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3A6" w:rsidRPr="00126BBD" w:rsidRDefault="00C573A6" w:rsidP="00AF1911">
      <w:pPr>
        <w:jc w:val="center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 </w:t>
      </w:r>
      <w:r w:rsidRPr="00126BBD">
        <w:rPr>
          <w:sz w:val="22"/>
          <w:szCs w:val="22"/>
        </w:rPr>
        <w:t>Форма заявки</w:t>
      </w:r>
    </w:p>
    <w:p w:rsidR="00C573A6" w:rsidRDefault="00C573A6" w:rsidP="00AF1911">
      <w:pPr>
        <w:jc w:val="center"/>
        <w:rPr>
          <w:sz w:val="22"/>
          <w:szCs w:val="22"/>
        </w:rPr>
      </w:pPr>
    </w:p>
    <w:p w:rsidR="00C573A6" w:rsidRPr="00A44F9F" w:rsidRDefault="00C573A6" w:rsidP="00AF1911">
      <w:pPr>
        <w:jc w:val="center"/>
        <w:rPr>
          <w:b/>
          <w:sz w:val="22"/>
          <w:szCs w:val="22"/>
        </w:rPr>
      </w:pPr>
      <w:r w:rsidRPr="00A44F9F">
        <w:rPr>
          <w:b/>
          <w:sz w:val="22"/>
          <w:szCs w:val="22"/>
        </w:rPr>
        <w:t>ЗАЯВКА</w:t>
      </w:r>
    </w:p>
    <w:p w:rsidR="00C573A6" w:rsidRPr="00D74382" w:rsidRDefault="00C573A6" w:rsidP="00D74382">
      <w:pPr>
        <w:jc w:val="center"/>
        <w:rPr>
          <w:b/>
          <w:bCs/>
          <w:sz w:val="22"/>
          <w:szCs w:val="22"/>
        </w:rPr>
      </w:pPr>
      <w:r w:rsidRPr="00D74382">
        <w:rPr>
          <w:b/>
          <w:bCs/>
          <w:sz w:val="22"/>
          <w:szCs w:val="22"/>
        </w:rPr>
        <w:t xml:space="preserve">на участие в аукционе </w:t>
      </w:r>
      <w:r w:rsidRPr="00D74382">
        <w:rPr>
          <w:b/>
          <w:sz w:val="22"/>
          <w:szCs w:val="22"/>
        </w:rPr>
        <w:t>по продаже земельного участка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 xml:space="preserve">Номер регистрации __________ 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>Дата регистрации «___» ________________ 20__ г.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>Время регистрации ______ час. _____ мин.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 xml:space="preserve">Ф.И.О. и должность 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 xml:space="preserve">регистрирующего лица ___________________________ 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 xml:space="preserve">Подпись 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>регистрирующего лица ___________________________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ab/>
        <w:t>М.П.</w:t>
      </w:r>
    </w:p>
    <w:p w:rsidR="00C573A6" w:rsidRPr="00512340" w:rsidRDefault="00C573A6" w:rsidP="00AF1911">
      <w:pPr>
        <w:rPr>
          <w:b/>
          <w:bCs/>
          <w:sz w:val="22"/>
          <w:szCs w:val="22"/>
        </w:rPr>
      </w:pPr>
      <w:r w:rsidRPr="00512340">
        <w:rPr>
          <w:b/>
          <w:bCs/>
          <w:sz w:val="22"/>
          <w:szCs w:val="22"/>
        </w:rPr>
        <w:t>Претендент:</w:t>
      </w:r>
    </w:p>
    <w:p w:rsidR="00C573A6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 xml:space="preserve">Ф.И.О./наименование юридического лица: </w:t>
      </w:r>
      <w:r>
        <w:rPr>
          <w:sz w:val="22"/>
          <w:szCs w:val="22"/>
        </w:rPr>
        <w:t>_______________________________________________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>____________________________________________________________________________</w:t>
      </w:r>
      <w:r>
        <w:rPr>
          <w:sz w:val="22"/>
          <w:szCs w:val="22"/>
        </w:rPr>
        <w:t>______________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>Представитель претендента: _____________________________________________________</w:t>
      </w:r>
      <w:r>
        <w:rPr>
          <w:sz w:val="22"/>
          <w:szCs w:val="22"/>
        </w:rPr>
        <w:t>____________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>Ф.И.О.: ______________________________________________________________________</w:t>
      </w:r>
      <w:r>
        <w:rPr>
          <w:sz w:val="22"/>
          <w:szCs w:val="22"/>
        </w:rPr>
        <w:t>_____________</w:t>
      </w:r>
      <w:r w:rsidRPr="00512340">
        <w:rPr>
          <w:sz w:val="22"/>
          <w:szCs w:val="22"/>
        </w:rPr>
        <w:t>,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>действующий на основании _______________________________________________________</w:t>
      </w:r>
      <w:r>
        <w:rPr>
          <w:sz w:val="22"/>
          <w:szCs w:val="22"/>
        </w:rPr>
        <w:t>___________</w:t>
      </w:r>
      <w:r w:rsidRPr="00512340">
        <w:rPr>
          <w:sz w:val="22"/>
          <w:szCs w:val="22"/>
        </w:rPr>
        <w:t xml:space="preserve"> </w:t>
      </w:r>
    </w:p>
    <w:p w:rsidR="00C573A6" w:rsidRPr="00882BA4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>имеющий паспорт серии _________ № __________________ выданный __________________</w:t>
      </w:r>
      <w:r>
        <w:rPr>
          <w:sz w:val="22"/>
          <w:szCs w:val="22"/>
        </w:rPr>
        <w:t>___________</w:t>
      </w:r>
      <w:r w:rsidRPr="00512340">
        <w:rPr>
          <w:sz w:val="22"/>
          <w:szCs w:val="22"/>
        </w:rPr>
        <w:t xml:space="preserve"> _________________________________________________________</w:t>
      </w:r>
      <w:r>
        <w:rPr>
          <w:sz w:val="22"/>
          <w:szCs w:val="22"/>
        </w:rPr>
        <w:t>____________</w:t>
      </w:r>
      <w:r w:rsidRPr="00512340">
        <w:rPr>
          <w:sz w:val="22"/>
          <w:szCs w:val="22"/>
        </w:rPr>
        <w:t xml:space="preserve"> «___»_______________г. </w:t>
      </w:r>
    </w:p>
    <w:p w:rsidR="00C573A6" w:rsidRPr="00512340" w:rsidRDefault="00C573A6" w:rsidP="00AF1911">
      <w:pPr>
        <w:rPr>
          <w:sz w:val="22"/>
          <w:szCs w:val="22"/>
        </w:rPr>
      </w:pPr>
      <w:r w:rsidRPr="00512340">
        <w:rPr>
          <w:sz w:val="22"/>
          <w:szCs w:val="22"/>
        </w:rPr>
        <w:t xml:space="preserve">желает принять участие в </w:t>
      </w:r>
      <w:r>
        <w:rPr>
          <w:sz w:val="22"/>
          <w:szCs w:val="22"/>
        </w:rPr>
        <w:t>аукционе</w:t>
      </w:r>
      <w:r w:rsidRPr="00512340">
        <w:rPr>
          <w:sz w:val="22"/>
          <w:szCs w:val="22"/>
        </w:rPr>
        <w:t xml:space="preserve"> в форме </w:t>
      </w:r>
      <w:r>
        <w:rPr>
          <w:sz w:val="22"/>
          <w:szCs w:val="22"/>
        </w:rPr>
        <w:t>торгов</w:t>
      </w:r>
      <w:r w:rsidRPr="00512340">
        <w:rPr>
          <w:sz w:val="22"/>
          <w:szCs w:val="22"/>
        </w:rPr>
        <w:t>, на предмет</w:t>
      </w:r>
      <w:r>
        <w:rPr>
          <w:sz w:val="22"/>
          <w:szCs w:val="22"/>
        </w:rPr>
        <w:t xml:space="preserve"> заключения договора купли-продажи земельного участка, </w:t>
      </w:r>
      <w:r w:rsidRPr="00512340">
        <w:rPr>
          <w:sz w:val="22"/>
          <w:szCs w:val="22"/>
        </w:rPr>
        <w:t>проводим</w:t>
      </w:r>
      <w:r>
        <w:rPr>
          <w:sz w:val="22"/>
          <w:szCs w:val="22"/>
        </w:rPr>
        <w:t>ого</w:t>
      </w:r>
      <w:r w:rsidRPr="00512340">
        <w:rPr>
          <w:sz w:val="22"/>
          <w:szCs w:val="22"/>
        </w:rPr>
        <w:t xml:space="preserve"> Администрацией </w:t>
      </w:r>
      <w:r>
        <w:rPr>
          <w:sz w:val="22"/>
          <w:szCs w:val="22"/>
        </w:rPr>
        <w:t xml:space="preserve">Селивановского сельского поселения, </w:t>
      </w:r>
      <w:r w:rsidRPr="00512340">
        <w:rPr>
          <w:sz w:val="22"/>
          <w:szCs w:val="22"/>
        </w:rPr>
        <w:t>которы</w:t>
      </w:r>
      <w:r>
        <w:rPr>
          <w:sz w:val="22"/>
          <w:szCs w:val="22"/>
        </w:rPr>
        <w:t>й</w:t>
      </w:r>
      <w:r w:rsidRPr="00512340">
        <w:rPr>
          <w:sz w:val="22"/>
          <w:szCs w:val="22"/>
        </w:rPr>
        <w:t xml:space="preserve"> состо</w:t>
      </w:r>
      <w:r>
        <w:rPr>
          <w:sz w:val="22"/>
          <w:szCs w:val="22"/>
        </w:rPr>
        <w:t>ится</w:t>
      </w:r>
      <w:r w:rsidRPr="00512340">
        <w:rPr>
          <w:sz w:val="22"/>
          <w:szCs w:val="22"/>
        </w:rPr>
        <w:t xml:space="preserve"> </w:t>
      </w:r>
      <w:r>
        <w:rPr>
          <w:sz w:val="22"/>
          <w:szCs w:val="22"/>
        </w:rPr>
        <w:t>07.10.2019</w:t>
      </w:r>
      <w:r w:rsidRPr="00512340">
        <w:rPr>
          <w:sz w:val="22"/>
          <w:szCs w:val="22"/>
        </w:rPr>
        <w:t xml:space="preserve"> года, с целью заключения договора </w:t>
      </w:r>
      <w:r>
        <w:rPr>
          <w:sz w:val="22"/>
          <w:szCs w:val="22"/>
        </w:rPr>
        <w:t>купли-продажи</w:t>
      </w:r>
      <w:r w:rsidRPr="00512340">
        <w:rPr>
          <w:sz w:val="22"/>
          <w:szCs w:val="22"/>
        </w:rPr>
        <w:t xml:space="preserve"> земельного участка: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8"/>
        <w:gridCol w:w="6182"/>
        <w:gridCol w:w="3281"/>
      </w:tblGrid>
      <w:tr w:rsidR="00C573A6" w:rsidRPr="00512340" w:rsidTr="00E274CC">
        <w:tc>
          <w:tcPr>
            <w:tcW w:w="959" w:type="dxa"/>
          </w:tcPr>
          <w:p w:rsidR="00C573A6" w:rsidRPr="00512340" w:rsidRDefault="00C573A6" w:rsidP="00AF1911">
            <w:r w:rsidRPr="00512340">
              <w:rPr>
                <w:sz w:val="22"/>
                <w:szCs w:val="22"/>
              </w:rPr>
              <w:t>№ лота</w:t>
            </w:r>
          </w:p>
        </w:tc>
        <w:tc>
          <w:tcPr>
            <w:tcW w:w="5836" w:type="dxa"/>
          </w:tcPr>
          <w:p w:rsidR="00C573A6" w:rsidRPr="00512340" w:rsidRDefault="00C573A6" w:rsidP="00AF1911">
            <w:r w:rsidRPr="00512340">
              <w:rPr>
                <w:sz w:val="22"/>
                <w:szCs w:val="22"/>
              </w:rPr>
              <w:t>Наименование объекта торгов</w:t>
            </w:r>
          </w:p>
        </w:tc>
        <w:tc>
          <w:tcPr>
            <w:tcW w:w="3285" w:type="dxa"/>
          </w:tcPr>
          <w:p w:rsidR="00C573A6" w:rsidRPr="00512340" w:rsidRDefault="00C573A6" w:rsidP="00AF1911">
            <w:r w:rsidRPr="00512340">
              <w:rPr>
                <w:sz w:val="22"/>
                <w:szCs w:val="22"/>
              </w:rPr>
              <w:t>Начальная цена, руб.</w:t>
            </w:r>
          </w:p>
        </w:tc>
      </w:tr>
      <w:tr w:rsidR="00C573A6" w:rsidRPr="00512340" w:rsidTr="00E274CC">
        <w:tc>
          <w:tcPr>
            <w:tcW w:w="959" w:type="dxa"/>
          </w:tcPr>
          <w:p w:rsidR="00C573A6" w:rsidRPr="00512340" w:rsidRDefault="00C573A6" w:rsidP="00AF1911">
            <w:r w:rsidRPr="00512340">
              <w:rPr>
                <w:sz w:val="22"/>
                <w:szCs w:val="22"/>
              </w:rPr>
              <w:t>1</w:t>
            </w:r>
          </w:p>
        </w:tc>
        <w:tc>
          <w:tcPr>
            <w:tcW w:w="5836" w:type="dxa"/>
          </w:tcPr>
          <w:p w:rsidR="00C573A6" w:rsidRPr="00512340" w:rsidRDefault="00C573A6" w:rsidP="00AF1911">
            <w:r w:rsidRPr="00512340">
              <w:rPr>
                <w:sz w:val="22"/>
                <w:szCs w:val="22"/>
              </w:rPr>
              <w:t xml:space="preserve">Земельный участок, кадастровый номер </w:t>
            </w:r>
            <w:r>
              <w:rPr>
                <w:sz w:val="26"/>
                <w:szCs w:val="26"/>
              </w:rPr>
              <w:t>______________________________</w:t>
            </w:r>
            <w:r w:rsidRPr="00512340">
              <w:rPr>
                <w:sz w:val="22"/>
                <w:szCs w:val="22"/>
              </w:rPr>
              <w:t>, площадью</w:t>
            </w:r>
            <w:r>
              <w:rPr>
                <w:sz w:val="22"/>
                <w:szCs w:val="22"/>
              </w:rPr>
              <w:t xml:space="preserve"> ____га, расположенный по адресу:________________________________________________</w:t>
            </w:r>
          </w:p>
          <w:p w:rsidR="00C573A6" w:rsidRDefault="00C573A6" w:rsidP="00A930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Разрешенное ис</w:t>
            </w:r>
            <w:r w:rsidRPr="00512340">
              <w:rPr>
                <w:sz w:val="22"/>
                <w:szCs w:val="22"/>
              </w:rPr>
              <w:t>пользование</w:t>
            </w:r>
            <w:r>
              <w:rPr>
                <w:sz w:val="22"/>
                <w:szCs w:val="22"/>
              </w:rPr>
              <w:t xml:space="preserve"> __________________</w:t>
            </w:r>
          </w:p>
          <w:p w:rsidR="00C573A6" w:rsidRPr="00512340" w:rsidRDefault="00C573A6" w:rsidP="00A930EC"/>
        </w:tc>
        <w:tc>
          <w:tcPr>
            <w:tcW w:w="3285" w:type="dxa"/>
          </w:tcPr>
          <w:p w:rsidR="00C573A6" w:rsidRPr="00512340" w:rsidRDefault="00C573A6" w:rsidP="00AF1911"/>
          <w:p w:rsidR="00C573A6" w:rsidRPr="00512340" w:rsidRDefault="00C573A6" w:rsidP="00A930EC">
            <w:r>
              <w:rPr>
                <w:sz w:val="22"/>
                <w:szCs w:val="22"/>
              </w:rPr>
              <w:t xml:space="preserve">    ________</w:t>
            </w:r>
          </w:p>
        </w:tc>
      </w:tr>
    </w:tbl>
    <w:p w:rsidR="00C573A6" w:rsidRPr="008B7AFD" w:rsidRDefault="00C573A6" w:rsidP="00E150D1">
      <w:pPr>
        <w:pStyle w:val="BodyText3"/>
        <w:spacing w:after="0" w:line="240" w:lineRule="auto"/>
        <w:ind w:right="-79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B7AFD">
        <w:rPr>
          <w:rFonts w:ascii="Times New Roman" w:hAnsi="Times New Roman"/>
          <w:sz w:val="24"/>
          <w:szCs w:val="24"/>
        </w:rPr>
        <w:t xml:space="preserve">Претендент ознакомлен с правилами организации и проведения аукциона </w:t>
      </w:r>
      <w:r>
        <w:rPr>
          <w:rFonts w:ascii="Times New Roman" w:hAnsi="Times New Roman"/>
          <w:sz w:val="26"/>
          <w:szCs w:val="26"/>
        </w:rPr>
        <w:t>по продаже земельного участка</w:t>
      </w:r>
      <w:r w:rsidRPr="008B7AF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государственная собственность на который не разграничена, </w:t>
      </w:r>
      <w:r w:rsidRPr="008B7AFD">
        <w:rPr>
          <w:rFonts w:ascii="Times New Roman" w:hAnsi="Times New Roman"/>
          <w:sz w:val="24"/>
          <w:szCs w:val="24"/>
        </w:rPr>
        <w:t xml:space="preserve">установленными законодательством Российской Федерации и обязуется соблюдать правила, установленные </w:t>
      </w:r>
      <w:r>
        <w:rPr>
          <w:rFonts w:ascii="Times New Roman" w:hAnsi="Times New Roman"/>
          <w:sz w:val="24"/>
          <w:szCs w:val="24"/>
        </w:rPr>
        <w:t>Федеральным законом и указанные в извещении.</w:t>
      </w:r>
    </w:p>
    <w:p w:rsidR="00C573A6" w:rsidRPr="008B7AFD" w:rsidRDefault="00C573A6" w:rsidP="003E17BF">
      <w:pPr>
        <w:contextualSpacing/>
        <w:jc w:val="both"/>
        <w:rPr>
          <w:bCs/>
        </w:rPr>
      </w:pPr>
      <w:r w:rsidRPr="008B7AFD">
        <w:rPr>
          <w:bCs/>
        </w:rPr>
        <w:t xml:space="preserve">В случае победы на </w:t>
      </w:r>
      <w:r>
        <w:rPr>
          <w:bCs/>
        </w:rPr>
        <w:t xml:space="preserve">аукционе </w:t>
      </w:r>
      <w:r w:rsidRPr="008B7AFD">
        <w:rPr>
          <w:bCs/>
        </w:rPr>
        <w:t>претендент принимает на себя обязательства:</w:t>
      </w:r>
    </w:p>
    <w:p w:rsidR="00C573A6" w:rsidRPr="00512340" w:rsidRDefault="00C573A6" w:rsidP="003E17BF">
      <w:pPr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</w:t>
      </w:r>
      <w:r w:rsidRPr="00512340">
        <w:rPr>
          <w:bCs/>
          <w:sz w:val="22"/>
          <w:szCs w:val="22"/>
        </w:rPr>
        <w:t>Подписать в день проведения торгов протокол о результатах торгов;</w:t>
      </w:r>
    </w:p>
    <w:p w:rsidR="00C573A6" w:rsidRDefault="00C573A6" w:rsidP="00E150D1">
      <w:pPr>
        <w:jc w:val="both"/>
        <w:rPr>
          <w:bCs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 w:rsidRPr="00512340">
        <w:rPr>
          <w:bCs/>
          <w:color w:val="000000"/>
          <w:sz w:val="22"/>
          <w:szCs w:val="22"/>
        </w:rPr>
        <w:t>Заключить (подпис</w:t>
      </w:r>
      <w:r>
        <w:rPr>
          <w:bCs/>
          <w:color w:val="000000"/>
          <w:sz w:val="22"/>
          <w:szCs w:val="22"/>
        </w:rPr>
        <w:t>ать) договор купли - продажи и оплатить стоимость земельного участка,</w:t>
      </w:r>
      <w:r w:rsidRPr="00512340">
        <w:rPr>
          <w:bCs/>
          <w:color w:val="000000"/>
          <w:sz w:val="22"/>
          <w:szCs w:val="22"/>
        </w:rPr>
        <w:t xml:space="preserve"> установленную по результатам </w:t>
      </w:r>
      <w:r>
        <w:rPr>
          <w:bCs/>
          <w:color w:val="000000"/>
          <w:sz w:val="22"/>
          <w:szCs w:val="22"/>
        </w:rPr>
        <w:t>аукциона</w:t>
      </w:r>
      <w:r w:rsidRPr="00512340">
        <w:rPr>
          <w:bCs/>
          <w:color w:val="000000"/>
          <w:sz w:val="22"/>
          <w:szCs w:val="22"/>
        </w:rPr>
        <w:t xml:space="preserve">, в сроки, определенные договором </w:t>
      </w:r>
      <w:r>
        <w:rPr>
          <w:bCs/>
          <w:color w:val="000000"/>
          <w:sz w:val="22"/>
          <w:szCs w:val="22"/>
        </w:rPr>
        <w:t>купли-продажи</w:t>
      </w:r>
      <w:r w:rsidRPr="00512340">
        <w:rPr>
          <w:bCs/>
          <w:color w:val="000000"/>
          <w:sz w:val="22"/>
          <w:szCs w:val="22"/>
        </w:rPr>
        <w:t>.</w:t>
      </w:r>
      <w:r w:rsidRPr="00512340">
        <w:rPr>
          <w:bCs/>
          <w:sz w:val="22"/>
          <w:szCs w:val="22"/>
        </w:rPr>
        <w:t xml:space="preserve"> Внесенный</w:t>
      </w:r>
      <w:r w:rsidRPr="00512340">
        <w:rPr>
          <w:sz w:val="22"/>
          <w:szCs w:val="22"/>
        </w:rPr>
        <w:t xml:space="preserve"> </w:t>
      </w:r>
      <w:r w:rsidRPr="00512340">
        <w:rPr>
          <w:bCs/>
          <w:sz w:val="22"/>
          <w:szCs w:val="22"/>
        </w:rPr>
        <w:t xml:space="preserve">победителем торгов задаток, засчитывается в счет </w:t>
      </w:r>
      <w:r>
        <w:rPr>
          <w:bCs/>
          <w:sz w:val="22"/>
          <w:szCs w:val="22"/>
        </w:rPr>
        <w:t>стоимости приобретаемого земельного участка</w:t>
      </w:r>
      <w:r w:rsidRPr="00512340">
        <w:rPr>
          <w:bCs/>
          <w:sz w:val="22"/>
          <w:szCs w:val="22"/>
        </w:rPr>
        <w:t xml:space="preserve">. </w:t>
      </w:r>
    </w:p>
    <w:p w:rsidR="00C573A6" w:rsidRPr="00512340" w:rsidRDefault="00C573A6" w:rsidP="00AF1911">
      <w:pPr>
        <w:jc w:val="both"/>
        <w:rPr>
          <w:bCs/>
          <w:sz w:val="22"/>
          <w:szCs w:val="22"/>
        </w:rPr>
      </w:pPr>
      <w:r w:rsidRPr="00512340">
        <w:rPr>
          <w:bCs/>
          <w:sz w:val="22"/>
          <w:szCs w:val="22"/>
        </w:rPr>
        <w:t xml:space="preserve">Почтовый адрес (местонахождение) претендента: </w:t>
      </w:r>
    </w:p>
    <w:tbl>
      <w:tblPr>
        <w:tblW w:w="10456" w:type="dxa"/>
        <w:tblLook w:val="00A0"/>
      </w:tblPr>
      <w:tblGrid>
        <w:gridCol w:w="10556"/>
      </w:tblGrid>
      <w:tr w:rsidR="00C573A6" w:rsidRPr="00C66447" w:rsidTr="00C66447">
        <w:tc>
          <w:tcPr>
            <w:tcW w:w="10456" w:type="dxa"/>
          </w:tcPr>
          <w:p w:rsidR="00C573A6" w:rsidRPr="00C66447" w:rsidRDefault="00C573A6" w:rsidP="00570E2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______________________________________________________________________________________________</w:t>
            </w:r>
          </w:p>
        </w:tc>
      </w:tr>
      <w:tr w:rsidR="00C573A6" w:rsidRPr="00C66447" w:rsidTr="00C66447">
        <w:tc>
          <w:tcPr>
            <w:tcW w:w="10456" w:type="dxa"/>
          </w:tcPr>
          <w:p w:rsidR="00C573A6" w:rsidRPr="00C66447" w:rsidRDefault="00C573A6" w:rsidP="00C66447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C573A6" w:rsidRPr="00C66447" w:rsidTr="00C66447">
        <w:tc>
          <w:tcPr>
            <w:tcW w:w="10456" w:type="dxa"/>
          </w:tcPr>
          <w:p w:rsidR="00C573A6" w:rsidRPr="00C66447" w:rsidRDefault="00C573A6" w:rsidP="00C66447">
            <w:pPr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C573A6" w:rsidRDefault="00C573A6" w:rsidP="00AF1911">
      <w:pPr>
        <w:jc w:val="both"/>
        <w:rPr>
          <w:bCs/>
          <w:sz w:val="22"/>
          <w:szCs w:val="22"/>
        </w:rPr>
      </w:pPr>
      <w:r w:rsidRPr="00512340">
        <w:rPr>
          <w:bCs/>
          <w:sz w:val="22"/>
          <w:szCs w:val="22"/>
        </w:rPr>
        <w:t>Банковские реквизиты претендента</w:t>
      </w:r>
      <w:r>
        <w:rPr>
          <w:bCs/>
          <w:sz w:val="22"/>
          <w:szCs w:val="22"/>
        </w:rPr>
        <w:t xml:space="preserve">, </w:t>
      </w:r>
      <w:r w:rsidRPr="00512340">
        <w:rPr>
          <w:bCs/>
          <w:sz w:val="22"/>
          <w:szCs w:val="22"/>
        </w:rPr>
        <w:t>на которы</w:t>
      </w:r>
      <w:r>
        <w:rPr>
          <w:bCs/>
          <w:sz w:val="22"/>
          <w:szCs w:val="22"/>
        </w:rPr>
        <w:t>е</w:t>
      </w:r>
      <w:r w:rsidRPr="00512340">
        <w:rPr>
          <w:bCs/>
          <w:sz w:val="22"/>
          <w:szCs w:val="22"/>
        </w:rPr>
        <w:t xml:space="preserve"> перечисляется сумма возвращаемого задатка </w:t>
      </w:r>
    </w:p>
    <w:tbl>
      <w:tblPr>
        <w:tblW w:w="0" w:type="auto"/>
        <w:tblLook w:val="00A0"/>
      </w:tblPr>
      <w:tblGrid>
        <w:gridCol w:w="1515"/>
        <w:gridCol w:w="8906"/>
      </w:tblGrid>
      <w:tr w:rsidR="00C573A6" w:rsidRPr="00C66447" w:rsidTr="00C66447">
        <w:tc>
          <w:tcPr>
            <w:tcW w:w="1951" w:type="dxa"/>
          </w:tcPr>
          <w:p w:rsidR="00C573A6" w:rsidRPr="00C66447" w:rsidRDefault="00C573A6" w:rsidP="00C66447">
            <w:pPr>
              <w:jc w:val="both"/>
              <w:rPr>
                <w:bCs/>
                <w:sz w:val="22"/>
                <w:szCs w:val="22"/>
              </w:rPr>
            </w:pPr>
            <w:r w:rsidRPr="00C66447">
              <w:rPr>
                <w:bCs/>
                <w:sz w:val="22"/>
                <w:szCs w:val="22"/>
              </w:rPr>
              <w:t>Реквизиты банка</w:t>
            </w:r>
          </w:p>
        </w:tc>
        <w:tc>
          <w:tcPr>
            <w:tcW w:w="8470" w:type="dxa"/>
          </w:tcPr>
          <w:p w:rsidR="00C573A6" w:rsidRPr="00C66447" w:rsidRDefault="00C573A6" w:rsidP="005D1BA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</w:t>
            </w:r>
          </w:p>
        </w:tc>
      </w:tr>
      <w:tr w:rsidR="00C573A6" w:rsidRPr="00C66447" w:rsidTr="00C66447">
        <w:tc>
          <w:tcPr>
            <w:tcW w:w="1951" w:type="dxa"/>
          </w:tcPr>
          <w:p w:rsidR="00C573A6" w:rsidRPr="00C66447" w:rsidRDefault="00C573A6" w:rsidP="00C66447">
            <w:pPr>
              <w:jc w:val="both"/>
              <w:rPr>
                <w:bCs/>
                <w:sz w:val="22"/>
                <w:szCs w:val="22"/>
              </w:rPr>
            </w:pPr>
            <w:r w:rsidRPr="00C66447">
              <w:rPr>
                <w:bCs/>
                <w:sz w:val="22"/>
                <w:szCs w:val="22"/>
              </w:rPr>
              <w:t>Рас/счет</w:t>
            </w:r>
          </w:p>
        </w:tc>
        <w:tc>
          <w:tcPr>
            <w:tcW w:w="8470" w:type="dxa"/>
          </w:tcPr>
          <w:p w:rsidR="00C573A6" w:rsidRPr="00C66447" w:rsidRDefault="00C573A6" w:rsidP="00C66447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</w:t>
            </w:r>
          </w:p>
        </w:tc>
      </w:tr>
      <w:tr w:rsidR="00C573A6" w:rsidRPr="00C66447" w:rsidTr="00C66447">
        <w:tc>
          <w:tcPr>
            <w:tcW w:w="1951" w:type="dxa"/>
          </w:tcPr>
          <w:p w:rsidR="00C573A6" w:rsidRPr="00C66447" w:rsidRDefault="00C573A6" w:rsidP="00C66447">
            <w:pPr>
              <w:jc w:val="both"/>
              <w:rPr>
                <w:bCs/>
                <w:sz w:val="22"/>
                <w:szCs w:val="22"/>
              </w:rPr>
            </w:pPr>
            <w:r w:rsidRPr="00C66447">
              <w:rPr>
                <w:bCs/>
                <w:sz w:val="22"/>
                <w:szCs w:val="22"/>
              </w:rPr>
              <w:t>БИК Банка</w:t>
            </w:r>
          </w:p>
        </w:tc>
        <w:tc>
          <w:tcPr>
            <w:tcW w:w="8470" w:type="dxa"/>
          </w:tcPr>
          <w:p w:rsidR="00C573A6" w:rsidRPr="00C66447" w:rsidRDefault="00C573A6" w:rsidP="00C66447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</w:t>
            </w:r>
          </w:p>
        </w:tc>
      </w:tr>
      <w:tr w:rsidR="00C573A6" w:rsidRPr="00C66447" w:rsidTr="00C66447">
        <w:tc>
          <w:tcPr>
            <w:tcW w:w="1951" w:type="dxa"/>
          </w:tcPr>
          <w:p w:rsidR="00C573A6" w:rsidRPr="00C66447" w:rsidRDefault="00C573A6" w:rsidP="00C66447">
            <w:pPr>
              <w:jc w:val="both"/>
              <w:rPr>
                <w:bCs/>
                <w:sz w:val="22"/>
                <w:szCs w:val="22"/>
              </w:rPr>
            </w:pPr>
            <w:r w:rsidRPr="00C66447">
              <w:rPr>
                <w:bCs/>
                <w:sz w:val="22"/>
                <w:szCs w:val="22"/>
              </w:rPr>
              <w:t>Кор./счет</w:t>
            </w:r>
          </w:p>
        </w:tc>
        <w:tc>
          <w:tcPr>
            <w:tcW w:w="8470" w:type="dxa"/>
          </w:tcPr>
          <w:p w:rsidR="00C573A6" w:rsidRPr="00C66447" w:rsidRDefault="00C573A6" w:rsidP="005D1BA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</w:t>
            </w:r>
            <w:r w:rsidRPr="00C66447">
              <w:rPr>
                <w:bCs/>
                <w:sz w:val="22"/>
                <w:szCs w:val="22"/>
              </w:rPr>
              <w:t>_____________________________________</w:t>
            </w:r>
          </w:p>
        </w:tc>
      </w:tr>
      <w:tr w:rsidR="00C573A6" w:rsidRPr="00C66447" w:rsidTr="00C66447">
        <w:tc>
          <w:tcPr>
            <w:tcW w:w="1951" w:type="dxa"/>
          </w:tcPr>
          <w:p w:rsidR="00C573A6" w:rsidRPr="00C66447" w:rsidRDefault="00C573A6" w:rsidP="00C66447">
            <w:pPr>
              <w:jc w:val="both"/>
              <w:rPr>
                <w:bCs/>
                <w:sz w:val="22"/>
                <w:szCs w:val="22"/>
              </w:rPr>
            </w:pPr>
            <w:r w:rsidRPr="00C66447">
              <w:rPr>
                <w:bCs/>
                <w:sz w:val="22"/>
                <w:szCs w:val="22"/>
              </w:rPr>
              <w:t>ИНН претендента</w:t>
            </w:r>
          </w:p>
        </w:tc>
        <w:tc>
          <w:tcPr>
            <w:tcW w:w="8470" w:type="dxa"/>
          </w:tcPr>
          <w:p w:rsidR="00C573A6" w:rsidRPr="00C66447" w:rsidRDefault="00C573A6" w:rsidP="00A930E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</w:t>
            </w:r>
          </w:p>
        </w:tc>
      </w:tr>
    </w:tbl>
    <w:p w:rsidR="00C573A6" w:rsidRDefault="00C573A6" w:rsidP="00AF1911">
      <w:pPr>
        <w:jc w:val="both"/>
        <w:rPr>
          <w:bCs/>
          <w:color w:val="000000"/>
          <w:sz w:val="22"/>
          <w:szCs w:val="22"/>
        </w:rPr>
      </w:pPr>
      <w:r w:rsidRPr="00512340">
        <w:rPr>
          <w:bCs/>
          <w:color w:val="000000"/>
          <w:sz w:val="22"/>
          <w:szCs w:val="22"/>
        </w:rPr>
        <w:t>К заявке прилагаются следующие документы:</w:t>
      </w:r>
    </w:p>
    <w:tbl>
      <w:tblPr>
        <w:tblW w:w="10456" w:type="dxa"/>
        <w:tblLook w:val="00A0"/>
      </w:tblPr>
      <w:tblGrid>
        <w:gridCol w:w="10886"/>
      </w:tblGrid>
      <w:tr w:rsidR="00C573A6" w:rsidRPr="00C66447" w:rsidTr="00C66447">
        <w:tc>
          <w:tcPr>
            <w:tcW w:w="10456" w:type="dxa"/>
          </w:tcPr>
          <w:p w:rsidR="00C573A6" w:rsidRPr="00C66447" w:rsidRDefault="00C573A6" w:rsidP="00570E2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_________________________________________________________________________________________________</w:t>
            </w:r>
          </w:p>
        </w:tc>
      </w:tr>
      <w:tr w:rsidR="00C573A6" w:rsidRPr="00C66447" w:rsidTr="00C66447">
        <w:tc>
          <w:tcPr>
            <w:tcW w:w="10456" w:type="dxa"/>
          </w:tcPr>
          <w:p w:rsidR="00C573A6" w:rsidRPr="00C66447" w:rsidRDefault="00C573A6" w:rsidP="005D1BA6">
            <w:pPr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C573A6" w:rsidRPr="00512340" w:rsidRDefault="00C573A6" w:rsidP="00AF1911">
      <w:pPr>
        <w:jc w:val="both"/>
        <w:rPr>
          <w:bCs/>
          <w:color w:val="000000"/>
          <w:sz w:val="22"/>
          <w:szCs w:val="22"/>
        </w:rPr>
      </w:pPr>
      <w:r w:rsidRPr="00512340">
        <w:rPr>
          <w:bCs/>
          <w:color w:val="000000"/>
          <w:sz w:val="22"/>
          <w:szCs w:val="22"/>
        </w:rPr>
        <w:tab/>
        <w:t>Настоящая заявка заполняется в двух экземплярах, имеющих одинаковую юридическую силу: по одному экземпляру для организатора торгов и претендента.</w:t>
      </w:r>
    </w:p>
    <w:p w:rsidR="00C573A6" w:rsidRPr="00AB6983" w:rsidRDefault="00C573A6" w:rsidP="00AF1911">
      <w:pPr>
        <w:rPr>
          <w:color w:val="000000"/>
          <w:sz w:val="22"/>
          <w:szCs w:val="22"/>
        </w:rPr>
      </w:pPr>
      <w:r w:rsidRPr="00512340">
        <w:rPr>
          <w:color w:val="000000"/>
          <w:sz w:val="22"/>
          <w:szCs w:val="22"/>
        </w:rPr>
        <w:t>От претендента:_______________________ (подпись, Ф.И.О.)</w:t>
      </w:r>
    </w:p>
    <w:p w:rsidR="00C573A6" w:rsidRDefault="00C573A6" w:rsidP="00AF1911"/>
    <w:p w:rsidR="00C573A6" w:rsidRDefault="00C573A6" w:rsidP="005A541B">
      <w:pPr>
        <w:jc w:val="center"/>
      </w:pPr>
      <w:r>
        <w:br w:type="page"/>
      </w:r>
    </w:p>
    <w:p w:rsidR="00C573A6" w:rsidRDefault="00C573A6" w:rsidP="005A541B">
      <w:pPr>
        <w:jc w:val="center"/>
      </w:pPr>
    </w:p>
    <w:p w:rsidR="00C573A6" w:rsidRDefault="00C573A6" w:rsidP="005A541B">
      <w:pPr>
        <w:jc w:val="center"/>
      </w:pPr>
    </w:p>
    <w:p w:rsidR="00C573A6" w:rsidRDefault="00C573A6" w:rsidP="005A541B">
      <w:pPr>
        <w:jc w:val="center"/>
      </w:pPr>
    </w:p>
    <w:p w:rsidR="00C573A6" w:rsidRPr="00FA5C19" w:rsidRDefault="00C573A6" w:rsidP="005A541B">
      <w:pPr>
        <w:jc w:val="center"/>
        <w:rPr>
          <w:sz w:val="28"/>
          <w:szCs w:val="28"/>
        </w:rPr>
      </w:pPr>
      <w:r w:rsidRPr="00FA5C19">
        <w:rPr>
          <w:sz w:val="28"/>
          <w:szCs w:val="28"/>
        </w:rPr>
        <w:t>ОПИСЬ ДОКУМЕНТОВ</w:t>
      </w:r>
    </w:p>
    <w:p w:rsidR="00C573A6" w:rsidRPr="00FA5C19" w:rsidRDefault="00C573A6" w:rsidP="005A541B">
      <w:pPr>
        <w:jc w:val="center"/>
        <w:rPr>
          <w:sz w:val="28"/>
          <w:szCs w:val="28"/>
        </w:rPr>
      </w:pPr>
    </w:p>
    <w:tbl>
      <w:tblPr>
        <w:tblW w:w="10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1"/>
        <w:gridCol w:w="5578"/>
        <w:gridCol w:w="3900"/>
      </w:tblGrid>
      <w:tr w:rsidR="00C573A6" w:rsidTr="00E265B5">
        <w:trPr>
          <w:trHeight w:val="489"/>
        </w:trPr>
        <w:tc>
          <w:tcPr>
            <w:tcW w:w="1051" w:type="dxa"/>
          </w:tcPr>
          <w:p w:rsidR="00C573A6" w:rsidRPr="004B7F9C" w:rsidRDefault="00C573A6" w:rsidP="00E265B5">
            <w:pPr>
              <w:jc w:val="center"/>
              <w:rPr>
                <w:sz w:val="28"/>
                <w:szCs w:val="28"/>
              </w:rPr>
            </w:pPr>
            <w:r w:rsidRPr="004B7F9C">
              <w:rPr>
                <w:sz w:val="28"/>
                <w:szCs w:val="28"/>
              </w:rPr>
              <w:t>№ п/п</w:t>
            </w:r>
          </w:p>
        </w:tc>
        <w:tc>
          <w:tcPr>
            <w:tcW w:w="5578" w:type="dxa"/>
          </w:tcPr>
          <w:p w:rsidR="00C573A6" w:rsidRPr="004B7F9C" w:rsidRDefault="00C573A6" w:rsidP="00E265B5">
            <w:pPr>
              <w:jc w:val="center"/>
              <w:rPr>
                <w:sz w:val="28"/>
                <w:szCs w:val="28"/>
              </w:rPr>
            </w:pPr>
            <w:r w:rsidRPr="004B7F9C">
              <w:rPr>
                <w:sz w:val="28"/>
                <w:szCs w:val="28"/>
              </w:rPr>
              <w:t>Представленные документы</w:t>
            </w:r>
          </w:p>
        </w:tc>
        <w:tc>
          <w:tcPr>
            <w:tcW w:w="3900" w:type="dxa"/>
          </w:tcPr>
          <w:p w:rsidR="00C573A6" w:rsidRPr="004B7F9C" w:rsidRDefault="00C573A6" w:rsidP="00E265B5">
            <w:pPr>
              <w:jc w:val="center"/>
              <w:rPr>
                <w:sz w:val="28"/>
                <w:szCs w:val="28"/>
              </w:rPr>
            </w:pPr>
            <w:r w:rsidRPr="004B7F9C">
              <w:rPr>
                <w:sz w:val="28"/>
                <w:szCs w:val="28"/>
              </w:rPr>
              <w:t>Количество экземпляров, шт.</w:t>
            </w:r>
          </w:p>
        </w:tc>
      </w:tr>
      <w:tr w:rsidR="00C573A6" w:rsidTr="00E265B5">
        <w:trPr>
          <w:trHeight w:val="327"/>
        </w:trPr>
        <w:tc>
          <w:tcPr>
            <w:tcW w:w="1051" w:type="dxa"/>
          </w:tcPr>
          <w:p w:rsidR="00C573A6" w:rsidRPr="004B7F9C" w:rsidRDefault="00C573A6" w:rsidP="00E265B5">
            <w:pPr>
              <w:jc w:val="center"/>
              <w:rPr>
                <w:sz w:val="28"/>
                <w:szCs w:val="28"/>
              </w:rPr>
            </w:pPr>
            <w:r w:rsidRPr="004B7F9C">
              <w:rPr>
                <w:sz w:val="28"/>
                <w:szCs w:val="28"/>
              </w:rPr>
              <w:t>1</w:t>
            </w:r>
          </w:p>
        </w:tc>
        <w:tc>
          <w:tcPr>
            <w:tcW w:w="5578" w:type="dxa"/>
          </w:tcPr>
          <w:p w:rsidR="00C573A6" w:rsidRPr="004B7F9C" w:rsidRDefault="00C573A6" w:rsidP="00E265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00" w:type="dxa"/>
          </w:tcPr>
          <w:p w:rsidR="00C573A6" w:rsidRPr="004B7F9C" w:rsidRDefault="00C573A6" w:rsidP="00E265B5">
            <w:pPr>
              <w:jc w:val="center"/>
              <w:rPr>
                <w:sz w:val="28"/>
                <w:szCs w:val="28"/>
              </w:rPr>
            </w:pPr>
          </w:p>
        </w:tc>
      </w:tr>
      <w:tr w:rsidR="00C573A6" w:rsidTr="00E265B5">
        <w:trPr>
          <w:trHeight w:val="327"/>
        </w:trPr>
        <w:tc>
          <w:tcPr>
            <w:tcW w:w="1051" w:type="dxa"/>
          </w:tcPr>
          <w:p w:rsidR="00C573A6" w:rsidRPr="004B7F9C" w:rsidRDefault="00C573A6" w:rsidP="00E265B5">
            <w:pPr>
              <w:jc w:val="center"/>
              <w:rPr>
                <w:sz w:val="28"/>
                <w:szCs w:val="28"/>
              </w:rPr>
            </w:pPr>
            <w:r w:rsidRPr="004B7F9C">
              <w:rPr>
                <w:sz w:val="28"/>
                <w:szCs w:val="28"/>
              </w:rPr>
              <w:t>2</w:t>
            </w:r>
          </w:p>
        </w:tc>
        <w:tc>
          <w:tcPr>
            <w:tcW w:w="5578" w:type="dxa"/>
          </w:tcPr>
          <w:p w:rsidR="00C573A6" w:rsidRPr="004B7F9C" w:rsidRDefault="00C573A6" w:rsidP="00A930EC">
            <w:pPr>
              <w:rPr>
                <w:sz w:val="28"/>
                <w:szCs w:val="28"/>
              </w:rPr>
            </w:pPr>
          </w:p>
        </w:tc>
        <w:tc>
          <w:tcPr>
            <w:tcW w:w="3900" w:type="dxa"/>
          </w:tcPr>
          <w:p w:rsidR="00C573A6" w:rsidRPr="004B7F9C" w:rsidRDefault="00C573A6" w:rsidP="00E265B5">
            <w:pPr>
              <w:jc w:val="center"/>
              <w:rPr>
                <w:sz w:val="28"/>
                <w:szCs w:val="28"/>
              </w:rPr>
            </w:pPr>
          </w:p>
        </w:tc>
      </w:tr>
      <w:tr w:rsidR="00C573A6" w:rsidTr="00E265B5">
        <w:trPr>
          <w:trHeight w:val="327"/>
        </w:trPr>
        <w:tc>
          <w:tcPr>
            <w:tcW w:w="6629" w:type="dxa"/>
            <w:gridSpan w:val="2"/>
          </w:tcPr>
          <w:p w:rsidR="00C573A6" w:rsidRPr="004B7F9C" w:rsidRDefault="00C573A6" w:rsidP="00E265B5">
            <w:pPr>
              <w:rPr>
                <w:sz w:val="28"/>
                <w:szCs w:val="28"/>
              </w:rPr>
            </w:pPr>
            <w:r w:rsidRPr="004B7F9C">
              <w:rPr>
                <w:sz w:val="28"/>
                <w:szCs w:val="28"/>
              </w:rPr>
              <w:t>Итого:</w:t>
            </w:r>
          </w:p>
        </w:tc>
        <w:tc>
          <w:tcPr>
            <w:tcW w:w="3900" w:type="dxa"/>
          </w:tcPr>
          <w:p w:rsidR="00C573A6" w:rsidRPr="004B7F9C" w:rsidRDefault="00C573A6" w:rsidP="00E265B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73A6" w:rsidRDefault="00C573A6" w:rsidP="005A541B">
      <w:pPr>
        <w:jc w:val="center"/>
      </w:pPr>
    </w:p>
    <w:p w:rsidR="00C573A6" w:rsidRDefault="00C573A6" w:rsidP="005A541B">
      <w:pPr>
        <w:jc w:val="center"/>
      </w:pPr>
    </w:p>
    <w:p w:rsidR="00C573A6" w:rsidRDefault="00C573A6" w:rsidP="005A541B">
      <w:pPr>
        <w:jc w:val="center"/>
      </w:pPr>
    </w:p>
    <w:p w:rsidR="00C573A6" w:rsidRDefault="00C573A6" w:rsidP="005A541B">
      <w:pPr>
        <w:jc w:val="both"/>
      </w:pPr>
      <w:r>
        <w:t>Принял: ___________________________________________________</w:t>
      </w:r>
    </w:p>
    <w:p w:rsidR="00C573A6" w:rsidRDefault="00C573A6" w:rsidP="005A541B">
      <w:pPr>
        <w:jc w:val="both"/>
      </w:pPr>
    </w:p>
    <w:p w:rsidR="00C573A6" w:rsidRDefault="00C573A6" w:rsidP="005A541B">
      <w:pPr>
        <w:jc w:val="both"/>
      </w:pPr>
    </w:p>
    <w:p w:rsidR="00C573A6" w:rsidRDefault="00C573A6" w:rsidP="005A541B">
      <w:pPr>
        <w:jc w:val="both"/>
      </w:pPr>
    </w:p>
    <w:p w:rsidR="00C573A6" w:rsidRDefault="00C573A6" w:rsidP="005A541B">
      <w:pPr>
        <w:jc w:val="both"/>
      </w:pPr>
    </w:p>
    <w:p w:rsidR="00C573A6" w:rsidRDefault="00C573A6" w:rsidP="005A541B">
      <w:pPr>
        <w:jc w:val="both"/>
      </w:pPr>
      <w:r>
        <w:t>Заявитель:_ ________________</w:t>
      </w:r>
    </w:p>
    <w:p w:rsidR="00C573A6" w:rsidRDefault="00C573A6"/>
    <w:sectPr w:rsidR="00C573A6" w:rsidSect="00AF1911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911"/>
    <w:rsid w:val="00000005"/>
    <w:rsid w:val="0000012F"/>
    <w:rsid w:val="00000177"/>
    <w:rsid w:val="00000184"/>
    <w:rsid w:val="00000734"/>
    <w:rsid w:val="00000896"/>
    <w:rsid w:val="000008DF"/>
    <w:rsid w:val="00000938"/>
    <w:rsid w:val="00000992"/>
    <w:rsid w:val="000009B4"/>
    <w:rsid w:val="00000A51"/>
    <w:rsid w:val="00000ABE"/>
    <w:rsid w:val="00000B0D"/>
    <w:rsid w:val="00000C85"/>
    <w:rsid w:val="00000D5F"/>
    <w:rsid w:val="00000D6A"/>
    <w:rsid w:val="00000DC4"/>
    <w:rsid w:val="00000F2F"/>
    <w:rsid w:val="00001199"/>
    <w:rsid w:val="000011F0"/>
    <w:rsid w:val="000011F1"/>
    <w:rsid w:val="000012BD"/>
    <w:rsid w:val="0000140F"/>
    <w:rsid w:val="00001743"/>
    <w:rsid w:val="00001866"/>
    <w:rsid w:val="00001928"/>
    <w:rsid w:val="00001AC9"/>
    <w:rsid w:val="00001CBE"/>
    <w:rsid w:val="00001ECA"/>
    <w:rsid w:val="00002295"/>
    <w:rsid w:val="000022AE"/>
    <w:rsid w:val="000022F6"/>
    <w:rsid w:val="000022F9"/>
    <w:rsid w:val="00002300"/>
    <w:rsid w:val="00002392"/>
    <w:rsid w:val="00002476"/>
    <w:rsid w:val="000024AD"/>
    <w:rsid w:val="00002563"/>
    <w:rsid w:val="00002568"/>
    <w:rsid w:val="0000259E"/>
    <w:rsid w:val="000025CF"/>
    <w:rsid w:val="0000261E"/>
    <w:rsid w:val="0000270A"/>
    <w:rsid w:val="00002711"/>
    <w:rsid w:val="000028F0"/>
    <w:rsid w:val="00002918"/>
    <w:rsid w:val="00002CEF"/>
    <w:rsid w:val="00003106"/>
    <w:rsid w:val="0000316F"/>
    <w:rsid w:val="0000323B"/>
    <w:rsid w:val="00003354"/>
    <w:rsid w:val="0000336E"/>
    <w:rsid w:val="00003423"/>
    <w:rsid w:val="000034F8"/>
    <w:rsid w:val="000035D4"/>
    <w:rsid w:val="00003663"/>
    <w:rsid w:val="000036AA"/>
    <w:rsid w:val="0000376B"/>
    <w:rsid w:val="00003821"/>
    <w:rsid w:val="0000386E"/>
    <w:rsid w:val="00003926"/>
    <w:rsid w:val="000039CF"/>
    <w:rsid w:val="00003B67"/>
    <w:rsid w:val="00003C3F"/>
    <w:rsid w:val="00003CFE"/>
    <w:rsid w:val="00003D8D"/>
    <w:rsid w:val="00003D91"/>
    <w:rsid w:val="00003FD9"/>
    <w:rsid w:val="00003FF0"/>
    <w:rsid w:val="00004129"/>
    <w:rsid w:val="00004202"/>
    <w:rsid w:val="000045F5"/>
    <w:rsid w:val="000047B8"/>
    <w:rsid w:val="000047BA"/>
    <w:rsid w:val="000048B5"/>
    <w:rsid w:val="00004CD6"/>
    <w:rsid w:val="00004E3F"/>
    <w:rsid w:val="00004EB0"/>
    <w:rsid w:val="00004EBD"/>
    <w:rsid w:val="0000502A"/>
    <w:rsid w:val="000050F3"/>
    <w:rsid w:val="0000513E"/>
    <w:rsid w:val="00005208"/>
    <w:rsid w:val="0000530B"/>
    <w:rsid w:val="00005444"/>
    <w:rsid w:val="000054C3"/>
    <w:rsid w:val="0000550D"/>
    <w:rsid w:val="00005690"/>
    <w:rsid w:val="0000579D"/>
    <w:rsid w:val="000058E7"/>
    <w:rsid w:val="00005995"/>
    <w:rsid w:val="00005B32"/>
    <w:rsid w:val="00005BBF"/>
    <w:rsid w:val="00005EB0"/>
    <w:rsid w:val="00005EC7"/>
    <w:rsid w:val="00005EE1"/>
    <w:rsid w:val="00005F29"/>
    <w:rsid w:val="00005F9C"/>
    <w:rsid w:val="00005FF5"/>
    <w:rsid w:val="00006088"/>
    <w:rsid w:val="00006123"/>
    <w:rsid w:val="000061BE"/>
    <w:rsid w:val="000061E4"/>
    <w:rsid w:val="00006299"/>
    <w:rsid w:val="000062C9"/>
    <w:rsid w:val="00006423"/>
    <w:rsid w:val="000066EE"/>
    <w:rsid w:val="00006714"/>
    <w:rsid w:val="000069A1"/>
    <w:rsid w:val="00006B5B"/>
    <w:rsid w:val="00006DAA"/>
    <w:rsid w:val="00006E0C"/>
    <w:rsid w:val="00006E1B"/>
    <w:rsid w:val="00006E5A"/>
    <w:rsid w:val="00006F31"/>
    <w:rsid w:val="00007285"/>
    <w:rsid w:val="00007323"/>
    <w:rsid w:val="00007438"/>
    <w:rsid w:val="00007500"/>
    <w:rsid w:val="00007611"/>
    <w:rsid w:val="000077D7"/>
    <w:rsid w:val="00007901"/>
    <w:rsid w:val="00007A84"/>
    <w:rsid w:val="00007B1A"/>
    <w:rsid w:val="00007CAE"/>
    <w:rsid w:val="00007D05"/>
    <w:rsid w:val="000100FC"/>
    <w:rsid w:val="00010177"/>
    <w:rsid w:val="0001017F"/>
    <w:rsid w:val="000102E4"/>
    <w:rsid w:val="000103EF"/>
    <w:rsid w:val="000103FD"/>
    <w:rsid w:val="00010478"/>
    <w:rsid w:val="0001052B"/>
    <w:rsid w:val="0001074F"/>
    <w:rsid w:val="00010990"/>
    <w:rsid w:val="000109F9"/>
    <w:rsid w:val="00010D1B"/>
    <w:rsid w:val="0001111B"/>
    <w:rsid w:val="00011124"/>
    <w:rsid w:val="0001135C"/>
    <w:rsid w:val="000114B1"/>
    <w:rsid w:val="0001180D"/>
    <w:rsid w:val="00011855"/>
    <w:rsid w:val="00011951"/>
    <w:rsid w:val="00011A5C"/>
    <w:rsid w:val="00011ABD"/>
    <w:rsid w:val="00011B2D"/>
    <w:rsid w:val="00011CD3"/>
    <w:rsid w:val="00011DAA"/>
    <w:rsid w:val="00011E02"/>
    <w:rsid w:val="000120CE"/>
    <w:rsid w:val="000120DF"/>
    <w:rsid w:val="0001217D"/>
    <w:rsid w:val="00012351"/>
    <w:rsid w:val="000123D9"/>
    <w:rsid w:val="000124AA"/>
    <w:rsid w:val="0001269A"/>
    <w:rsid w:val="00012822"/>
    <w:rsid w:val="000128FF"/>
    <w:rsid w:val="00012B36"/>
    <w:rsid w:val="00012BF0"/>
    <w:rsid w:val="00012CFF"/>
    <w:rsid w:val="00012D89"/>
    <w:rsid w:val="00012E7B"/>
    <w:rsid w:val="00012EDC"/>
    <w:rsid w:val="00012F2F"/>
    <w:rsid w:val="00012FE1"/>
    <w:rsid w:val="0001301D"/>
    <w:rsid w:val="0001302D"/>
    <w:rsid w:val="00013154"/>
    <w:rsid w:val="0001328A"/>
    <w:rsid w:val="00013674"/>
    <w:rsid w:val="0001372E"/>
    <w:rsid w:val="00013975"/>
    <w:rsid w:val="000139A2"/>
    <w:rsid w:val="00013B51"/>
    <w:rsid w:val="00013C8A"/>
    <w:rsid w:val="00013D9A"/>
    <w:rsid w:val="00014136"/>
    <w:rsid w:val="0001413F"/>
    <w:rsid w:val="000142A9"/>
    <w:rsid w:val="000142AD"/>
    <w:rsid w:val="000144D2"/>
    <w:rsid w:val="00014524"/>
    <w:rsid w:val="000145EB"/>
    <w:rsid w:val="00014700"/>
    <w:rsid w:val="000147D7"/>
    <w:rsid w:val="00014847"/>
    <w:rsid w:val="0001493B"/>
    <w:rsid w:val="00014A8C"/>
    <w:rsid w:val="00014C29"/>
    <w:rsid w:val="00014C2B"/>
    <w:rsid w:val="00014D92"/>
    <w:rsid w:val="00014EE2"/>
    <w:rsid w:val="0001510E"/>
    <w:rsid w:val="00015343"/>
    <w:rsid w:val="00015516"/>
    <w:rsid w:val="0001551C"/>
    <w:rsid w:val="00015526"/>
    <w:rsid w:val="000155B0"/>
    <w:rsid w:val="000155DF"/>
    <w:rsid w:val="000157BC"/>
    <w:rsid w:val="000158A6"/>
    <w:rsid w:val="0001597F"/>
    <w:rsid w:val="00015AD7"/>
    <w:rsid w:val="00015CF4"/>
    <w:rsid w:val="00015D3D"/>
    <w:rsid w:val="00015D40"/>
    <w:rsid w:val="00015DE9"/>
    <w:rsid w:val="00015F15"/>
    <w:rsid w:val="000160F8"/>
    <w:rsid w:val="00016203"/>
    <w:rsid w:val="0001622F"/>
    <w:rsid w:val="00016237"/>
    <w:rsid w:val="00016281"/>
    <w:rsid w:val="00016378"/>
    <w:rsid w:val="000164F8"/>
    <w:rsid w:val="00016619"/>
    <w:rsid w:val="00016700"/>
    <w:rsid w:val="000167E0"/>
    <w:rsid w:val="00016B18"/>
    <w:rsid w:val="00016C10"/>
    <w:rsid w:val="00016EAA"/>
    <w:rsid w:val="00016ED2"/>
    <w:rsid w:val="00016F51"/>
    <w:rsid w:val="00016F56"/>
    <w:rsid w:val="00016F69"/>
    <w:rsid w:val="000170B3"/>
    <w:rsid w:val="000170D7"/>
    <w:rsid w:val="0001717E"/>
    <w:rsid w:val="00017353"/>
    <w:rsid w:val="00017372"/>
    <w:rsid w:val="00017519"/>
    <w:rsid w:val="00017580"/>
    <w:rsid w:val="0001763D"/>
    <w:rsid w:val="0001773B"/>
    <w:rsid w:val="00017761"/>
    <w:rsid w:val="00017865"/>
    <w:rsid w:val="000178DF"/>
    <w:rsid w:val="00017A5B"/>
    <w:rsid w:val="00017C15"/>
    <w:rsid w:val="00017CDF"/>
    <w:rsid w:val="00017DBB"/>
    <w:rsid w:val="00020018"/>
    <w:rsid w:val="00020209"/>
    <w:rsid w:val="00020338"/>
    <w:rsid w:val="0002038F"/>
    <w:rsid w:val="0002051E"/>
    <w:rsid w:val="00020BEA"/>
    <w:rsid w:val="00020C24"/>
    <w:rsid w:val="00020C7E"/>
    <w:rsid w:val="00020D46"/>
    <w:rsid w:val="00020E68"/>
    <w:rsid w:val="00020E8B"/>
    <w:rsid w:val="00020EC9"/>
    <w:rsid w:val="000211D0"/>
    <w:rsid w:val="00021702"/>
    <w:rsid w:val="0002180D"/>
    <w:rsid w:val="0002181C"/>
    <w:rsid w:val="00021840"/>
    <w:rsid w:val="00021996"/>
    <w:rsid w:val="00021A03"/>
    <w:rsid w:val="00021A78"/>
    <w:rsid w:val="00021AA8"/>
    <w:rsid w:val="00021AD3"/>
    <w:rsid w:val="00021AF6"/>
    <w:rsid w:val="00021BE8"/>
    <w:rsid w:val="00021C72"/>
    <w:rsid w:val="00021F00"/>
    <w:rsid w:val="00021FAB"/>
    <w:rsid w:val="00021FD3"/>
    <w:rsid w:val="00022095"/>
    <w:rsid w:val="00022363"/>
    <w:rsid w:val="000225D8"/>
    <w:rsid w:val="0002260C"/>
    <w:rsid w:val="00022671"/>
    <w:rsid w:val="0002283F"/>
    <w:rsid w:val="000229D0"/>
    <w:rsid w:val="00022A1B"/>
    <w:rsid w:val="00022C53"/>
    <w:rsid w:val="00022E4F"/>
    <w:rsid w:val="00022E7E"/>
    <w:rsid w:val="00022E85"/>
    <w:rsid w:val="0002322F"/>
    <w:rsid w:val="000236A6"/>
    <w:rsid w:val="000237B4"/>
    <w:rsid w:val="000237F3"/>
    <w:rsid w:val="00023808"/>
    <w:rsid w:val="00023859"/>
    <w:rsid w:val="00023903"/>
    <w:rsid w:val="0002396C"/>
    <w:rsid w:val="00023995"/>
    <w:rsid w:val="00023A07"/>
    <w:rsid w:val="00023A21"/>
    <w:rsid w:val="00023A41"/>
    <w:rsid w:val="00023D19"/>
    <w:rsid w:val="00023DBF"/>
    <w:rsid w:val="00024114"/>
    <w:rsid w:val="0002434D"/>
    <w:rsid w:val="00024388"/>
    <w:rsid w:val="000243AE"/>
    <w:rsid w:val="000246F5"/>
    <w:rsid w:val="000247BC"/>
    <w:rsid w:val="00024A29"/>
    <w:rsid w:val="00024A54"/>
    <w:rsid w:val="00024A8E"/>
    <w:rsid w:val="00024B42"/>
    <w:rsid w:val="00024BA1"/>
    <w:rsid w:val="00024BD4"/>
    <w:rsid w:val="00024CBA"/>
    <w:rsid w:val="00024D0B"/>
    <w:rsid w:val="00024DFC"/>
    <w:rsid w:val="00024E96"/>
    <w:rsid w:val="00024F32"/>
    <w:rsid w:val="000250EA"/>
    <w:rsid w:val="000251B8"/>
    <w:rsid w:val="000251F1"/>
    <w:rsid w:val="00025454"/>
    <w:rsid w:val="00025760"/>
    <w:rsid w:val="00025850"/>
    <w:rsid w:val="00025C43"/>
    <w:rsid w:val="00025CB1"/>
    <w:rsid w:val="00025CF1"/>
    <w:rsid w:val="00025D62"/>
    <w:rsid w:val="00025D6D"/>
    <w:rsid w:val="00025DEE"/>
    <w:rsid w:val="00025EB1"/>
    <w:rsid w:val="00026087"/>
    <w:rsid w:val="00026132"/>
    <w:rsid w:val="00026248"/>
    <w:rsid w:val="0002624A"/>
    <w:rsid w:val="00026424"/>
    <w:rsid w:val="00026596"/>
    <w:rsid w:val="000265F6"/>
    <w:rsid w:val="00026655"/>
    <w:rsid w:val="0002669F"/>
    <w:rsid w:val="00026763"/>
    <w:rsid w:val="0002697A"/>
    <w:rsid w:val="00026A26"/>
    <w:rsid w:val="00026B5A"/>
    <w:rsid w:val="00026C32"/>
    <w:rsid w:val="00026C3C"/>
    <w:rsid w:val="00026E8C"/>
    <w:rsid w:val="00026EDB"/>
    <w:rsid w:val="00027047"/>
    <w:rsid w:val="000271FD"/>
    <w:rsid w:val="0002732B"/>
    <w:rsid w:val="000274DC"/>
    <w:rsid w:val="00027554"/>
    <w:rsid w:val="00027561"/>
    <w:rsid w:val="000276B1"/>
    <w:rsid w:val="000276CF"/>
    <w:rsid w:val="0002774C"/>
    <w:rsid w:val="0002778F"/>
    <w:rsid w:val="0002791C"/>
    <w:rsid w:val="00027972"/>
    <w:rsid w:val="00027A41"/>
    <w:rsid w:val="00027ABB"/>
    <w:rsid w:val="00027C8A"/>
    <w:rsid w:val="00027F30"/>
    <w:rsid w:val="00027F5F"/>
    <w:rsid w:val="00027F88"/>
    <w:rsid w:val="00027FD4"/>
    <w:rsid w:val="0003003B"/>
    <w:rsid w:val="00030152"/>
    <w:rsid w:val="00030216"/>
    <w:rsid w:val="0003033A"/>
    <w:rsid w:val="0003033E"/>
    <w:rsid w:val="000303AE"/>
    <w:rsid w:val="000303F3"/>
    <w:rsid w:val="000305C0"/>
    <w:rsid w:val="000306FF"/>
    <w:rsid w:val="00030758"/>
    <w:rsid w:val="000308A7"/>
    <w:rsid w:val="0003097B"/>
    <w:rsid w:val="000309A4"/>
    <w:rsid w:val="000309D5"/>
    <w:rsid w:val="00030A68"/>
    <w:rsid w:val="00030AB3"/>
    <w:rsid w:val="00030B0E"/>
    <w:rsid w:val="00030D38"/>
    <w:rsid w:val="00030DE2"/>
    <w:rsid w:val="00030DF8"/>
    <w:rsid w:val="000310FB"/>
    <w:rsid w:val="0003111D"/>
    <w:rsid w:val="00031205"/>
    <w:rsid w:val="0003123F"/>
    <w:rsid w:val="0003124F"/>
    <w:rsid w:val="000313B3"/>
    <w:rsid w:val="000314EB"/>
    <w:rsid w:val="0003157D"/>
    <w:rsid w:val="000315A4"/>
    <w:rsid w:val="000315E8"/>
    <w:rsid w:val="000315F9"/>
    <w:rsid w:val="000316A7"/>
    <w:rsid w:val="000316C2"/>
    <w:rsid w:val="0003176C"/>
    <w:rsid w:val="00031941"/>
    <w:rsid w:val="00031A39"/>
    <w:rsid w:val="00031C01"/>
    <w:rsid w:val="00031C08"/>
    <w:rsid w:val="00031C66"/>
    <w:rsid w:val="00031FF8"/>
    <w:rsid w:val="00032102"/>
    <w:rsid w:val="00032104"/>
    <w:rsid w:val="0003210D"/>
    <w:rsid w:val="00032118"/>
    <w:rsid w:val="00032132"/>
    <w:rsid w:val="00032134"/>
    <w:rsid w:val="00032142"/>
    <w:rsid w:val="00032155"/>
    <w:rsid w:val="00032414"/>
    <w:rsid w:val="000325C8"/>
    <w:rsid w:val="00032638"/>
    <w:rsid w:val="000326CC"/>
    <w:rsid w:val="000327AA"/>
    <w:rsid w:val="00032812"/>
    <w:rsid w:val="000328B4"/>
    <w:rsid w:val="00032961"/>
    <w:rsid w:val="00032A53"/>
    <w:rsid w:val="00032A86"/>
    <w:rsid w:val="00032D89"/>
    <w:rsid w:val="00032DD5"/>
    <w:rsid w:val="00032E49"/>
    <w:rsid w:val="00032E99"/>
    <w:rsid w:val="00032EFD"/>
    <w:rsid w:val="00033165"/>
    <w:rsid w:val="0003333A"/>
    <w:rsid w:val="00033422"/>
    <w:rsid w:val="00033449"/>
    <w:rsid w:val="0003346B"/>
    <w:rsid w:val="00033481"/>
    <w:rsid w:val="000334F1"/>
    <w:rsid w:val="0003361A"/>
    <w:rsid w:val="000337E2"/>
    <w:rsid w:val="00033830"/>
    <w:rsid w:val="0003384C"/>
    <w:rsid w:val="00033D03"/>
    <w:rsid w:val="0003413E"/>
    <w:rsid w:val="00034156"/>
    <w:rsid w:val="00034176"/>
    <w:rsid w:val="000342B4"/>
    <w:rsid w:val="0003438E"/>
    <w:rsid w:val="000343EB"/>
    <w:rsid w:val="00034519"/>
    <w:rsid w:val="000345F2"/>
    <w:rsid w:val="00034669"/>
    <w:rsid w:val="00034745"/>
    <w:rsid w:val="00034888"/>
    <w:rsid w:val="000348F0"/>
    <w:rsid w:val="00034917"/>
    <w:rsid w:val="000349E9"/>
    <w:rsid w:val="00034A6B"/>
    <w:rsid w:val="00034DDB"/>
    <w:rsid w:val="00034F49"/>
    <w:rsid w:val="00035074"/>
    <w:rsid w:val="000352CC"/>
    <w:rsid w:val="000352D8"/>
    <w:rsid w:val="000354AA"/>
    <w:rsid w:val="00035628"/>
    <w:rsid w:val="0003568D"/>
    <w:rsid w:val="000356F1"/>
    <w:rsid w:val="0003576C"/>
    <w:rsid w:val="000358C7"/>
    <w:rsid w:val="000359CC"/>
    <w:rsid w:val="00035BF0"/>
    <w:rsid w:val="00035CDB"/>
    <w:rsid w:val="00035DA5"/>
    <w:rsid w:val="00035DB7"/>
    <w:rsid w:val="00035DDB"/>
    <w:rsid w:val="00035E47"/>
    <w:rsid w:val="00035E82"/>
    <w:rsid w:val="00036228"/>
    <w:rsid w:val="0003626C"/>
    <w:rsid w:val="000365CD"/>
    <w:rsid w:val="00036809"/>
    <w:rsid w:val="00036954"/>
    <w:rsid w:val="00036AB0"/>
    <w:rsid w:val="00036CB7"/>
    <w:rsid w:val="00036DB2"/>
    <w:rsid w:val="0003702C"/>
    <w:rsid w:val="0003706E"/>
    <w:rsid w:val="00037093"/>
    <w:rsid w:val="000370B4"/>
    <w:rsid w:val="000372B5"/>
    <w:rsid w:val="000372E1"/>
    <w:rsid w:val="00037471"/>
    <w:rsid w:val="000376B6"/>
    <w:rsid w:val="0003794A"/>
    <w:rsid w:val="00037958"/>
    <w:rsid w:val="00037990"/>
    <w:rsid w:val="00037BC8"/>
    <w:rsid w:val="00037D29"/>
    <w:rsid w:val="00037EE1"/>
    <w:rsid w:val="00040035"/>
    <w:rsid w:val="000400F0"/>
    <w:rsid w:val="00040175"/>
    <w:rsid w:val="00040194"/>
    <w:rsid w:val="00040303"/>
    <w:rsid w:val="000403AF"/>
    <w:rsid w:val="0004048E"/>
    <w:rsid w:val="000404AE"/>
    <w:rsid w:val="00040650"/>
    <w:rsid w:val="00040808"/>
    <w:rsid w:val="0004081B"/>
    <w:rsid w:val="000408B5"/>
    <w:rsid w:val="00040A02"/>
    <w:rsid w:val="00040A40"/>
    <w:rsid w:val="00040CA3"/>
    <w:rsid w:val="00040F2C"/>
    <w:rsid w:val="00041111"/>
    <w:rsid w:val="00041242"/>
    <w:rsid w:val="000412E3"/>
    <w:rsid w:val="00041357"/>
    <w:rsid w:val="0004139C"/>
    <w:rsid w:val="00041422"/>
    <w:rsid w:val="00041531"/>
    <w:rsid w:val="000416A4"/>
    <w:rsid w:val="0004174F"/>
    <w:rsid w:val="0004176C"/>
    <w:rsid w:val="0004178C"/>
    <w:rsid w:val="00041941"/>
    <w:rsid w:val="00041B08"/>
    <w:rsid w:val="00041DF6"/>
    <w:rsid w:val="00041F69"/>
    <w:rsid w:val="00042067"/>
    <w:rsid w:val="0004208B"/>
    <w:rsid w:val="000420DE"/>
    <w:rsid w:val="000421B4"/>
    <w:rsid w:val="00042264"/>
    <w:rsid w:val="00042350"/>
    <w:rsid w:val="0004239D"/>
    <w:rsid w:val="00042456"/>
    <w:rsid w:val="00042458"/>
    <w:rsid w:val="00042499"/>
    <w:rsid w:val="000424B5"/>
    <w:rsid w:val="00042947"/>
    <w:rsid w:val="00042973"/>
    <w:rsid w:val="00042AC8"/>
    <w:rsid w:val="00042BAE"/>
    <w:rsid w:val="00042C24"/>
    <w:rsid w:val="00042ED2"/>
    <w:rsid w:val="00043135"/>
    <w:rsid w:val="00043271"/>
    <w:rsid w:val="0004332F"/>
    <w:rsid w:val="000433D6"/>
    <w:rsid w:val="000434AD"/>
    <w:rsid w:val="00043523"/>
    <w:rsid w:val="000435D9"/>
    <w:rsid w:val="00043609"/>
    <w:rsid w:val="00043813"/>
    <w:rsid w:val="00043937"/>
    <w:rsid w:val="000439D6"/>
    <w:rsid w:val="00043A1D"/>
    <w:rsid w:val="00043A6B"/>
    <w:rsid w:val="00043B00"/>
    <w:rsid w:val="00043C8D"/>
    <w:rsid w:val="00043CB0"/>
    <w:rsid w:val="00043D01"/>
    <w:rsid w:val="00043DC7"/>
    <w:rsid w:val="00043E27"/>
    <w:rsid w:val="00043E40"/>
    <w:rsid w:val="00043FBA"/>
    <w:rsid w:val="00044009"/>
    <w:rsid w:val="00044496"/>
    <w:rsid w:val="0004468B"/>
    <w:rsid w:val="00044708"/>
    <w:rsid w:val="000447D7"/>
    <w:rsid w:val="00044971"/>
    <w:rsid w:val="00044BCB"/>
    <w:rsid w:val="00044BE3"/>
    <w:rsid w:val="00044CC9"/>
    <w:rsid w:val="00044DA1"/>
    <w:rsid w:val="000450A9"/>
    <w:rsid w:val="000451F8"/>
    <w:rsid w:val="00045267"/>
    <w:rsid w:val="0004526B"/>
    <w:rsid w:val="0004535B"/>
    <w:rsid w:val="000454FB"/>
    <w:rsid w:val="00045554"/>
    <w:rsid w:val="00045578"/>
    <w:rsid w:val="000455E8"/>
    <w:rsid w:val="00045754"/>
    <w:rsid w:val="0004581B"/>
    <w:rsid w:val="00045830"/>
    <w:rsid w:val="0004586C"/>
    <w:rsid w:val="00045974"/>
    <w:rsid w:val="00045A73"/>
    <w:rsid w:val="00045B93"/>
    <w:rsid w:val="00045BDA"/>
    <w:rsid w:val="00045D0C"/>
    <w:rsid w:val="00045D7C"/>
    <w:rsid w:val="00045E66"/>
    <w:rsid w:val="00046086"/>
    <w:rsid w:val="00046155"/>
    <w:rsid w:val="000461D4"/>
    <w:rsid w:val="00046332"/>
    <w:rsid w:val="000463D1"/>
    <w:rsid w:val="0004651A"/>
    <w:rsid w:val="00046535"/>
    <w:rsid w:val="000467A6"/>
    <w:rsid w:val="00046813"/>
    <w:rsid w:val="000468B5"/>
    <w:rsid w:val="00046A23"/>
    <w:rsid w:val="00046A48"/>
    <w:rsid w:val="00046A89"/>
    <w:rsid w:val="00046AA5"/>
    <w:rsid w:val="00046AC9"/>
    <w:rsid w:val="00046B90"/>
    <w:rsid w:val="00046BCA"/>
    <w:rsid w:val="00046BEE"/>
    <w:rsid w:val="00046C68"/>
    <w:rsid w:val="00046CA7"/>
    <w:rsid w:val="00046E7E"/>
    <w:rsid w:val="00046E99"/>
    <w:rsid w:val="00046FC8"/>
    <w:rsid w:val="000470AF"/>
    <w:rsid w:val="0004711E"/>
    <w:rsid w:val="000471DA"/>
    <w:rsid w:val="0004721D"/>
    <w:rsid w:val="0004733A"/>
    <w:rsid w:val="0004754F"/>
    <w:rsid w:val="000475AE"/>
    <w:rsid w:val="000475EB"/>
    <w:rsid w:val="0004776F"/>
    <w:rsid w:val="000478F9"/>
    <w:rsid w:val="000479CF"/>
    <w:rsid w:val="000479E6"/>
    <w:rsid w:val="00047A19"/>
    <w:rsid w:val="00047A66"/>
    <w:rsid w:val="00047A73"/>
    <w:rsid w:val="00047C26"/>
    <w:rsid w:val="00047E46"/>
    <w:rsid w:val="00047E49"/>
    <w:rsid w:val="000500BF"/>
    <w:rsid w:val="00050195"/>
    <w:rsid w:val="000501DC"/>
    <w:rsid w:val="00050234"/>
    <w:rsid w:val="00050449"/>
    <w:rsid w:val="0005045C"/>
    <w:rsid w:val="00050466"/>
    <w:rsid w:val="00050499"/>
    <w:rsid w:val="00050772"/>
    <w:rsid w:val="000509B0"/>
    <w:rsid w:val="000509CC"/>
    <w:rsid w:val="00050B7F"/>
    <w:rsid w:val="00050F08"/>
    <w:rsid w:val="00050F17"/>
    <w:rsid w:val="0005102C"/>
    <w:rsid w:val="000511F9"/>
    <w:rsid w:val="000512CC"/>
    <w:rsid w:val="000513DE"/>
    <w:rsid w:val="00051455"/>
    <w:rsid w:val="00051456"/>
    <w:rsid w:val="00051512"/>
    <w:rsid w:val="0005168D"/>
    <w:rsid w:val="00051799"/>
    <w:rsid w:val="00051939"/>
    <w:rsid w:val="0005197B"/>
    <w:rsid w:val="00051B9B"/>
    <w:rsid w:val="00051BB9"/>
    <w:rsid w:val="00051D67"/>
    <w:rsid w:val="00051E25"/>
    <w:rsid w:val="00051FBC"/>
    <w:rsid w:val="000521C5"/>
    <w:rsid w:val="000521F0"/>
    <w:rsid w:val="0005224B"/>
    <w:rsid w:val="0005228B"/>
    <w:rsid w:val="000522ED"/>
    <w:rsid w:val="0005240F"/>
    <w:rsid w:val="00052414"/>
    <w:rsid w:val="00052527"/>
    <w:rsid w:val="0005285A"/>
    <w:rsid w:val="000529C0"/>
    <w:rsid w:val="000529DB"/>
    <w:rsid w:val="00052C29"/>
    <w:rsid w:val="00052D23"/>
    <w:rsid w:val="00052DEB"/>
    <w:rsid w:val="00052F10"/>
    <w:rsid w:val="000530EA"/>
    <w:rsid w:val="00053207"/>
    <w:rsid w:val="000533B8"/>
    <w:rsid w:val="00053459"/>
    <w:rsid w:val="00053542"/>
    <w:rsid w:val="00053561"/>
    <w:rsid w:val="000535D9"/>
    <w:rsid w:val="000535EE"/>
    <w:rsid w:val="00053680"/>
    <w:rsid w:val="00053692"/>
    <w:rsid w:val="0005371F"/>
    <w:rsid w:val="00053729"/>
    <w:rsid w:val="000537A9"/>
    <w:rsid w:val="00053A52"/>
    <w:rsid w:val="00053C1E"/>
    <w:rsid w:val="00053C7F"/>
    <w:rsid w:val="00053CC1"/>
    <w:rsid w:val="00053CEB"/>
    <w:rsid w:val="00053D20"/>
    <w:rsid w:val="00053D64"/>
    <w:rsid w:val="00053DC7"/>
    <w:rsid w:val="00053ED6"/>
    <w:rsid w:val="00053F13"/>
    <w:rsid w:val="00054045"/>
    <w:rsid w:val="000540A1"/>
    <w:rsid w:val="000541F9"/>
    <w:rsid w:val="000542B5"/>
    <w:rsid w:val="000542B6"/>
    <w:rsid w:val="00054521"/>
    <w:rsid w:val="000546E8"/>
    <w:rsid w:val="000546F0"/>
    <w:rsid w:val="000547F2"/>
    <w:rsid w:val="000548CF"/>
    <w:rsid w:val="000548DF"/>
    <w:rsid w:val="000549B7"/>
    <w:rsid w:val="00054A9B"/>
    <w:rsid w:val="00054B2E"/>
    <w:rsid w:val="00054C4C"/>
    <w:rsid w:val="00054CD3"/>
    <w:rsid w:val="00054E0B"/>
    <w:rsid w:val="00054E0F"/>
    <w:rsid w:val="00054E74"/>
    <w:rsid w:val="00054ED3"/>
    <w:rsid w:val="00054EDD"/>
    <w:rsid w:val="00054F4E"/>
    <w:rsid w:val="000550ED"/>
    <w:rsid w:val="000552A1"/>
    <w:rsid w:val="000552AF"/>
    <w:rsid w:val="000553DF"/>
    <w:rsid w:val="00055479"/>
    <w:rsid w:val="000555D3"/>
    <w:rsid w:val="00055655"/>
    <w:rsid w:val="00055729"/>
    <w:rsid w:val="00055750"/>
    <w:rsid w:val="000557E8"/>
    <w:rsid w:val="0005596C"/>
    <w:rsid w:val="00055A35"/>
    <w:rsid w:val="00055ABE"/>
    <w:rsid w:val="00055CE1"/>
    <w:rsid w:val="00055D71"/>
    <w:rsid w:val="00055E89"/>
    <w:rsid w:val="00055F76"/>
    <w:rsid w:val="00055FC0"/>
    <w:rsid w:val="00056067"/>
    <w:rsid w:val="000560A7"/>
    <w:rsid w:val="0005623C"/>
    <w:rsid w:val="000568A2"/>
    <w:rsid w:val="00056927"/>
    <w:rsid w:val="0005693E"/>
    <w:rsid w:val="0005697E"/>
    <w:rsid w:val="00056A6B"/>
    <w:rsid w:val="00056A7C"/>
    <w:rsid w:val="00056AFE"/>
    <w:rsid w:val="00056C2C"/>
    <w:rsid w:val="00056C4C"/>
    <w:rsid w:val="00056D8C"/>
    <w:rsid w:val="00057006"/>
    <w:rsid w:val="0005702F"/>
    <w:rsid w:val="000573F7"/>
    <w:rsid w:val="000574EF"/>
    <w:rsid w:val="00057633"/>
    <w:rsid w:val="000576EA"/>
    <w:rsid w:val="000577D1"/>
    <w:rsid w:val="000579C2"/>
    <w:rsid w:val="00057A11"/>
    <w:rsid w:val="00057C4C"/>
    <w:rsid w:val="00057E5B"/>
    <w:rsid w:val="00057ECE"/>
    <w:rsid w:val="00057F1F"/>
    <w:rsid w:val="00060077"/>
    <w:rsid w:val="00060259"/>
    <w:rsid w:val="000602C1"/>
    <w:rsid w:val="000602CE"/>
    <w:rsid w:val="0006047C"/>
    <w:rsid w:val="000604C4"/>
    <w:rsid w:val="000604C9"/>
    <w:rsid w:val="000604DF"/>
    <w:rsid w:val="000604E3"/>
    <w:rsid w:val="0006052D"/>
    <w:rsid w:val="0006054C"/>
    <w:rsid w:val="00060608"/>
    <w:rsid w:val="000606C2"/>
    <w:rsid w:val="000608EC"/>
    <w:rsid w:val="000609CE"/>
    <w:rsid w:val="00060AFF"/>
    <w:rsid w:val="00060D27"/>
    <w:rsid w:val="00060E51"/>
    <w:rsid w:val="000610DB"/>
    <w:rsid w:val="00061186"/>
    <w:rsid w:val="00061240"/>
    <w:rsid w:val="000613A7"/>
    <w:rsid w:val="000613BC"/>
    <w:rsid w:val="0006153D"/>
    <w:rsid w:val="0006172B"/>
    <w:rsid w:val="0006175F"/>
    <w:rsid w:val="000617CD"/>
    <w:rsid w:val="00061894"/>
    <w:rsid w:val="000619F4"/>
    <w:rsid w:val="00061AAD"/>
    <w:rsid w:val="00061C12"/>
    <w:rsid w:val="00061E06"/>
    <w:rsid w:val="0006201D"/>
    <w:rsid w:val="000620DA"/>
    <w:rsid w:val="0006210E"/>
    <w:rsid w:val="00062240"/>
    <w:rsid w:val="000622CE"/>
    <w:rsid w:val="0006231E"/>
    <w:rsid w:val="0006232C"/>
    <w:rsid w:val="00062513"/>
    <w:rsid w:val="00062598"/>
    <w:rsid w:val="0006278A"/>
    <w:rsid w:val="00062A3A"/>
    <w:rsid w:val="00062A5F"/>
    <w:rsid w:val="00062B94"/>
    <w:rsid w:val="00062C62"/>
    <w:rsid w:val="00062DEE"/>
    <w:rsid w:val="00062DFE"/>
    <w:rsid w:val="00062F33"/>
    <w:rsid w:val="00062FA9"/>
    <w:rsid w:val="00062FAE"/>
    <w:rsid w:val="0006303E"/>
    <w:rsid w:val="00063234"/>
    <w:rsid w:val="00063242"/>
    <w:rsid w:val="0006342F"/>
    <w:rsid w:val="0006362A"/>
    <w:rsid w:val="00063652"/>
    <w:rsid w:val="00063678"/>
    <w:rsid w:val="00063A19"/>
    <w:rsid w:val="00063B72"/>
    <w:rsid w:val="00063BCC"/>
    <w:rsid w:val="00063C11"/>
    <w:rsid w:val="00063D40"/>
    <w:rsid w:val="00063E35"/>
    <w:rsid w:val="0006406E"/>
    <w:rsid w:val="000640B8"/>
    <w:rsid w:val="00064129"/>
    <w:rsid w:val="0006422E"/>
    <w:rsid w:val="00064394"/>
    <w:rsid w:val="00064420"/>
    <w:rsid w:val="00064432"/>
    <w:rsid w:val="000644C7"/>
    <w:rsid w:val="000646E5"/>
    <w:rsid w:val="00064782"/>
    <w:rsid w:val="000647B0"/>
    <w:rsid w:val="000647B1"/>
    <w:rsid w:val="000648E6"/>
    <w:rsid w:val="00064A19"/>
    <w:rsid w:val="00064A6D"/>
    <w:rsid w:val="00064B96"/>
    <w:rsid w:val="00064C19"/>
    <w:rsid w:val="00064C7E"/>
    <w:rsid w:val="00064E6A"/>
    <w:rsid w:val="00065044"/>
    <w:rsid w:val="000650B1"/>
    <w:rsid w:val="00065121"/>
    <w:rsid w:val="00065152"/>
    <w:rsid w:val="00065333"/>
    <w:rsid w:val="0006538C"/>
    <w:rsid w:val="0006539B"/>
    <w:rsid w:val="00065408"/>
    <w:rsid w:val="00065411"/>
    <w:rsid w:val="00065519"/>
    <w:rsid w:val="0006565B"/>
    <w:rsid w:val="0006574A"/>
    <w:rsid w:val="00065760"/>
    <w:rsid w:val="00065943"/>
    <w:rsid w:val="000659AC"/>
    <w:rsid w:val="000659C7"/>
    <w:rsid w:val="000659CE"/>
    <w:rsid w:val="00065C7E"/>
    <w:rsid w:val="00065CA6"/>
    <w:rsid w:val="00065D3A"/>
    <w:rsid w:val="0006605F"/>
    <w:rsid w:val="000660C7"/>
    <w:rsid w:val="000661BF"/>
    <w:rsid w:val="000661E3"/>
    <w:rsid w:val="00066472"/>
    <w:rsid w:val="000664AB"/>
    <w:rsid w:val="0006650B"/>
    <w:rsid w:val="00066647"/>
    <w:rsid w:val="000666BD"/>
    <w:rsid w:val="00066782"/>
    <w:rsid w:val="000668A2"/>
    <w:rsid w:val="00066987"/>
    <w:rsid w:val="00066B9A"/>
    <w:rsid w:val="00066BD0"/>
    <w:rsid w:val="00066C90"/>
    <w:rsid w:val="00066CB3"/>
    <w:rsid w:val="00066CBE"/>
    <w:rsid w:val="00066DF7"/>
    <w:rsid w:val="00066E91"/>
    <w:rsid w:val="00066EF7"/>
    <w:rsid w:val="00066F1A"/>
    <w:rsid w:val="00067010"/>
    <w:rsid w:val="00067131"/>
    <w:rsid w:val="00067550"/>
    <w:rsid w:val="00067561"/>
    <w:rsid w:val="000676DE"/>
    <w:rsid w:val="00067740"/>
    <w:rsid w:val="000677F4"/>
    <w:rsid w:val="00067886"/>
    <w:rsid w:val="00067AE5"/>
    <w:rsid w:val="00067B0B"/>
    <w:rsid w:val="00067B82"/>
    <w:rsid w:val="00067DC0"/>
    <w:rsid w:val="00067DE8"/>
    <w:rsid w:val="00067E12"/>
    <w:rsid w:val="00067E6D"/>
    <w:rsid w:val="00070071"/>
    <w:rsid w:val="000700A8"/>
    <w:rsid w:val="000700F7"/>
    <w:rsid w:val="00070274"/>
    <w:rsid w:val="0007035C"/>
    <w:rsid w:val="00070474"/>
    <w:rsid w:val="000704F3"/>
    <w:rsid w:val="00070AD6"/>
    <w:rsid w:val="00070CA6"/>
    <w:rsid w:val="00070DFB"/>
    <w:rsid w:val="000711AC"/>
    <w:rsid w:val="0007133E"/>
    <w:rsid w:val="000713C6"/>
    <w:rsid w:val="000713E4"/>
    <w:rsid w:val="000714EC"/>
    <w:rsid w:val="00071615"/>
    <w:rsid w:val="000716AC"/>
    <w:rsid w:val="000716AD"/>
    <w:rsid w:val="000716D6"/>
    <w:rsid w:val="00071828"/>
    <w:rsid w:val="000718B1"/>
    <w:rsid w:val="000719FF"/>
    <w:rsid w:val="00071A02"/>
    <w:rsid w:val="00071A11"/>
    <w:rsid w:val="00071A4A"/>
    <w:rsid w:val="00071A83"/>
    <w:rsid w:val="00071ACD"/>
    <w:rsid w:val="00071B36"/>
    <w:rsid w:val="00071E3C"/>
    <w:rsid w:val="000720E4"/>
    <w:rsid w:val="00072114"/>
    <w:rsid w:val="00072128"/>
    <w:rsid w:val="00072497"/>
    <w:rsid w:val="000724A9"/>
    <w:rsid w:val="000724D1"/>
    <w:rsid w:val="00072648"/>
    <w:rsid w:val="00072689"/>
    <w:rsid w:val="0007269F"/>
    <w:rsid w:val="000726B9"/>
    <w:rsid w:val="0007285E"/>
    <w:rsid w:val="00072911"/>
    <w:rsid w:val="000729FD"/>
    <w:rsid w:val="00072B01"/>
    <w:rsid w:val="00072B12"/>
    <w:rsid w:val="00072B83"/>
    <w:rsid w:val="00072E03"/>
    <w:rsid w:val="00073230"/>
    <w:rsid w:val="000732DB"/>
    <w:rsid w:val="000732E1"/>
    <w:rsid w:val="0007336A"/>
    <w:rsid w:val="00073519"/>
    <w:rsid w:val="0007363A"/>
    <w:rsid w:val="00073672"/>
    <w:rsid w:val="000737F8"/>
    <w:rsid w:val="00073906"/>
    <w:rsid w:val="00073A46"/>
    <w:rsid w:val="00073A7D"/>
    <w:rsid w:val="00073AFA"/>
    <w:rsid w:val="00073D02"/>
    <w:rsid w:val="00073E44"/>
    <w:rsid w:val="00073EB4"/>
    <w:rsid w:val="00073ED6"/>
    <w:rsid w:val="00073FF5"/>
    <w:rsid w:val="0007403A"/>
    <w:rsid w:val="00074100"/>
    <w:rsid w:val="000742CD"/>
    <w:rsid w:val="000742E6"/>
    <w:rsid w:val="000743A7"/>
    <w:rsid w:val="00074410"/>
    <w:rsid w:val="000744F6"/>
    <w:rsid w:val="0007456D"/>
    <w:rsid w:val="00074789"/>
    <w:rsid w:val="000749CB"/>
    <w:rsid w:val="00074B9D"/>
    <w:rsid w:val="00074CC3"/>
    <w:rsid w:val="00074DCB"/>
    <w:rsid w:val="00074E6D"/>
    <w:rsid w:val="00074E89"/>
    <w:rsid w:val="00075086"/>
    <w:rsid w:val="00075118"/>
    <w:rsid w:val="000754B3"/>
    <w:rsid w:val="00075594"/>
    <w:rsid w:val="00075612"/>
    <w:rsid w:val="0007564E"/>
    <w:rsid w:val="000756CD"/>
    <w:rsid w:val="00075970"/>
    <w:rsid w:val="000759DA"/>
    <w:rsid w:val="00075B28"/>
    <w:rsid w:val="00075C25"/>
    <w:rsid w:val="0007602D"/>
    <w:rsid w:val="0007610D"/>
    <w:rsid w:val="00076277"/>
    <w:rsid w:val="0007635B"/>
    <w:rsid w:val="000764FD"/>
    <w:rsid w:val="00076573"/>
    <w:rsid w:val="000765F5"/>
    <w:rsid w:val="00076625"/>
    <w:rsid w:val="00076749"/>
    <w:rsid w:val="00076A6C"/>
    <w:rsid w:val="00076DFA"/>
    <w:rsid w:val="00076E11"/>
    <w:rsid w:val="00076F07"/>
    <w:rsid w:val="00076F42"/>
    <w:rsid w:val="00076FEB"/>
    <w:rsid w:val="00077014"/>
    <w:rsid w:val="00077045"/>
    <w:rsid w:val="00077119"/>
    <w:rsid w:val="0007733A"/>
    <w:rsid w:val="000773AC"/>
    <w:rsid w:val="000773AE"/>
    <w:rsid w:val="00077407"/>
    <w:rsid w:val="000774DF"/>
    <w:rsid w:val="0007754E"/>
    <w:rsid w:val="000775ED"/>
    <w:rsid w:val="00077659"/>
    <w:rsid w:val="0007771C"/>
    <w:rsid w:val="0007793E"/>
    <w:rsid w:val="00077AA1"/>
    <w:rsid w:val="00077DD1"/>
    <w:rsid w:val="00077E37"/>
    <w:rsid w:val="00077F4C"/>
    <w:rsid w:val="000800B6"/>
    <w:rsid w:val="000800D7"/>
    <w:rsid w:val="00080144"/>
    <w:rsid w:val="000801EE"/>
    <w:rsid w:val="0008040F"/>
    <w:rsid w:val="00080503"/>
    <w:rsid w:val="000805A5"/>
    <w:rsid w:val="000806A7"/>
    <w:rsid w:val="0008070E"/>
    <w:rsid w:val="000808FF"/>
    <w:rsid w:val="00080A02"/>
    <w:rsid w:val="00080B27"/>
    <w:rsid w:val="00080B37"/>
    <w:rsid w:val="00080BAD"/>
    <w:rsid w:val="00080BB8"/>
    <w:rsid w:val="00080C31"/>
    <w:rsid w:val="00080E4B"/>
    <w:rsid w:val="00080EBE"/>
    <w:rsid w:val="00080EC6"/>
    <w:rsid w:val="0008101B"/>
    <w:rsid w:val="00081067"/>
    <w:rsid w:val="000810DF"/>
    <w:rsid w:val="0008112E"/>
    <w:rsid w:val="0008120E"/>
    <w:rsid w:val="00081578"/>
    <w:rsid w:val="00081583"/>
    <w:rsid w:val="000816C3"/>
    <w:rsid w:val="00081820"/>
    <w:rsid w:val="00081854"/>
    <w:rsid w:val="00081885"/>
    <w:rsid w:val="0008189C"/>
    <w:rsid w:val="00081940"/>
    <w:rsid w:val="0008197C"/>
    <w:rsid w:val="000819F0"/>
    <w:rsid w:val="00081A20"/>
    <w:rsid w:val="00081CF8"/>
    <w:rsid w:val="00081DA2"/>
    <w:rsid w:val="00081DC1"/>
    <w:rsid w:val="00081EB9"/>
    <w:rsid w:val="00081F0D"/>
    <w:rsid w:val="0008201F"/>
    <w:rsid w:val="00082085"/>
    <w:rsid w:val="000821FF"/>
    <w:rsid w:val="0008250E"/>
    <w:rsid w:val="00082511"/>
    <w:rsid w:val="00082582"/>
    <w:rsid w:val="000825F7"/>
    <w:rsid w:val="0008274A"/>
    <w:rsid w:val="000827D7"/>
    <w:rsid w:val="00082C6F"/>
    <w:rsid w:val="00082C9C"/>
    <w:rsid w:val="00082CAF"/>
    <w:rsid w:val="00082CBF"/>
    <w:rsid w:val="00082E83"/>
    <w:rsid w:val="000831DD"/>
    <w:rsid w:val="0008328A"/>
    <w:rsid w:val="00083290"/>
    <w:rsid w:val="000832A7"/>
    <w:rsid w:val="000833C8"/>
    <w:rsid w:val="00083491"/>
    <w:rsid w:val="000835D2"/>
    <w:rsid w:val="00083603"/>
    <w:rsid w:val="0008365F"/>
    <w:rsid w:val="000836D1"/>
    <w:rsid w:val="00083862"/>
    <w:rsid w:val="00083950"/>
    <w:rsid w:val="00083CC6"/>
    <w:rsid w:val="00083DEA"/>
    <w:rsid w:val="00083EEB"/>
    <w:rsid w:val="0008412B"/>
    <w:rsid w:val="0008418C"/>
    <w:rsid w:val="000841EE"/>
    <w:rsid w:val="00084212"/>
    <w:rsid w:val="0008433C"/>
    <w:rsid w:val="000843E8"/>
    <w:rsid w:val="000843FB"/>
    <w:rsid w:val="0008451C"/>
    <w:rsid w:val="00084537"/>
    <w:rsid w:val="00084544"/>
    <w:rsid w:val="000845BA"/>
    <w:rsid w:val="00084BA7"/>
    <w:rsid w:val="00084BEE"/>
    <w:rsid w:val="00084D0F"/>
    <w:rsid w:val="00084DB4"/>
    <w:rsid w:val="000853DD"/>
    <w:rsid w:val="000854A4"/>
    <w:rsid w:val="00085592"/>
    <w:rsid w:val="000855F4"/>
    <w:rsid w:val="000857FD"/>
    <w:rsid w:val="00085803"/>
    <w:rsid w:val="00085986"/>
    <w:rsid w:val="000859F8"/>
    <w:rsid w:val="00085A0B"/>
    <w:rsid w:val="00085A31"/>
    <w:rsid w:val="00085AA5"/>
    <w:rsid w:val="00085B20"/>
    <w:rsid w:val="00085BC8"/>
    <w:rsid w:val="00085D74"/>
    <w:rsid w:val="00085DAA"/>
    <w:rsid w:val="00085E49"/>
    <w:rsid w:val="00085F11"/>
    <w:rsid w:val="00085F9A"/>
    <w:rsid w:val="00086356"/>
    <w:rsid w:val="0008667F"/>
    <w:rsid w:val="0008678A"/>
    <w:rsid w:val="00086997"/>
    <w:rsid w:val="00086A8E"/>
    <w:rsid w:val="00086D23"/>
    <w:rsid w:val="00086E44"/>
    <w:rsid w:val="00086FD1"/>
    <w:rsid w:val="00087057"/>
    <w:rsid w:val="0008709C"/>
    <w:rsid w:val="000870B2"/>
    <w:rsid w:val="000871BF"/>
    <w:rsid w:val="00087202"/>
    <w:rsid w:val="00087280"/>
    <w:rsid w:val="00087532"/>
    <w:rsid w:val="00087701"/>
    <w:rsid w:val="00087828"/>
    <w:rsid w:val="00087833"/>
    <w:rsid w:val="00087B79"/>
    <w:rsid w:val="00087C98"/>
    <w:rsid w:val="00087CCB"/>
    <w:rsid w:val="00087DCF"/>
    <w:rsid w:val="00087DDB"/>
    <w:rsid w:val="000901AC"/>
    <w:rsid w:val="0009023B"/>
    <w:rsid w:val="00090263"/>
    <w:rsid w:val="0009029B"/>
    <w:rsid w:val="000903B6"/>
    <w:rsid w:val="00090535"/>
    <w:rsid w:val="000905DD"/>
    <w:rsid w:val="0009061B"/>
    <w:rsid w:val="0009066E"/>
    <w:rsid w:val="000907C6"/>
    <w:rsid w:val="0009089D"/>
    <w:rsid w:val="00090965"/>
    <w:rsid w:val="0009096A"/>
    <w:rsid w:val="000909D0"/>
    <w:rsid w:val="00090A6F"/>
    <w:rsid w:val="00090BA4"/>
    <w:rsid w:val="00090BE8"/>
    <w:rsid w:val="00090C35"/>
    <w:rsid w:val="00090E2A"/>
    <w:rsid w:val="00090EBE"/>
    <w:rsid w:val="00090F56"/>
    <w:rsid w:val="00090F7C"/>
    <w:rsid w:val="0009104B"/>
    <w:rsid w:val="00091187"/>
    <w:rsid w:val="00091257"/>
    <w:rsid w:val="00091405"/>
    <w:rsid w:val="0009155C"/>
    <w:rsid w:val="00091707"/>
    <w:rsid w:val="000917D4"/>
    <w:rsid w:val="00091A8F"/>
    <w:rsid w:val="00091F0C"/>
    <w:rsid w:val="00091F80"/>
    <w:rsid w:val="00091FF9"/>
    <w:rsid w:val="000920E0"/>
    <w:rsid w:val="000925B7"/>
    <w:rsid w:val="000925CE"/>
    <w:rsid w:val="000925E1"/>
    <w:rsid w:val="000925E9"/>
    <w:rsid w:val="0009264B"/>
    <w:rsid w:val="00092866"/>
    <w:rsid w:val="000928FD"/>
    <w:rsid w:val="00092A49"/>
    <w:rsid w:val="00092AB0"/>
    <w:rsid w:val="00092B61"/>
    <w:rsid w:val="00092C1C"/>
    <w:rsid w:val="00092CA4"/>
    <w:rsid w:val="00092DA8"/>
    <w:rsid w:val="00092E46"/>
    <w:rsid w:val="00092EC2"/>
    <w:rsid w:val="00093286"/>
    <w:rsid w:val="000934DE"/>
    <w:rsid w:val="00093503"/>
    <w:rsid w:val="00093639"/>
    <w:rsid w:val="0009365C"/>
    <w:rsid w:val="00093A89"/>
    <w:rsid w:val="00093D2D"/>
    <w:rsid w:val="00093F57"/>
    <w:rsid w:val="00094086"/>
    <w:rsid w:val="0009419C"/>
    <w:rsid w:val="00094291"/>
    <w:rsid w:val="000942B7"/>
    <w:rsid w:val="00094411"/>
    <w:rsid w:val="000946D4"/>
    <w:rsid w:val="000949EB"/>
    <w:rsid w:val="00094A78"/>
    <w:rsid w:val="00094A8B"/>
    <w:rsid w:val="00094C5B"/>
    <w:rsid w:val="00094D5F"/>
    <w:rsid w:val="00094ED1"/>
    <w:rsid w:val="00094FE8"/>
    <w:rsid w:val="000950FD"/>
    <w:rsid w:val="0009532C"/>
    <w:rsid w:val="0009556F"/>
    <w:rsid w:val="0009572B"/>
    <w:rsid w:val="00095871"/>
    <w:rsid w:val="000959B2"/>
    <w:rsid w:val="00095B80"/>
    <w:rsid w:val="00095D26"/>
    <w:rsid w:val="00095E55"/>
    <w:rsid w:val="00095F1D"/>
    <w:rsid w:val="00095FE0"/>
    <w:rsid w:val="00096065"/>
    <w:rsid w:val="00096214"/>
    <w:rsid w:val="00096473"/>
    <w:rsid w:val="000964CC"/>
    <w:rsid w:val="000968E8"/>
    <w:rsid w:val="0009695D"/>
    <w:rsid w:val="000969B6"/>
    <w:rsid w:val="00096B1B"/>
    <w:rsid w:val="00096D00"/>
    <w:rsid w:val="00096FC5"/>
    <w:rsid w:val="00096FE5"/>
    <w:rsid w:val="0009713D"/>
    <w:rsid w:val="00097207"/>
    <w:rsid w:val="00097285"/>
    <w:rsid w:val="000973EB"/>
    <w:rsid w:val="0009748E"/>
    <w:rsid w:val="000974FC"/>
    <w:rsid w:val="00097578"/>
    <w:rsid w:val="000975FB"/>
    <w:rsid w:val="0009763C"/>
    <w:rsid w:val="0009767C"/>
    <w:rsid w:val="00097779"/>
    <w:rsid w:val="00097860"/>
    <w:rsid w:val="000978AC"/>
    <w:rsid w:val="00097C17"/>
    <w:rsid w:val="00097C4C"/>
    <w:rsid w:val="00097CEB"/>
    <w:rsid w:val="00097D22"/>
    <w:rsid w:val="00097E06"/>
    <w:rsid w:val="00097E08"/>
    <w:rsid w:val="000A01F6"/>
    <w:rsid w:val="000A0201"/>
    <w:rsid w:val="000A02BA"/>
    <w:rsid w:val="000A0412"/>
    <w:rsid w:val="000A043A"/>
    <w:rsid w:val="000A04AE"/>
    <w:rsid w:val="000A0525"/>
    <w:rsid w:val="000A0700"/>
    <w:rsid w:val="000A07BB"/>
    <w:rsid w:val="000A0A2E"/>
    <w:rsid w:val="000A0BCA"/>
    <w:rsid w:val="000A0FEE"/>
    <w:rsid w:val="000A105B"/>
    <w:rsid w:val="000A11E4"/>
    <w:rsid w:val="000A11FB"/>
    <w:rsid w:val="000A14D8"/>
    <w:rsid w:val="000A151F"/>
    <w:rsid w:val="000A1532"/>
    <w:rsid w:val="000A1567"/>
    <w:rsid w:val="000A15AD"/>
    <w:rsid w:val="000A16D9"/>
    <w:rsid w:val="000A17B6"/>
    <w:rsid w:val="000A1AE0"/>
    <w:rsid w:val="000A1AE7"/>
    <w:rsid w:val="000A1B68"/>
    <w:rsid w:val="000A1B71"/>
    <w:rsid w:val="000A1E1B"/>
    <w:rsid w:val="000A1F0F"/>
    <w:rsid w:val="000A1F65"/>
    <w:rsid w:val="000A1FB0"/>
    <w:rsid w:val="000A2114"/>
    <w:rsid w:val="000A21B5"/>
    <w:rsid w:val="000A21F4"/>
    <w:rsid w:val="000A233B"/>
    <w:rsid w:val="000A23EC"/>
    <w:rsid w:val="000A248D"/>
    <w:rsid w:val="000A268D"/>
    <w:rsid w:val="000A26CC"/>
    <w:rsid w:val="000A2B56"/>
    <w:rsid w:val="000A2D6B"/>
    <w:rsid w:val="000A2D9A"/>
    <w:rsid w:val="000A2E06"/>
    <w:rsid w:val="000A3083"/>
    <w:rsid w:val="000A3251"/>
    <w:rsid w:val="000A3295"/>
    <w:rsid w:val="000A35EA"/>
    <w:rsid w:val="000A36CE"/>
    <w:rsid w:val="000A382E"/>
    <w:rsid w:val="000A38BC"/>
    <w:rsid w:val="000A392F"/>
    <w:rsid w:val="000A39C0"/>
    <w:rsid w:val="000A3A94"/>
    <w:rsid w:val="000A3AA6"/>
    <w:rsid w:val="000A3B41"/>
    <w:rsid w:val="000A3B42"/>
    <w:rsid w:val="000A3D9A"/>
    <w:rsid w:val="000A3EDA"/>
    <w:rsid w:val="000A3EDE"/>
    <w:rsid w:val="000A4034"/>
    <w:rsid w:val="000A40C2"/>
    <w:rsid w:val="000A410E"/>
    <w:rsid w:val="000A41A6"/>
    <w:rsid w:val="000A41E9"/>
    <w:rsid w:val="000A4339"/>
    <w:rsid w:val="000A45E3"/>
    <w:rsid w:val="000A4808"/>
    <w:rsid w:val="000A484D"/>
    <w:rsid w:val="000A48B0"/>
    <w:rsid w:val="000A48ED"/>
    <w:rsid w:val="000A4940"/>
    <w:rsid w:val="000A49B3"/>
    <w:rsid w:val="000A4C20"/>
    <w:rsid w:val="000A4D0F"/>
    <w:rsid w:val="000A4EC4"/>
    <w:rsid w:val="000A50BD"/>
    <w:rsid w:val="000A50DB"/>
    <w:rsid w:val="000A533F"/>
    <w:rsid w:val="000A543D"/>
    <w:rsid w:val="000A5456"/>
    <w:rsid w:val="000A5629"/>
    <w:rsid w:val="000A56D3"/>
    <w:rsid w:val="000A57F6"/>
    <w:rsid w:val="000A58C3"/>
    <w:rsid w:val="000A5949"/>
    <w:rsid w:val="000A5965"/>
    <w:rsid w:val="000A5A3A"/>
    <w:rsid w:val="000A5BF3"/>
    <w:rsid w:val="000A5C83"/>
    <w:rsid w:val="000A5D1A"/>
    <w:rsid w:val="000A5DBF"/>
    <w:rsid w:val="000A5E80"/>
    <w:rsid w:val="000A5F6E"/>
    <w:rsid w:val="000A6028"/>
    <w:rsid w:val="000A61DA"/>
    <w:rsid w:val="000A6394"/>
    <w:rsid w:val="000A6415"/>
    <w:rsid w:val="000A64E1"/>
    <w:rsid w:val="000A651D"/>
    <w:rsid w:val="000A654C"/>
    <w:rsid w:val="000A6698"/>
    <w:rsid w:val="000A66E2"/>
    <w:rsid w:val="000A681A"/>
    <w:rsid w:val="000A692A"/>
    <w:rsid w:val="000A6AA3"/>
    <w:rsid w:val="000A6BA6"/>
    <w:rsid w:val="000A6C62"/>
    <w:rsid w:val="000A6E55"/>
    <w:rsid w:val="000A6FD5"/>
    <w:rsid w:val="000A7028"/>
    <w:rsid w:val="000A70DD"/>
    <w:rsid w:val="000A7277"/>
    <w:rsid w:val="000A74BF"/>
    <w:rsid w:val="000A7601"/>
    <w:rsid w:val="000A7816"/>
    <w:rsid w:val="000A7865"/>
    <w:rsid w:val="000A7997"/>
    <w:rsid w:val="000A7ADB"/>
    <w:rsid w:val="000A7BC7"/>
    <w:rsid w:val="000A7D4E"/>
    <w:rsid w:val="000A7DB5"/>
    <w:rsid w:val="000A7E61"/>
    <w:rsid w:val="000A7FE0"/>
    <w:rsid w:val="000A7FE6"/>
    <w:rsid w:val="000B0026"/>
    <w:rsid w:val="000B00E3"/>
    <w:rsid w:val="000B0110"/>
    <w:rsid w:val="000B05F0"/>
    <w:rsid w:val="000B07A6"/>
    <w:rsid w:val="000B07DF"/>
    <w:rsid w:val="000B081C"/>
    <w:rsid w:val="000B08C7"/>
    <w:rsid w:val="000B096A"/>
    <w:rsid w:val="000B09B2"/>
    <w:rsid w:val="000B09E0"/>
    <w:rsid w:val="000B09EF"/>
    <w:rsid w:val="000B0CB7"/>
    <w:rsid w:val="000B0CC2"/>
    <w:rsid w:val="000B0CFC"/>
    <w:rsid w:val="000B0D89"/>
    <w:rsid w:val="000B0DD9"/>
    <w:rsid w:val="000B0E02"/>
    <w:rsid w:val="000B0E8F"/>
    <w:rsid w:val="000B0F1B"/>
    <w:rsid w:val="000B10BF"/>
    <w:rsid w:val="000B1164"/>
    <w:rsid w:val="000B11C9"/>
    <w:rsid w:val="000B129B"/>
    <w:rsid w:val="000B133C"/>
    <w:rsid w:val="000B136B"/>
    <w:rsid w:val="000B159D"/>
    <w:rsid w:val="000B1656"/>
    <w:rsid w:val="000B16F6"/>
    <w:rsid w:val="000B1708"/>
    <w:rsid w:val="000B17D8"/>
    <w:rsid w:val="000B19F9"/>
    <w:rsid w:val="000B1E71"/>
    <w:rsid w:val="000B1F75"/>
    <w:rsid w:val="000B1F8F"/>
    <w:rsid w:val="000B21F7"/>
    <w:rsid w:val="000B21FF"/>
    <w:rsid w:val="000B224E"/>
    <w:rsid w:val="000B23B8"/>
    <w:rsid w:val="000B2713"/>
    <w:rsid w:val="000B277C"/>
    <w:rsid w:val="000B283E"/>
    <w:rsid w:val="000B28D7"/>
    <w:rsid w:val="000B2995"/>
    <w:rsid w:val="000B2A3D"/>
    <w:rsid w:val="000B2B34"/>
    <w:rsid w:val="000B2C94"/>
    <w:rsid w:val="000B2EB6"/>
    <w:rsid w:val="000B3189"/>
    <w:rsid w:val="000B32D6"/>
    <w:rsid w:val="000B337E"/>
    <w:rsid w:val="000B338E"/>
    <w:rsid w:val="000B3403"/>
    <w:rsid w:val="000B3612"/>
    <w:rsid w:val="000B36C2"/>
    <w:rsid w:val="000B3729"/>
    <w:rsid w:val="000B37C7"/>
    <w:rsid w:val="000B3858"/>
    <w:rsid w:val="000B3908"/>
    <w:rsid w:val="000B390E"/>
    <w:rsid w:val="000B3975"/>
    <w:rsid w:val="000B3A5F"/>
    <w:rsid w:val="000B3D1D"/>
    <w:rsid w:val="000B3D71"/>
    <w:rsid w:val="000B3EA7"/>
    <w:rsid w:val="000B3EC1"/>
    <w:rsid w:val="000B3F04"/>
    <w:rsid w:val="000B3F5B"/>
    <w:rsid w:val="000B41DA"/>
    <w:rsid w:val="000B42A8"/>
    <w:rsid w:val="000B42F4"/>
    <w:rsid w:val="000B43D3"/>
    <w:rsid w:val="000B476A"/>
    <w:rsid w:val="000B47F3"/>
    <w:rsid w:val="000B488C"/>
    <w:rsid w:val="000B4DA3"/>
    <w:rsid w:val="000B506A"/>
    <w:rsid w:val="000B5100"/>
    <w:rsid w:val="000B5192"/>
    <w:rsid w:val="000B52B7"/>
    <w:rsid w:val="000B5410"/>
    <w:rsid w:val="000B5420"/>
    <w:rsid w:val="000B558D"/>
    <w:rsid w:val="000B5641"/>
    <w:rsid w:val="000B56F6"/>
    <w:rsid w:val="000B577B"/>
    <w:rsid w:val="000B586B"/>
    <w:rsid w:val="000B58C9"/>
    <w:rsid w:val="000B597E"/>
    <w:rsid w:val="000B5A83"/>
    <w:rsid w:val="000B5AA9"/>
    <w:rsid w:val="000B5C3E"/>
    <w:rsid w:val="000B5C87"/>
    <w:rsid w:val="000B5CEA"/>
    <w:rsid w:val="000B5F15"/>
    <w:rsid w:val="000B5F1C"/>
    <w:rsid w:val="000B6080"/>
    <w:rsid w:val="000B60DE"/>
    <w:rsid w:val="000B6274"/>
    <w:rsid w:val="000B634D"/>
    <w:rsid w:val="000B6447"/>
    <w:rsid w:val="000B6560"/>
    <w:rsid w:val="000B65E6"/>
    <w:rsid w:val="000B6978"/>
    <w:rsid w:val="000B6A64"/>
    <w:rsid w:val="000B6BE3"/>
    <w:rsid w:val="000B6C72"/>
    <w:rsid w:val="000B6CC2"/>
    <w:rsid w:val="000B7094"/>
    <w:rsid w:val="000B70CC"/>
    <w:rsid w:val="000B71D3"/>
    <w:rsid w:val="000B72B2"/>
    <w:rsid w:val="000B7382"/>
    <w:rsid w:val="000B7413"/>
    <w:rsid w:val="000B74BD"/>
    <w:rsid w:val="000B765F"/>
    <w:rsid w:val="000B772A"/>
    <w:rsid w:val="000B7845"/>
    <w:rsid w:val="000B7850"/>
    <w:rsid w:val="000B790E"/>
    <w:rsid w:val="000B7B66"/>
    <w:rsid w:val="000B7B95"/>
    <w:rsid w:val="000B7D42"/>
    <w:rsid w:val="000B7D8F"/>
    <w:rsid w:val="000B7D9D"/>
    <w:rsid w:val="000B7FAF"/>
    <w:rsid w:val="000C00AC"/>
    <w:rsid w:val="000C00B4"/>
    <w:rsid w:val="000C0296"/>
    <w:rsid w:val="000C048E"/>
    <w:rsid w:val="000C04F3"/>
    <w:rsid w:val="000C0584"/>
    <w:rsid w:val="000C0712"/>
    <w:rsid w:val="000C0778"/>
    <w:rsid w:val="000C084B"/>
    <w:rsid w:val="000C0885"/>
    <w:rsid w:val="000C0973"/>
    <w:rsid w:val="000C0A1F"/>
    <w:rsid w:val="000C0A75"/>
    <w:rsid w:val="000C0AB7"/>
    <w:rsid w:val="000C0ACD"/>
    <w:rsid w:val="000C0B3E"/>
    <w:rsid w:val="000C0DE0"/>
    <w:rsid w:val="000C0E4D"/>
    <w:rsid w:val="000C0F2D"/>
    <w:rsid w:val="000C1063"/>
    <w:rsid w:val="000C1138"/>
    <w:rsid w:val="000C114B"/>
    <w:rsid w:val="000C1161"/>
    <w:rsid w:val="000C12FF"/>
    <w:rsid w:val="000C13D1"/>
    <w:rsid w:val="000C16AD"/>
    <w:rsid w:val="000C1754"/>
    <w:rsid w:val="000C17E5"/>
    <w:rsid w:val="000C1855"/>
    <w:rsid w:val="000C186D"/>
    <w:rsid w:val="000C1A95"/>
    <w:rsid w:val="000C1EAF"/>
    <w:rsid w:val="000C1F6A"/>
    <w:rsid w:val="000C1F73"/>
    <w:rsid w:val="000C20B4"/>
    <w:rsid w:val="000C2429"/>
    <w:rsid w:val="000C26C9"/>
    <w:rsid w:val="000C26FE"/>
    <w:rsid w:val="000C2733"/>
    <w:rsid w:val="000C27A3"/>
    <w:rsid w:val="000C27D5"/>
    <w:rsid w:val="000C2BAB"/>
    <w:rsid w:val="000C2BC6"/>
    <w:rsid w:val="000C2C17"/>
    <w:rsid w:val="000C2CAE"/>
    <w:rsid w:val="000C2CBA"/>
    <w:rsid w:val="000C2E95"/>
    <w:rsid w:val="000C2E9C"/>
    <w:rsid w:val="000C2F72"/>
    <w:rsid w:val="000C312C"/>
    <w:rsid w:val="000C3273"/>
    <w:rsid w:val="000C335B"/>
    <w:rsid w:val="000C3381"/>
    <w:rsid w:val="000C3395"/>
    <w:rsid w:val="000C34B7"/>
    <w:rsid w:val="000C350F"/>
    <w:rsid w:val="000C3849"/>
    <w:rsid w:val="000C3870"/>
    <w:rsid w:val="000C3A67"/>
    <w:rsid w:val="000C3A8A"/>
    <w:rsid w:val="000C3BB2"/>
    <w:rsid w:val="000C3BB7"/>
    <w:rsid w:val="000C3C00"/>
    <w:rsid w:val="000C3CD8"/>
    <w:rsid w:val="000C3D2F"/>
    <w:rsid w:val="000C3E92"/>
    <w:rsid w:val="000C3F81"/>
    <w:rsid w:val="000C3FBF"/>
    <w:rsid w:val="000C418B"/>
    <w:rsid w:val="000C41BC"/>
    <w:rsid w:val="000C4399"/>
    <w:rsid w:val="000C43E8"/>
    <w:rsid w:val="000C465D"/>
    <w:rsid w:val="000C4743"/>
    <w:rsid w:val="000C492E"/>
    <w:rsid w:val="000C4974"/>
    <w:rsid w:val="000C4E8E"/>
    <w:rsid w:val="000C4F48"/>
    <w:rsid w:val="000C503F"/>
    <w:rsid w:val="000C5214"/>
    <w:rsid w:val="000C5308"/>
    <w:rsid w:val="000C54FB"/>
    <w:rsid w:val="000C564E"/>
    <w:rsid w:val="000C576A"/>
    <w:rsid w:val="000C5885"/>
    <w:rsid w:val="000C5B16"/>
    <w:rsid w:val="000C5C1D"/>
    <w:rsid w:val="000C5C1F"/>
    <w:rsid w:val="000C5DAE"/>
    <w:rsid w:val="000C5DF4"/>
    <w:rsid w:val="000C60A5"/>
    <w:rsid w:val="000C6192"/>
    <w:rsid w:val="000C654B"/>
    <w:rsid w:val="000C658D"/>
    <w:rsid w:val="000C65E4"/>
    <w:rsid w:val="000C6602"/>
    <w:rsid w:val="000C6661"/>
    <w:rsid w:val="000C6778"/>
    <w:rsid w:val="000C6832"/>
    <w:rsid w:val="000C6949"/>
    <w:rsid w:val="000C69CD"/>
    <w:rsid w:val="000C6AFB"/>
    <w:rsid w:val="000C6CB2"/>
    <w:rsid w:val="000C6D85"/>
    <w:rsid w:val="000C6EB0"/>
    <w:rsid w:val="000C71B0"/>
    <w:rsid w:val="000C725C"/>
    <w:rsid w:val="000C788B"/>
    <w:rsid w:val="000C7C34"/>
    <w:rsid w:val="000C7D02"/>
    <w:rsid w:val="000C7DE6"/>
    <w:rsid w:val="000C7ECA"/>
    <w:rsid w:val="000D005E"/>
    <w:rsid w:val="000D0098"/>
    <w:rsid w:val="000D00F6"/>
    <w:rsid w:val="000D0145"/>
    <w:rsid w:val="000D0180"/>
    <w:rsid w:val="000D024B"/>
    <w:rsid w:val="000D051F"/>
    <w:rsid w:val="000D05D9"/>
    <w:rsid w:val="000D0635"/>
    <w:rsid w:val="000D06C7"/>
    <w:rsid w:val="000D0D74"/>
    <w:rsid w:val="000D0E22"/>
    <w:rsid w:val="000D0E66"/>
    <w:rsid w:val="000D0EC5"/>
    <w:rsid w:val="000D0FBC"/>
    <w:rsid w:val="000D1009"/>
    <w:rsid w:val="000D102E"/>
    <w:rsid w:val="000D104D"/>
    <w:rsid w:val="000D1070"/>
    <w:rsid w:val="000D1575"/>
    <w:rsid w:val="000D1637"/>
    <w:rsid w:val="000D1CFF"/>
    <w:rsid w:val="000D1E72"/>
    <w:rsid w:val="000D208D"/>
    <w:rsid w:val="000D2264"/>
    <w:rsid w:val="000D2350"/>
    <w:rsid w:val="000D2371"/>
    <w:rsid w:val="000D23EB"/>
    <w:rsid w:val="000D24F0"/>
    <w:rsid w:val="000D2546"/>
    <w:rsid w:val="000D2560"/>
    <w:rsid w:val="000D25D0"/>
    <w:rsid w:val="000D2613"/>
    <w:rsid w:val="000D2875"/>
    <w:rsid w:val="000D2894"/>
    <w:rsid w:val="000D2A43"/>
    <w:rsid w:val="000D2B56"/>
    <w:rsid w:val="000D2BF4"/>
    <w:rsid w:val="000D2C38"/>
    <w:rsid w:val="000D2C78"/>
    <w:rsid w:val="000D2EB6"/>
    <w:rsid w:val="000D2EC6"/>
    <w:rsid w:val="000D2ED4"/>
    <w:rsid w:val="000D2FE5"/>
    <w:rsid w:val="000D3041"/>
    <w:rsid w:val="000D30DD"/>
    <w:rsid w:val="000D3128"/>
    <w:rsid w:val="000D3175"/>
    <w:rsid w:val="000D31FC"/>
    <w:rsid w:val="000D326E"/>
    <w:rsid w:val="000D3344"/>
    <w:rsid w:val="000D3458"/>
    <w:rsid w:val="000D35DE"/>
    <w:rsid w:val="000D3712"/>
    <w:rsid w:val="000D3796"/>
    <w:rsid w:val="000D38AE"/>
    <w:rsid w:val="000D3AC3"/>
    <w:rsid w:val="000D3AFF"/>
    <w:rsid w:val="000D3F4E"/>
    <w:rsid w:val="000D3F4F"/>
    <w:rsid w:val="000D4046"/>
    <w:rsid w:val="000D41B2"/>
    <w:rsid w:val="000D41B3"/>
    <w:rsid w:val="000D4233"/>
    <w:rsid w:val="000D423A"/>
    <w:rsid w:val="000D4280"/>
    <w:rsid w:val="000D42F9"/>
    <w:rsid w:val="000D44C0"/>
    <w:rsid w:val="000D4517"/>
    <w:rsid w:val="000D458F"/>
    <w:rsid w:val="000D465C"/>
    <w:rsid w:val="000D4705"/>
    <w:rsid w:val="000D4765"/>
    <w:rsid w:val="000D481E"/>
    <w:rsid w:val="000D4858"/>
    <w:rsid w:val="000D48C6"/>
    <w:rsid w:val="000D4914"/>
    <w:rsid w:val="000D49C0"/>
    <w:rsid w:val="000D4A68"/>
    <w:rsid w:val="000D4B53"/>
    <w:rsid w:val="000D4BA3"/>
    <w:rsid w:val="000D4C16"/>
    <w:rsid w:val="000D4CF2"/>
    <w:rsid w:val="000D4D8B"/>
    <w:rsid w:val="000D4DEC"/>
    <w:rsid w:val="000D4E11"/>
    <w:rsid w:val="000D4E4F"/>
    <w:rsid w:val="000D4ED1"/>
    <w:rsid w:val="000D4F11"/>
    <w:rsid w:val="000D5205"/>
    <w:rsid w:val="000D52E8"/>
    <w:rsid w:val="000D5502"/>
    <w:rsid w:val="000D5519"/>
    <w:rsid w:val="000D56EE"/>
    <w:rsid w:val="000D5752"/>
    <w:rsid w:val="000D5759"/>
    <w:rsid w:val="000D5B4E"/>
    <w:rsid w:val="000D5BF6"/>
    <w:rsid w:val="000D5C54"/>
    <w:rsid w:val="000D5DFC"/>
    <w:rsid w:val="000D5F0A"/>
    <w:rsid w:val="000D5F78"/>
    <w:rsid w:val="000D6150"/>
    <w:rsid w:val="000D622C"/>
    <w:rsid w:val="000D62F6"/>
    <w:rsid w:val="000D63AB"/>
    <w:rsid w:val="000D6471"/>
    <w:rsid w:val="000D650D"/>
    <w:rsid w:val="000D657B"/>
    <w:rsid w:val="000D6765"/>
    <w:rsid w:val="000D684E"/>
    <w:rsid w:val="000D6969"/>
    <w:rsid w:val="000D6973"/>
    <w:rsid w:val="000D6A37"/>
    <w:rsid w:val="000D70D1"/>
    <w:rsid w:val="000D7103"/>
    <w:rsid w:val="000D712E"/>
    <w:rsid w:val="000D722E"/>
    <w:rsid w:val="000D7329"/>
    <w:rsid w:val="000D7338"/>
    <w:rsid w:val="000D73EE"/>
    <w:rsid w:val="000D7487"/>
    <w:rsid w:val="000D75E7"/>
    <w:rsid w:val="000D76EB"/>
    <w:rsid w:val="000D772F"/>
    <w:rsid w:val="000D77D6"/>
    <w:rsid w:val="000D7BCE"/>
    <w:rsid w:val="000D7C82"/>
    <w:rsid w:val="000D7F0F"/>
    <w:rsid w:val="000E0038"/>
    <w:rsid w:val="000E0080"/>
    <w:rsid w:val="000E010E"/>
    <w:rsid w:val="000E0148"/>
    <w:rsid w:val="000E0165"/>
    <w:rsid w:val="000E0266"/>
    <w:rsid w:val="000E03C7"/>
    <w:rsid w:val="000E04E1"/>
    <w:rsid w:val="000E08D4"/>
    <w:rsid w:val="000E0B42"/>
    <w:rsid w:val="000E0D98"/>
    <w:rsid w:val="000E0F33"/>
    <w:rsid w:val="000E102A"/>
    <w:rsid w:val="000E1148"/>
    <w:rsid w:val="000E1195"/>
    <w:rsid w:val="000E11A8"/>
    <w:rsid w:val="000E126B"/>
    <w:rsid w:val="000E1389"/>
    <w:rsid w:val="000E1391"/>
    <w:rsid w:val="000E13FE"/>
    <w:rsid w:val="000E1405"/>
    <w:rsid w:val="000E14F8"/>
    <w:rsid w:val="000E15EC"/>
    <w:rsid w:val="000E15F8"/>
    <w:rsid w:val="000E1713"/>
    <w:rsid w:val="000E1791"/>
    <w:rsid w:val="000E193D"/>
    <w:rsid w:val="000E1A13"/>
    <w:rsid w:val="000E1D68"/>
    <w:rsid w:val="000E1E1D"/>
    <w:rsid w:val="000E1E9F"/>
    <w:rsid w:val="000E2070"/>
    <w:rsid w:val="000E2092"/>
    <w:rsid w:val="000E20A0"/>
    <w:rsid w:val="000E2133"/>
    <w:rsid w:val="000E214E"/>
    <w:rsid w:val="000E2180"/>
    <w:rsid w:val="000E21ED"/>
    <w:rsid w:val="000E221F"/>
    <w:rsid w:val="000E242D"/>
    <w:rsid w:val="000E2443"/>
    <w:rsid w:val="000E26DB"/>
    <w:rsid w:val="000E26FE"/>
    <w:rsid w:val="000E27CD"/>
    <w:rsid w:val="000E29BC"/>
    <w:rsid w:val="000E2A48"/>
    <w:rsid w:val="000E2BA7"/>
    <w:rsid w:val="000E2C4D"/>
    <w:rsid w:val="000E2C51"/>
    <w:rsid w:val="000E2D2D"/>
    <w:rsid w:val="000E2D6E"/>
    <w:rsid w:val="000E2D83"/>
    <w:rsid w:val="000E2EB9"/>
    <w:rsid w:val="000E30BF"/>
    <w:rsid w:val="000E31FE"/>
    <w:rsid w:val="000E329C"/>
    <w:rsid w:val="000E35A0"/>
    <w:rsid w:val="000E35EA"/>
    <w:rsid w:val="000E3643"/>
    <w:rsid w:val="000E372A"/>
    <w:rsid w:val="000E3862"/>
    <w:rsid w:val="000E393B"/>
    <w:rsid w:val="000E3A1B"/>
    <w:rsid w:val="000E3A56"/>
    <w:rsid w:val="000E3BFA"/>
    <w:rsid w:val="000E3CAF"/>
    <w:rsid w:val="000E3D13"/>
    <w:rsid w:val="000E3D78"/>
    <w:rsid w:val="000E3E14"/>
    <w:rsid w:val="000E3F3F"/>
    <w:rsid w:val="000E3FDC"/>
    <w:rsid w:val="000E400A"/>
    <w:rsid w:val="000E4065"/>
    <w:rsid w:val="000E423A"/>
    <w:rsid w:val="000E429C"/>
    <w:rsid w:val="000E42D5"/>
    <w:rsid w:val="000E45E2"/>
    <w:rsid w:val="000E46DB"/>
    <w:rsid w:val="000E478B"/>
    <w:rsid w:val="000E48CF"/>
    <w:rsid w:val="000E4B1B"/>
    <w:rsid w:val="000E4C8E"/>
    <w:rsid w:val="000E4CAB"/>
    <w:rsid w:val="000E4CD6"/>
    <w:rsid w:val="000E4D20"/>
    <w:rsid w:val="000E4DAC"/>
    <w:rsid w:val="000E4E02"/>
    <w:rsid w:val="000E4E3B"/>
    <w:rsid w:val="000E4FD0"/>
    <w:rsid w:val="000E5092"/>
    <w:rsid w:val="000E5207"/>
    <w:rsid w:val="000E5258"/>
    <w:rsid w:val="000E5333"/>
    <w:rsid w:val="000E556F"/>
    <w:rsid w:val="000E55C7"/>
    <w:rsid w:val="000E55D6"/>
    <w:rsid w:val="000E5810"/>
    <w:rsid w:val="000E585A"/>
    <w:rsid w:val="000E5871"/>
    <w:rsid w:val="000E59B6"/>
    <w:rsid w:val="000E59FF"/>
    <w:rsid w:val="000E5A41"/>
    <w:rsid w:val="000E5B2C"/>
    <w:rsid w:val="000E5C23"/>
    <w:rsid w:val="000E5C56"/>
    <w:rsid w:val="000E5E1E"/>
    <w:rsid w:val="000E5E6F"/>
    <w:rsid w:val="000E5FEB"/>
    <w:rsid w:val="000E61A3"/>
    <w:rsid w:val="000E6520"/>
    <w:rsid w:val="000E652E"/>
    <w:rsid w:val="000E65FB"/>
    <w:rsid w:val="000E686B"/>
    <w:rsid w:val="000E68D1"/>
    <w:rsid w:val="000E698E"/>
    <w:rsid w:val="000E6C67"/>
    <w:rsid w:val="000E6C9C"/>
    <w:rsid w:val="000E6CB6"/>
    <w:rsid w:val="000E6DB5"/>
    <w:rsid w:val="000E6DF5"/>
    <w:rsid w:val="000E6E4D"/>
    <w:rsid w:val="000E7102"/>
    <w:rsid w:val="000E7106"/>
    <w:rsid w:val="000E7399"/>
    <w:rsid w:val="000E74D5"/>
    <w:rsid w:val="000E7597"/>
    <w:rsid w:val="000E77B0"/>
    <w:rsid w:val="000E791E"/>
    <w:rsid w:val="000E7B43"/>
    <w:rsid w:val="000E7CB1"/>
    <w:rsid w:val="000E7D59"/>
    <w:rsid w:val="000E7E14"/>
    <w:rsid w:val="000E7E3C"/>
    <w:rsid w:val="000E7E42"/>
    <w:rsid w:val="000E7E6E"/>
    <w:rsid w:val="000F014C"/>
    <w:rsid w:val="000F0182"/>
    <w:rsid w:val="000F01BC"/>
    <w:rsid w:val="000F02A2"/>
    <w:rsid w:val="000F0346"/>
    <w:rsid w:val="000F055B"/>
    <w:rsid w:val="000F0859"/>
    <w:rsid w:val="000F08A0"/>
    <w:rsid w:val="000F0B1A"/>
    <w:rsid w:val="000F0B54"/>
    <w:rsid w:val="000F0B89"/>
    <w:rsid w:val="000F0B9C"/>
    <w:rsid w:val="000F0E1D"/>
    <w:rsid w:val="000F0EEC"/>
    <w:rsid w:val="000F0FDF"/>
    <w:rsid w:val="000F118C"/>
    <w:rsid w:val="000F12C4"/>
    <w:rsid w:val="000F13DF"/>
    <w:rsid w:val="000F1444"/>
    <w:rsid w:val="000F1491"/>
    <w:rsid w:val="000F14A1"/>
    <w:rsid w:val="000F14CB"/>
    <w:rsid w:val="000F15F0"/>
    <w:rsid w:val="000F1867"/>
    <w:rsid w:val="000F18BF"/>
    <w:rsid w:val="000F1941"/>
    <w:rsid w:val="000F1B6D"/>
    <w:rsid w:val="000F1C5F"/>
    <w:rsid w:val="000F1CE5"/>
    <w:rsid w:val="000F1CFB"/>
    <w:rsid w:val="000F1D7E"/>
    <w:rsid w:val="000F1DAF"/>
    <w:rsid w:val="000F1DE4"/>
    <w:rsid w:val="000F1E69"/>
    <w:rsid w:val="000F1F2E"/>
    <w:rsid w:val="000F1FD5"/>
    <w:rsid w:val="000F1FED"/>
    <w:rsid w:val="000F2010"/>
    <w:rsid w:val="000F2114"/>
    <w:rsid w:val="000F22CA"/>
    <w:rsid w:val="000F2652"/>
    <w:rsid w:val="000F26C5"/>
    <w:rsid w:val="000F2AC3"/>
    <w:rsid w:val="000F2AF8"/>
    <w:rsid w:val="000F2E9B"/>
    <w:rsid w:val="000F2F88"/>
    <w:rsid w:val="000F3088"/>
    <w:rsid w:val="000F3130"/>
    <w:rsid w:val="000F32B4"/>
    <w:rsid w:val="000F33DC"/>
    <w:rsid w:val="000F340D"/>
    <w:rsid w:val="000F3661"/>
    <w:rsid w:val="000F36C4"/>
    <w:rsid w:val="000F36D0"/>
    <w:rsid w:val="000F381C"/>
    <w:rsid w:val="000F39F1"/>
    <w:rsid w:val="000F3D22"/>
    <w:rsid w:val="000F4003"/>
    <w:rsid w:val="000F40DE"/>
    <w:rsid w:val="000F4183"/>
    <w:rsid w:val="000F439E"/>
    <w:rsid w:val="000F44BC"/>
    <w:rsid w:val="000F44EA"/>
    <w:rsid w:val="000F4555"/>
    <w:rsid w:val="000F48A4"/>
    <w:rsid w:val="000F48FC"/>
    <w:rsid w:val="000F4C4C"/>
    <w:rsid w:val="000F4DB6"/>
    <w:rsid w:val="000F4E9E"/>
    <w:rsid w:val="000F4F6E"/>
    <w:rsid w:val="000F4FFA"/>
    <w:rsid w:val="000F502B"/>
    <w:rsid w:val="000F5052"/>
    <w:rsid w:val="000F5065"/>
    <w:rsid w:val="000F5127"/>
    <w:rsid w:val="000F5171"/>
    <w:rsid w:val="000F5202"/>
    <w:rsid w:val="000F5262"/>
    <w:rsid w:val="000F534B"/>
    <w:rsid w:val="000F53AD"/>
    <w:rsid w:val="000F53E5"/>
    <w:rsid w:val="000F5432"/>
    <w:rsid w:val="000F5519"/>
    <w:rsid w:val="000F5BC2"/>
    <w:rsid w:val="000F5F0D"/>
    <w:rsid w:val="000F5FC2"/>
    <w:rsid w:val="000F6174"/>
    <w:rsid w:val="000F6264"/>
    <w:rsid w:val="000F6310"/>
    <w:rsid w:val="000F641B"/>
    <w:rsid w:val="000F6443"/>
    <w:rsid w:val="000F64FE"/>
    <w:rsid w:val="000F6575"/>
    <w:rsid w:val="000F6795"/>
    <w:rsid w:val="000F67B3"/>
    <w:rsid w:val="000F68A0"/>
    <w:rsid w:val="000F68A4"/>
    <w:rsid w:val="000F6AC4"/>
    <w:rsid w:val="000F6D1C"/>
    <w:rsid w:val="000F6E4B"/>
    <w:rsid w:val="000F6E71"/>
    <w:rsid w:val="000F710D"/>
    <w:rsid w:val="000F714B"/>
    <w:rsid w:val="000F71D0"/>
    <w:rsid w:val="000F7299"/>
    <w:rsid w:val="000F73DE"/>
    <w:rsid w:val="000F74B9"/>
    <w:rsid w:val="000F75A7"/>
    <w:rsid w:val="000F76DE"/>
    <w:rsid w:val="000F78E7"/>
    <w:rsid w:val="000F796D"/>
    <w:rsid w:val="000F7B09"/>
    <w:rsid w:val="000F7B3A"/>
    <w:rsid w:val="000F7B6A"/>
    <w:rsid w:val="000F7B6D"/>
    <w:rsid w:val="000F7D96"/>
    <w:rsid w:val="000F7F16"/>
    <w:rsid w:val="000F7F88"/>
    <w:rsid w:val="00100097"/>
    <w:rsid w:val="00100179"/>
    <w:rsid w:val="0010017B"/>
    <w:rsid w:val="001001CB"/>
    <w:rsid w:val="00100220"/>
    <w:rsid w:val="001004AE"/>
    <w:rsid w:val="001004C4"/>
    <w:rsid w:val="0010055D"/>
    <w:rsid w:val="00100786"/>
    <w:rsid w:val="001008A0"/>
    <w:rsid w:val="001009FF"/>
    <w:rsid w:val="00100C09"/>
    <w:rsid w:val="00100D1D"/>
    <w:rsid w:val="00100EC0"/>
    <w:rsid w:val="00100F6B"/>
    <w:rsid w:val="00100FF8"/>
    <w:rsid w:val="0010100B"/>
    <w:rsid w:val="001012B7"/>
    <w:rsid w:val="0010173F"/>
    <w:rsid w:val="0010177D"/>
    <w:rsid w:val="00101A61"/>
    <w:rsid w:val="00101A63"/>
    <w:rsid w:val="00101ADE"/>
    <w:rsid w:val="00101B9B"/>
    <w:rsid w:val="00101CEA"/>
    <w:rsid w:val="00101E02"/>
    <w:rsid w:val="00101E5F"/>
    <w:rsid w:val="00101EA0"/>
    <w:rsid w:val="00101EC1"/>
    <w:rsid w:val="00102188"/>
    <w:rsid w:val="001021BE"/>
    <w:rsid w:val="00102315"/>
    <w:rsid w:val="00102378"/>
    <w:rsid w:val="001024BC"/>
    <w:rsid w:val="001024CC"/>
    <w:rsid w:val="001024F7"/>
    <w:rsid w:val="00102507"/>
    <w:rsid w:val="001025D3"/>
    <w:rsid w:val="00102620"/>
    <w:rsid w:val="001027C7"/>
    <w:rsid w:val="0010283D"/>
    <w:rsid w:val="001028FF"/>
    <w:rsid w:val="0010298D"/>
    <w:rsid w:val="00102BBB"/>
    <w:rsid w:val="00102CD1"/>
    <w:rsid w:val="00102E35"/>
    <w:rsid w:val="00102E6D"/>
    <w:rsid w:val="00102EAE"/>
    <w:rsid w:val="001031B0"/>
    <w:rsid w:val="001031F1"/>
    <w:rsid w:val="001033B6"/>
    <w:rsid w:val="0010349C"/>
    <w:rsid w:val="001034BD"/>
    <w:rsid w:val="0010353F"/>
    <w:rsid w:val="00103552"/>
    <w:rsid w:val="001036B6"/>
    <w:rsid w:val="00103803"/>
    <w:rsid w:val="001039DE"/>
    <w:rsid w:val="00103A07"/>
    <w:rsid w:val="00103B07"/>
    <w:rsid w:val="00103B85"/>
    <w:rsid w:val="00103BB8"/>
    <w:rsid w:val="00103BCD"/>
    <w:rsid w:val="00103BF9"/>
    <w:rsid w:val="00103EF1"/>
    <w:rsid w:val="00103F33"/>
    <w:rsid w:val="0010402A"/>
    <w:rsid w:val="0010418B"/>
    <w:rsid w:val="001041AE"/>
    <w:rsid w:val="00104223"/>
    <w:rsid w:val="001043AC"/>
    <w:rsid w:val="00104413"/>
    <w:rsid w:val="00104535"/>
    <w:rsid w:val="00104557"/>
    <w:rsid w:val="0010457E"/>
    <w:rsid w:val="001047BC"/>
    <w:rsid w:val="001049A8"/>
    <w:rsid w:val="00104A72"/>
    <w:rsid w:val="00104B22"/>
    <w:rsid w:val="00104BB5"/>
    <w:rsid w:val="00104BF9"/>
    <w:rsid w:val="00104CF7"/>
    <w:rsid w:val="00104D5C"/>
    <w:rsid w:val="00104EE5"/>
    <w:rsid w:val="00104EE7"/>
    <w:rsid w:val="00105190"/>
    <w:rsid w:val="001053D0"/>
    <w:rsid w:val="001054CF"/>
    <w:rsid w:val="00105513"/>
    <w:rsid w:val="00105547"/>
    <w:rsid w:val="00105619"/>
    <w:rsid w:val="00105738"/>
    <w:rsid w:val="0010586E"/>
    <w:rsid w:val="001058F9"/>
    <w:rsid w:val="00105AAB"/>
    <w:rsid w:val="00105BFF"/>
    <w:rsid w:val="00105C5C"/>
    <w:rsid w:val="00105CCE"/>
    <w:rsid w:val="00105F36"/>
    <w:rsid w:val="00105F7C"/>
    <w:rsid w:val="00106176"/>
    <w:rsid w:val="00106205"/>
    <w:rsid w:val="0010626A"/>
    <w:rsid w:val="00106525"/>
    <w:rsid w:val="00106527"/>
    <w:rsid w:val="001066C3"/>
    <w:rsid w:val="0010679A"/>
    <w:rsid w:val="00106981"/>
    <w:rsid w:val="001069A3"/>
    <w:rsid w:val="00106C2E"/>
    <w:rsid w:val="00106C92"/>
    <w:rsid w:val="00106E0C"/>
    <w:rsid w:val="00106E8E"/>
    <w:rsid w:val="00106EDF"/>
    <w:rsid w:val="00106FD8"/>
    <w:rsid w:val="001070BB"/>
    <w:rsid w:val="0010735F"/>
    <w:rsid w:val="001073E5"/>
    <w:rsid w:val="001076C8"/>
    <w:rsid w:val="00107707"/>
    <w:rsid w:val="00107832"/>
    <w:rsid w:val="00107A65"/>
    <w:rsid w:val="00107A70"/>
    <w:rsid w:val="00107CE6"/>
    <w:rsid w:val="00110174"/>
    <w:rsid w:val="00110187"/>
    <w:rsid w:val="001102E5"/>
    <w:rsid w:val="00110380"/>
    <w:rsid w:val="001104DA"/>
    <w:rsid w:val="001104EA"/>
    <w:rsid w:val="0011054D"/>
    <w:rsid w:val="001105CB"/>
    <w:rsid w:val="00110662"/>
    <w:rsid w:val="001108F5"/>
    <w:rsid w:val="00110924"/>
    <w:rsid w:val="001109E2"/>
    <w:rsid w:val="00110A2B"/>
    <w:rsid w:val="00110B0E"/>
    <w:rsid w:val="00110DAC"/>
    <w:rsid w:val="00110F4E"/>
    <w:rsid w:val="00110F51"/>
    <w:rsid w:val="00111235"/>
    <w:rsid w:val="00111291"/>
    <w:rsid w:val="00111332"/>
    <w:rsid w:val="001113A3"/>
    <w:rsid w:val="001114A9"/>
    <w:rsid w:val="00111571"/>
    <w:rsid w:val="001116EE"/>
    <w:rsid w:val="00111735"/>
    <w:rsid w:val="0011173A"/>
    <w:rsid w:val="00111806"/>
    <w:rsid w:val="001118A5"/>
    <w:rsid w:val="00111B4E"/>
    <w:rsid w:val="00111BEC"/>
    <w:rsid w:val="00111C1C"/>
    <w:rsid w:val="00111C33"/>
    <w:rsid w:val="00111CF0"/>
    <w:rsid w:val="00111F24"/>
    <w:rsid w:val="00111FB9"/>
    <w:rsid w:val="00112326"/>
    <w:rsid w:val="00112389"/>
    <w:rsid w:val="001123AB"/>
    <w:rsid w:val="00112474"/>
    <w:rsid w:val="001125B8"/>
    <w:rsid w:val="00112676"/>
    <w:rsid w:val="001126FF"/>
    <w:rsid w:val="0011280D"/>
    <w:rsid w:val="001128C1"/>
    <w:rsid w:val="001129FD"/>
    <w:rsid w:val="00112AD0"/>
    <w:rsid w:val="00112FD5"/>
    <w:rsid w:val="00112FD8"/>
    <w:rsid w:val="00113308"/>
    <w:rsid w:val="001135FD"/>
    <w:rsid w:val="00113840"/>
    <w:rsid w:val="001139DE"/>
    <w:rsid w:val="00113A20"/>
    <w:rsid w:val="00113A2A"/>
    <w:rsid w:val="00113C0E"/>
    <w:rsid w:val="00113C70"/>
    <w:rsid w:val="00113D0E"/>
    <w:rsid w:val="00113E9A"/>
    <w:rsid w:val="00113F6F"/>
    <w:rsid w:val="00113FC5"/>
    <w:rsid w:val="00113FC8"/>
    <w:rsid w:val="00114008"/>
    <w:rsid w:val="001141D6"/>
    <w:rsid w:val="00114251"/>
    <w:rsid w:val="00114627"/>
    <w:rsid w:val="001146AB"/>
    <w:rsid w:val="00114A08"/>
    <w:rsid w:val="00114C02"/>
    <w:rsid w:val="00114D97"/>
    <w:rsid w:val="00114E3B"/>
    <w:rsid w:val="00114E42"/>
    <w:rsid w:val="00114EEB"/>
    <w:rsid w:val="00114F10"/>
    <w:rsid w:val="00114FA9"/>
    <w:rsid w:val="001150D9"/>
    <w:rsid w:val="0011512E"/>
    <w:rsid w:val="0011516A"/>
    <w:rsid w:val="0011522C"/>
    <w:rsid w:val="00115334"/>
    <w:rsid w:val="00115382"/>
    <w:rsid w:val="001155B5"/>
    <w:rsid w:val="001156B9"/>
    <w:rsid w:val="001158DC"/>
    <w:rsid w:val="00115A50"/>
    <w:rsid w:val="00115BA3"/>
    <w:rsid w:val="00115C01"/>
    <w:rsid w:val="00115CC8"/>
    <w:rsid w:val="00115D66"/>
    <w:rsid w:val="00115D90"/>
    <w:rsid w:val="00115DA3"/>
    <w:rsid w:val="00115DE4"/>
    <w:rsid w:val="00115FCB"/>
    <w:rsid w:val="00115FF0"/>
    <w:rsid w:val="00116045"/>
    <w:rsid w:val="00116123"/>
    <w:rsid w:val="0011617C"/>
    <w:rsid w:val="0011655B"/>
    <w:rsid w:val="00116591"/>
    <w:rsid w:val="00116899"/>
    <w:rsid w:val="00116B20"/>
    <w:rsid w:val="00116B9F"/>
    <w:rsid w:val="00116BC9"/>
    <w:rsid w:val="00116DA8"/>
    <w:rsid w:val="00116DF3"/>
    <w:rsid w:val="00116E1E"/>
    <w:rsid w:val="00116F47"/>
    <w:rsid w:val="00116F63"/>
    <w:rsid w:val="00116FF3"/>
    <w:rsid w:val="001170CC"/>
    <w:rsid w:val="001171C8"/>
    <w:rsid w:val="00117387"/>
    <w:rsid w:val="001176BB"/>
    <w:rsid w:val="00117834"/>
    <w:rsid w:val="00117B01"/>
    <w:rsid w:val="00117B3B"/>
    <w:rsid w:val="00117BC5"/>
    <w:rsid w:val="00117D06"/>
    <w:rsid w:val="00117D98"/>
    <w:rsid w:val="00117F14"/>
    <w:rsid w:val="00117F40"/>
    <w:rsid w:val="00117F49"/>
    <w:rsid w:val="00117F7F"/>
    <w:rsid w:val="00117F92"/>
    <w:rsid w:val="0012000E"/>
    <w:rsid w:val="0012016B"/>
    <w:rsid w:val="00120373"/>
    <w:rsid w:val="001203B8"/>
    <w:rsid w:val="00120413"/>
    <w:rsid w:val="001205CF"/>
    <w:rsid w:val="0012061B"/>
    <w:rsid w:val="0012063B"/>
    <w:rsid w:val="0012066F"/>
    <w:rsid w:val="00120A28"/>
    <w:rsid w:val="00120C4E"/>
    <w:rsid w:val="00120C7F"/>
    <w:rsid w:val="00120CE7"/>
    <w:rsid w:val="00120F34"/>
    <w:rsid w:val="001210FF"/>
    <w:rsid w:val="0012129D"/>
    <w:rsid w:val="00121355"/>
    <w:rsid w:val="00121470"/>
    <w:rsid w:val="001214B9"/>
    <w:rsid w:val="001215A7"/>
    <w:rsid w:val="00121651"/>
    <w:rsid w:val="001216E2"/>
    <w:rsid w:val="001218C3"/>
    <w:rsid w:val="001219C1"/>
    <w:rsid w:val="001219C6"/>
    <w:rsid w:val="00121A72"/>
    <w:rsid w:val="00121B21"/>
    <w:rsid w:val="00121B3C"/>
    <w:rsid w:val="00121BCD"/>
    <w:rsid w:val="00121C1E"/>
    <w:rsid w:val="00121C58"/>
    <w:rsid w:val="00121DA5"/>
    <w:rsid w:val="00121E61"/>
    <w:rsid w:val="001220B8"/>
    <w:rsid w:val="00122400"/>
    <w:rsid w:val="001227A4"/>
    <w:rsid w:val="00122878"/>
    <w:rsid w:val="00122995"/>
    <w:rsid w:val="00122A7D"/>
    <w:rsid w:val="00122CDC"/>
    <w:rsid w:val="00122D23"/>
    <w:rsid w:val="00122D5B"/>
    <w:rsid w:val="00122DCF"/>
    <w:rsid w:val="00122FCA"/>
    <w:rsid w:val="001231F7"/>
    <w:rsid w:val="00123388"/>
    <w:rsid w:val="001233A0"/>
    <w:rsid w:val="00123596"/>
    <w:rsid w:val="00123601"/>
    <w:rsid w:val="001236C8"/>
    <w:rsid w:val="0012371B"/>
    <w:rsid w:val="001237D4"/>
    <w:rsid w:val="0012387D"/>
    <w:rsid w:val="00123A1E"/>
    <w:rsid w:val="00123A7B"/>
    <w:rsid w:val="00123C6C"/>
    <w:rsid w:val="00123C92"/>
    <w:rsid w:val="0012407A"/>
    <w:rsid w:val="00124127"/>
    <w:rsid w:val="00124477"/>
    <w:rsid w:val="0012449A"/>
    <w:rsid w:val="001244F7"/>
    <w:rsid w:val="00124823"/>
    <w:rsid w:val="00124885"/>
    <w:rsid w:val="001248BA"/>
    <w:rsid w:val="0012496E"/>
    <w:rsid w:val="00124983"/>
    <w:rsid w:val="00124AD9"/>
    <w:rsid w:val="00124C8D"/>
    <w:rsid w:val="00124D54"/>
    <w:rsid w:val="00124DB8"/>
    <w:rsid w:val="00124DED"/>
    <w:rsid w:val="00124F26"/>
    <w:rsid w:val="00124FC9"/>
    <w:rsid w:val="00125008"/>
    <w:rsid w:val="0012506F"/>
    <w:rsid w:val="001250D4"/>
    <w:rsid w:val="00125254"/>
    <w:rsid w:val="0012552D"/>
    <w:rsid w:val="00125565"/>
    <w:rsid w:val="00125622"/>
    <w:rsid w:val="001256B2"/>
    <w:rsid w:val="001257A0"/>
    <w:rsid w:val="001257B0"/>
    <w:rsid w:val="0012590F"/>
    <w:rsid w:val="0012598C"/>
    <w:rsid w:val="001259CB"/>
    <w:rsid w:val="00125A6B"/>
    <w:rsid w:val="00125B61"/>
    <w:rsid w:val="00125BF6"/>
    <w:rsid w:val="00125C33"/>
    <w:rsid w:val="00126023"/>
    <w:rsid w:val="001260FA"/>
    <w:rsid w:val="00126121"/>
    <w:rsid w:val="001261C6"/>
    <w:rsid w:val="00126393"/>
    <w:rsid w:val="001264BF"/>
    <w:rsid w:val="00126528"/>
    <w:rsid w:val="001265B7"/>
    <w:rsid w:val="00126830"/>
    <w:rsid w:val="00126949"/>
    <w:rsid w:val="00126A3A"/>
    <w:rsid w:val="00126B78"/>
    <w:rsid w:val="00126BBD"/>
    <w:rsid w:val="00126DC5"/>
    <w:rsid w:val="00126ED5"/>
    <w:rsid w:val="001272E0"/>
    <w:rsid w:val="00127338"/>
    <w:rsid w:val="0012733F"/>
    <w:rsid w:val="0012738C"/>
    <w:rsid w:val="0012739E"/>
    <w:rsid w:val="0012743E"/>
    <w:rsid w:val="001275D5"/>
    <w:rsid w:val="0012776B"/>
    <w:rsid w:val="0012787A"/>
    <w:rsid w:val="001278EC"/>
    <w:rsid w:val="00127A7A"/>
    <w:rsid w:val="00127BB1"/>
    <w:rsid w:val="00127CAA"/>
    <w:rsid w:val="00127EB5"/>
    <w:rsid w:val="00130109"/>
    <w:rsid w:val="00130134"/>
    <w:rsid w:val="00130160"/>
    <w:rsid w:val="00130182"/>
    <w:rsid w:val="001301BB"/>
    <w:rsid w:val="001302FB"/>
    <w:rsid w:val="0013035E"/>
    <w:rsid w:val="00130368"/>
    <w:rsid w:val="00130409"/>
    <w:rsid w:val="00130432"/>
    <w:rsid w:val="0013055D"/>
    <w:rsid w:val="00130638"/>
    <w:rsid w:val="00130643"/>
    <w:rsid w:val="00130664"/>
    <w:rsid w:val="00130694"/>
    <w:rsid w:val="00130883"/>
    <w:rsid w:val="00130AE1"/>
    <w:rsid w:val="00130C4F"/>
    <w:rsid w:val="00130DFE"/>
    <w:rsid w:val="00130F63"/>
    <w:rsid w:val="00130F65"/>
    <w:rsid w:val="001310E1"/>
    <w:rsid w:val="001314C3"/>
    <w:rsid w:val="001316F5"/>
    <w:rsid w:val="00131705"/>
    <w:rsid w:val="00131A1C"/>
    <w:rsid w:val="00131A6E"/>
    <w:rsid w:val="00131AE7"/>
    <w:rsid w:val="00131DC5"/>
    <w:rsid w:val="00131F0E"/>
    <w:rsid w:val="00131F2D"/>
    <w:rsid w:val="00131FC7"/>
    <w:rsid w:val="0013200B"/>
    <w:rsid w:val="00132072"/>
    <w:rsid w:val="00132121"/>
    <w:rsid w:val="00132136"/>
    <w:rsid w:val="00132181"/>
    <w:rsid w:val="001321D6"/>
    <w:rsid w:val="001322DB"/>
    <w:rsid w:val="0013259C"/>
    <w:rsid w:val="001328CA"/>
    <w:rsid w:val="00132B44"/>
    <w:rsid w:val="00132C67"/>
    <w:rsid w:val="00132CB6"/>
    <w:rsid w:val="00132F17"/>
    <w:rsid w:val="00133013"/>
    <w:rsid w:val="0013309B"/>
    <w:rsid w:val="0013311E"/>
    <w:rsid w:val="00133436"/>
    <w:rsid w:val="001335B5"/>
    <w:rsid w:val="0013360D"/>
    <w:rsid w:val="00133658"/>
    <w:rsid w:val="00133948"/>
    <w:rsid w:val="00133A42"/>
    <w:rsid w:val="00133C81"/>
    <w:rsid w:val="00133CDE"/>
    <w:rsid w:val="00133D82"/>
    <w:rsid w:val="00133DE9"/>
    <w:rsid w:val="00133E14"/>
    <w:rsid w:val="00133F02"/>
    <w:rsid w:val="00133FB7"/>
    <w:rsid w:val="001340A6"/>
    <w:rsid w:val="00134101"/>
    <w:rsid w:val="00134107"/>
    <w:rsid w:val="00134152"/>
    <w:rsid w:val="001342D1"/>
    <w:rsid w:val="001343D0"/>
    <w:rsid w:val="001345AB"/>
    <w:rsid w:val="001346A4"/>
    <w:rsid w:val="001346F7"/>
    <w:rsid w:val="00134732"/>
    <w:rsid w:val="0013484F"/>
    <w:rsid w:val="00134852"/>
    <w:rsid w:val="001349B7"/>
    <w:rsid w:val="001349D8"/>
    <w:rsid w:val="001349E8"/>
    <w:rsid w:val="00134A12"/>
    <w:rsid w:val="00134C9C"/>
    <w:rsid w:val="00134EB1"/>
    <w:rsid w:val="001352A2"/>
    <w:rsid w:val="00135694"/>
    <w:rsid w:val="001356DB"/>
    <w:rsid w:val="0013573F"/>
    <w:rsid w:val="001357ED"/>
    <w:rsid w:val="00135849"/>
    <w:rsid w:val="001358D4"/>
    <w:rsid w:val="00135931"/>
    <w:rsid w:val="00135A3A"/>
    <w:rsid w:val="00135AF0"/>
    <w:rsid w:val="00135B4D"/>
    <w:rsid w:val="00135B7A"/>
    <w:rsid w:val="00135E3E"/>
    <w:rsid w:val="00136082"/>
    <w:rsid w:val="00136141"/>
    <w:rsid w:val="001362B7"/>
    <w:rsid w:val="00136420"/>
    <w:rsid w:val="00136560"/>
    <w:rsid w:val="0013656E"/>
    <w:rsid w:val="001366DB"/>
    <w:rsid w:val="001369E1"/>
    <w:rsid w:val="00136B97"/>
    <w:rsid w:val="00136BE7"/>
    <w:rsid w:val="00136CFD"/>
    <w:rsid w:val="00136F5E"/>
    <w:rsid w:val="00136F75"/>
    <w:rsid w:val="00137193"/>
    <w:rsid w:val="001371E9"/>
    <w:rsid w:val="0013724D"/>
    <w:rsid w:val="001372B3"/>
    <w:rsid w:val="001374B7"/>
    <w:rsid w:val="001375E9"/>
    <w:rsid w:val="00137723"/>
    <w:rsid w:val="00137CC8"/>
    <w:rsid w:val="00137ED8"/>
    <w:rsid w:val="00137F3A"/>
    <w:rsid w:val="00140032"/>
    <w:rsid w:val="001401AC"/>
    <w:rsid w:val="001401C0"/>
    <w:rsid w:val="00140267"/>
    <w:rsid w:val="001402BB"/>
    <w:rsid w:val="00140319"/>
    <w:rsid w:val="00140395"/>
    <w:rsid w:val="0014068A"/>
    <w:rsid w:val="001406C2"/>
    <w:rsid w:val="0014074D"/>
    <w:rsid w:val="0014089A"/>
    <w:rsid w:val="001408CA"/>
    <w:rsid w:val="00140A20"/>
    <w:rsid w:val="00140ACA"/>
    <w:rsid w:val="00140B43"/>
    <w:rsid w:val="00140B5C"/>
    <w:rsid w:val="00140D14"/>
    <w:rsid w:val="00140F4D"/>
    <w:rsid w:val="00141162"/>
    <w:rsid w:val="00141224"/>
    <w:rsid w:val="001414A7"/>
    <w:rsid w:val="001418D4"/>
    <w:rsid w:val="0014196F"/>
    <w:rsid w:val="00141BE9"/>
    <w:rsid w:val="00141C39"/>
    <w:rsid w:val="00141CC3"/>
    <w:rsid w:val="00141D96"/>
    <w:rsid w:val="00141D9E"/>
    <w:rsid w:val="00141EA9"/>
    <w:rsid w:val="00141F49"/>
    <w:rsid w:val="0014206D"/>
    <w:rsid w:val="00142194"/>
    <w:rsid w:val="001422EC"/>
    <w:rsid w:val="00142483"/>
    <w:rsid w:val="0014259C"/>
    <w:rsid w:val="0014265E"/>
    <w:rsid w:val="001426C4"/>
    <w:rsid w:val="001426FB"/>
    <w:rsid w:val="001426FE"/>
    <w:rsid w:val="0014272D"/>
    <w:rsid w:val="0014277A"/>
    <w:rsid w:val="00142809"/>
    <w:rsid w:val="001428C8"/>
    <w:rsid w:val="001429AC"/>
    <w:rsid w:val="00142A48"/>
    <w:rsid w:val="00142B1E"/>
    <w:rsid w:val="00142B63"/>
    <w:rsid w:val="00142B6A"/>
    <w:rsid w:val="00142CBF"/>
    <w:rsid w:val="00142D20"/>
    <w:rsid w:val="00142D28"/>
    <w:rsid w:val="00142D51"/>
    <w:rsid w:val="00142DE4"/>
    <w:rsid w:val="00142E06"/>
    <w:rsid w:val="00142EA3"/>
    <w:rsid w:val="00143216"/>
    <w:rsid w:val="00143264"/>
    <w:rsid w:val="0014340A"/>
    <w:rsid w:val="0014342F"/>
    <w:rsid w:val="0014347C"/>
    <w:rsid w:val="00143481"/>
    <w:rsid w:val="001434A2"/>
    <w:rsid w:val="001435F3"/>
    <w:rsid w:val="00143637"/>
    <w:rsid w:val="00143A0B"/>
    <w:rsid w:val="00143A6E"/>
    <w:rsid w:val="00143C6E"/>
    <w:rsid w:val="00143CE8"/>
    <w:rsid w:val="001440DE"/>
    <w:rsid w:val="001440EE"/>
    <w:rsid w:val="0014410F"/>
    <w:rsid w:val="001441C4"/>
    <w:rsid w:val="00144310"/>
    <w:rsid w:val="001443E1"/>
    <w:rsid w:val="001444B0"/>
    <w:rsid w:val="00144526"/>
    <w:rsid w:val="00144613"/>
    <w:rsid w:val="001446E9"/>
    <w:rsid w:val="0014470F"/>
    <w:rsid w:val="00144727"/>
    <w:rsid w:val="00144792"/>
    <w:rsid w:val="00144818"/>
    <w:rsid w:val="001448EB"/>
    <w:rsid w:val="0014499F"/>
    <w:rsid w:val="00144A73"/>
    <w:rsid w:val="00144C57"/>
    <w:rsid w:val="00144C83"/>
    <w:rsid w:val="00144D88"/>
    <w:rsid w:val="00144EFC"/>
    <w:rsid w:val="00145053"/>
    <w:rsid w:val="001452A9"/>
    <w:rsid w:val="00145310"/>
    <w:rsid w:val="00145559"/>
    <w:rsid w:val="0014569A"/>
    <w:rsid w:val="00145771"/>
    <w:rsid w:val="001458E5"/>
    <w:rsid w:val="001459B1"/>
    <w:rsid w:val="00145A2B"/>
    <w:rsid w:val="00145B9D"/>
    <w:rsid w:val="00145CC0"/>
    <w:rsid w:val="00145D2D"/>
    <w:rsid w:val="00145F6A"/>
    <w:rsid w:val="00146001"/>
    <w:rsid w:val="0014616D"/>
    <w:rsid w:val="00146225"/>
    <w:rsid w:val="001462F8"/>
    <w:rsid w:val="0014637C"/>
    <w:rsid w:val="00146481"/>
    <w:rsid w:val="001464B0"/>
    <w:rsid w:val="001464EC"/>
    <w:rsid w:val="0014650D"/>
    <w:rsid w:val="0014665C"/>
    <w:rsid w:val="00146860"/>
    <w:rsid w:val="001468D9"/>
    <w:rsid w:val="00146B1E"/>
    <w:rsid w:val="00146CA4"/>
    <w:rsid w:val="00146D6A"/>
    <w:rsid w:val="00146E38"/>
    <w:rsid w:val="00146E59"/>
    <w:rsid w:val="00146F98"/>
    <w:rsid w:val="001471D4"/>
    <w:rsid w:val="001474C9"/>
    <w:rsid w:val="0014753A"/>
    <w:rsid w:val="00147996"/>
    <w:rsid w:val="001479C6"/>
    <w:rsid w:val="00147A6C"/>
    <w:rsid w:val="00147C21"/>
    <w:rsid w:val="00147D15"/>
    <w:rsid w:val="00147E7B"/>
    <w:rsid w:val="001502DD"/>
    <w:rsid w:val="001504F4"/>
    <w:rsid w:val="00150584"/>
    <w:rsid w:val="00150619"/>
    <w:rsid w:val="001506B4"/>
    <w:rsid w:val="0015071B"/>
    <w:rsid w:val="001508B0"/>
    <w:rsid w:val="00150928"/>
    <w:rsid w:val="0015094D"/>
    <w:rsid w:val="00150976"/>
    <w:rsid w:val="0015098E"/>
    <w:rsid w:val="00150A28"/>
    <w:rsid w:val="00150A3B"/>
    <w:rsid w:val="00150C5E"/>
    <w:rsid w:val="00150CE5"/>
    <w:rsid w:val="00150E96"/>
    <w:rsid w:val="00150FC0"/>
    <w:rsid w:val="0015107E"/>
    <w:rsid w:val="00151145"/>
    <w:rsid w:val="001511A4"/>
    <w:rsid w:val="001511B7"/>
    <w:rsid w:val="00151202"/>
    <w:rsid w:val="00151213"/>
    <w:rsid w:val="00151236"/>
    <w:rsid w:val="00151390"/>
    <w:rsid w:val="001513F5"/>
    <w:rsid w:val="0015152E"/>
    <w:rsid w:val="00151642"/>
    <w:rsid w:val="0015169A"/>
    <w:rsid w:val="001517A9"/>
    <w:rsid w:val="001518DF"/>
    <w:rsid w:val="00151974"/>
    <w:rsid w:val="00151997"/>
    <w:rsid w:val="00151C2F"/>
    <w:rsid w:val="00151C7F"/>
    <w:rsid w:val="00151E14"/>
    <w:rsid w:val="00151FAD"/>
    <w:rsid w:val="00151FCC"/>
    <w:rsid w:val="001520CF"/>
    <w:rsid w:val="001521B9"/>
    <w:rsid w:val="001523A8"/>
    <w:rsid w:val="001524B7"/>
    <w:rsid w:val="001525DB"/>
    <w:rsid w:val="00152648"/>
    <w:rsid w:val="00152703"/>
    <w:rsid w:val="00152779"/>
    <w:rsid w:val="001527D3"/>
    <w:rsid w:val="00152B00"/>
    <w:rsid w:val="00152C0C"/>
    <w:rsid w:val="00152E22"/>
    <w:rsid w:val="00152E3D"/>
    <w:rsid w:val="00152E81"/>
    <w:rsid w:val="001530E3"/>
    <w:rsid w:val="0015316A"/>
    <w:rsid w:val="001531B2"/>
    <w:rsid w:val="0015324F"/>
    <w:rsid w:val="0015326C"/>
    <w:rsid w:val="00153473"/>
    <w:rsid w:val="00153584"/>
    <w:rsid w:val="00153606"/>
    <w:rsid w:val="0015367A"/>
    <w:rsid w:val="0015384C"/>
    <w:rsid w:val="0015386A"/>
    <w:rsid w:val="00153CC9"/>
    <w:rsid w:val="00153CF4"/>
    <w:rsid w:val="00153E0A"/>
    <w:rsid w:val="00153EDD"/>
    <w:rsid w:val="0015423D"/>
    <w:rsid w:val="001544EF"/>
    <w:rsid w:val="001545A3"/>
    <w:rsid w:val="0015472E"/>
    <w:rsid w:val="001549A7"/>
    <w:rsid w:val="00154B2C"/>
    <w:rsid w:val="00154C3E"/>
    <w:rsid w:val="00154C54"/>
    <w:rsid w:val="00154CA8"/>
    <w:rsid w:val="00154D1E"/>
    <w:rsid w:val="00154F04"/>
    <w:rsid w:val="00154F13"/>
    <w:rsid w:val="00155142"/>
    <w:rsid w:val="0015520D"/>
    <w:rsid w:val="00155213"/>
    <w:rsid w:val="00155219"/>
    <w:rsid w:val="0015524C"/>
    <w:rsid w:val="001552FC"/>
    <w:rsid w:val="0015537B"/>
    <w:rsid w:val="001553CF"/>
    <w:rsid w:val="00155426"/>
    <w:rsid w:val="0015553A"/>
    <w:rsid w:val="0015593B"/>
    <w:rsid w:val="00155B3E"/>
    <w:rsid w:val="00156113"/>
    <w:rsid w:val="001561D4"/>
    <w:rsid w:val="00156292"/>
    <w:rsid w:val="00156416"/>
    <w:rsid w:val="00156492"/>
    <w:rsid w:val="001564E1"/>
    <w:rsid w:val="0015663D"/>
    <w:rsid w:val="0015668C"/>
    <w:rsid w:val="001566B0"/>
    <w:rsid w:val="001566D7"/>
    <w:rsid w:val="001566F1"/>
    <w:rsid w:val="0015689E"/>
    <w:rsid w:val="00156A59"/>
    <w:rsid w:val="00156AC8"/>
    <w:rsid w:val="00156CF9"/>
    <w:rsid w:val="00156CFC"/>
    <w:rsid w:val="00156DD2"/>
    <w:rsid w:val="001570A4"/>
    <w:rsid w:val="001570DB"/>
    <w:rsid w:val="001572A7"/>
    <w:rsid w:val="001572FE"/>
    <w:rsid w:val="001573EA"/>
    <w:rsid w:val="00157466"/>
    <w:rsid w:val="00157584"/>
    <w:rsid w:val="001576E4"/>
    <w:rsid w:val="00157853"/>
    <w:rsid w:val="001578A8"/>
    <w:rsid w:val="001578CC"/>
    <w:rsid w:val="0015795F"/>
    <w:rsid w:val="00157975"/>
    <w:rsid w:val="001579FB"/>
    <w:rsid w:val="001579FE"/>
    <w:rsid w:val="00157A3E"/>
    <w:rsid w:val="00157C07"/>
    <w:rsid w:val="00157F80"/>
    <w:rsid w:val="00160078"/>
    <w:rsid w:val="00160083"/>
    <w:rsid w:val="001600F9"/>
    <w:rsid w:val="00160140"/>
    <w:rsid w:val="0016026E"/>
    <w:rsid w:val="001604B9"/>
    <w:rsid w:val="0016051F"/>
    <w:rsid w:val="0016070F"/>
    <w:rsid w:val="00160776"/>
    <w:rsid w:val="00160836"/>
    <w:rsid w:val="001609C4"/>
    <w:rsid w:val="001609DF"/>
    <w:rsid w:val="001609FB"/>
    <w:rsid w:val="00160B4B"/>
    <w:rsid w:val="00160D31"/>
    <w:rsid w:val="00160DB5"/>
    <w:rsid w:val="0016119C"/>
    <w:rsid w:val="001611B2"/>
    <w:rsid w:val="0016128D"/>
    <w:rsid w:val="001612E4"/>
    <w:rsid w:val="00161333"/>
    <w:rsid w:val="001613F5"/>
    <w:rsid w:val="00161486"/>
    <w:rsid w:val="00161672"/>
    <w:rsid w:val="00161796"/>
    <w:rsid w:val="00161823"/>
    <w:rsid w:val="00161B2E"/>
    <w:rsid w:val="00161B6E"/>
    <w:rsid w:val="00161B9E"/>
    <w:rsid w:val="00161BAC"/>
    <w:rsid w:val="00161D14"/>
    <w:rsid w:val="00161D20"/>
    <w:rsid w:val="00161D4F"/>
    <w:rsid w:val="00161D51"/>
    <w:rsid w:val="00161D9E"/>
    <w:rsid w:val="00161E41"/>
    <w:rsid w:val="00161EE1"/>
    <w:rsid w:val="00161EFC"/>
    <w:rsid w:val="00161F39"/>
    <w:rsid w:val="00162170"/>
    <w:rsid w:val="00162510"/>
    <w:rsid w:val="00162695"/>
    <w:rsid w:val="001627B9"/>
    <w:rsid w:val="00162BF1"/>
    <w:rsid w:val="00162C70"/>
    <w:rsid w:val="00162D74"/>
    <w:rsid w:val="00162E00"/>
    <w:rsid w:val="00162E3B"/>
    <w:rsid w:val="00163065"/>
    <w:rsid w:val="0016329C"/>
    <w:rsid w:val="00163326"/>
    <w:rsid w:val="00163397"/>
    <w:rsid w:val="00163421"/>
    <w:rsid w:val="001634AA"/>
    <w:rsid w:val="001635F4"/>
    <w:rsid w:val="001636AA"/>
    <w:rsid w:val="001636F9"/>
    <w:rsid w:val="0016381C"/>
    <w:rsid w:val="001638A6"/>
    <w:rsid w:val="0016397F"/>
    <w:rsid w:val="001639F2"/>
    <w:rsid w:val="00163A07"/>
    <w:rsid w:val="00163A16"/>
    <w:rsid w:val="00163A6A"/>
    <w:rsid w:val="00163C35"/>
    <w:rsid w:val="00163C6E"/>
    <w:rsid w:val="00163C8C"/>
    <w:rsid w:val="00163DDA"/>
    <w:rsid w:val="00163DF2"/>
    <w:rsid w:val="00163E30"/>
    <w:rsid w:val="00163F96"/>
    <w:rsid w:val="0016442E"/>
    <w:rsid w:val="00164607"/>
    <w:rsid w:val="00164630"/>
    <w:rsid w:val="0016473A"/>
    <w:rsid w:val="0016482F"/>
    <w:rsid w:val="0016483F"/>
    <w:rsid w:val="0016485D"/>
    <w:rsid w:val="00164A96"/>
    <w:rsid w:val="00164CDD"/>
    <w:rsid w:val="00164CFA"/>
    <w:rsid w:val="00164D00"/>
    <w:rsid w:val="00164FA4"/>
    <w:rsid w:val="00165052"/>
    <w:rsid w:val="001651FB"/>
    <w:rsid w:val="001652B6"/>
    <w:rsid w:val="00165433"/>
    <w:rsid w:val="0016555B"/>
    <w:rsid w:val="00165684"/>
    <w:rsid w:val="001656F5"/>
    <w:rsid w:val="00165702"/>
    <w:rsid w:val="0016574B"/>
    <w:rsid w:val="00165A6F"/>
    <w:rsid w:val="00165AD8"/>
    <w:rsid w:val="00165BF4"/>
    <w:rsid w:val="00165E27"/>
    <w:rsid w:val="001660AB"/>
    <w:rsid w:val="0016623E"/>
    <w:rsid w:val="00166315"/>
    <w:rsid w:val="0016631D"/>
    <w:rsid w:val="00166352"/>
    <w:rsid w:val="001663E7"/>
    <w:rsid w:val="00166467"/>
    <w:rsid w:val="001665BA"/>
    <w:rsid w:val="0016661F"/>
    <w:rsid w:val="00166659"/>
    <w:rsid w:val="001666B6"/>
    <w:rsid w:val="001666F4"/>
    <w:rsid w:val="001667E9"/>
    <w:rsid w:val="00166947"/>
    <w:rsid w:val="001669C0"/>
    <w:rsid w:val="00166A32"/>
    <w:rsid w:val="00166A70"/>
    <w:rsid w:val="00166C2E"/>
    <w:rsid w:val="00166D6F"/>
    <w:rsid w:val="00166E1A"/>
    <w:rsid w:val="00166F8F"/>
    <w:rsid w:val="0016709F"/>
    <w:rsid w:val="00167140"/>
    <w:rsid w:val="0016721A"/>
    <w:rsid w:val="0016736E"/>
    <w:rsid w:val="001673F9"/>
    <w:rsid w:val="0016756E"/>
    <w:rsid w:val="0016763E"/>
    <w:rsid w:val="00167686"/>
    <w:rsid w:val="001678BE"/>
    <w:rsid w:val="001678D6"/>
    <w:rsid w:val="001679B4"/>
    <w:rsid w:val="00167AB9"/>
    <w:rsid w:val="00167B15"/>
    <w:rsid w:val="00167D55"/>
    <w:rsid w:val="00167E3D"/>
    <w:rsid w:val="00167F8A"/>
    <w:rsid w:val="0017016A"/>
    <w:rsid w:val="00170309"/>
    <w:rsid w:val="00170597"/>
    <w:rsid w:val="00170961"/>
    <w:rsid w:val="00170DB9"/>
    <w:rsid w:val="001710DA"/>
    <w:rsid w:val="00171310"/>
    <w:rsid w:val="0017136B"/>
    <w:rsid w:val="001713A8"/>
    <w:rsid w:val="00171487"/>
    <w:rsid w:val="001714B3"/>
    <w:rsid w:val="001715AF"/>
    <w:rsid w:val="001717B2"/>
    <w:rsid w:val="001718A6"/>
    <w:rsid w:val="001718C3"/>
    <w:rsid w:val="00171941"/>
    <w:rsid w:val="00171A92"/>
    <w:rsid w:val="00171C07"/>
    <w:rsid w:val="00171D2B"/>
    <w:rsid w:val="00171E29"/>
    <w:rsid w:val="00171ECA"/>
    <w:rsid w:val="00171F5A"/>
    <w:rsid w:val="001720DB"/>
    <w:rsid w:val="00172485"/>
    <w:rsid w:val="001724E5"/>
    <w:rsid w:val="0017281E"/>
    <w:rsid w:val="001728DD"/>
    <w:rsid w:val="00172935"/>
    <w:rsid w:val="0017295B"/>
    <w:rsid w:val="001729DB"/>
    <w:rsid w:val="001729E4"/>
    <w:rsid w:val="001729E9"/>
    <w:rsid w:val="00172A1B"/>
    <w:rsid w:val="00172B98"/>
    <w:rsid w:val="00172C68"/>
    <w:rsid w:val="00172CCA"/>
    <w:rsid w:val="00172FD6"/>
    <w:rsid w:val="0017304C"/>
    <w:rsid w:val="00173195"/>
    <w:rsid w:val="00173197"/>
    <w:rsid w:val="0017322B"/>
    <w:rsid w:val="001734BA"/>
    <w:rsid w:val="00173574"/>
    <w:rsid w:val="0017364D"/>
    <w:rsid w:val="001736BA"/>
    <w:rsid w:val="00173CEA"/>
    <w:rsid w:val="00173EAB"/>
    <w:rsid w:val="00173F4B"/>
    <w:rsid w:val="00173F78"/>
    <w:rsid w:val="00173FCD"/>
    <w:rsid w:val="001740EB"/>
    <w:rsid w:val="001741A4"/>
    <w:rsid w:val="00174292"/>
    <w:rsid w:val="001748DF"/>
    <w:rsid w:val="001748F4"/>
    <w:rsid w:val="00174BC2"/>
    <w:rsid w:val="00174F26"/>
    <w:rsid w:val="00174F32"/>
    <w:rsid w:val="001750AA"/>
    <w:rsid w:val="0017519E"/>
    <w:rsid w:val="001751AD"/>
    <w:rsid w:val="0017544F"/>
    <w:rsid w:val="001754F3"/>
    <w:rsid w:val="00175628"/>
    <w:rsid w:val="0017585E"/>
    <w:rsid w:val="001758FD"/>
    <w:rsid w:val="00175987"/>
    <w:rsid w:val="001759EA"/>
    <w:rsid w:val="00175D21"/>
    <w:rsid w:val="001760BB"/>
    <w:rsid w:val="001760D5"/>
    <w:rsid w:val="0017659B"/>
    <w:rsid w:val="00176622"/>
    <w:rsid w:val="001766C2"/>
    <w:rsid w:val="001766F6"/>
    <w:rsid w:val="001767FF"/>
    <w:rsid w:val="00176863"/>
    <w:rsid w:val="001768D0"/>
    <w:rsid w:val="00176A2D"/>
    <w:rsid w:val="00176ABB"/>
    <w:rsid w:val="00176AE5"/>
    <w:rsid w:val="00176C70"/>
    <w:rsid w:val="00176D33"/>
    <w:rsid w:val="00176EAB"/>
    <w:rsid w:val="00176F28"/>
    <w:rsid w:val="00176F6C"/>
    <w:rsid w:val="00177096"/>
    <w:rsid w:val="00177160"/>
    <w:rsid w:val="0017717E"/>
    <w:rsid w:val="00177197"/>
    <w:rsid w:val="0017745A"/>
    <w:rsid w:val="001775D5"/>
    <w:rsid w:val="001776C0"/>
    <w:rsid w:val="001776F9"/>
    <w:rsid w:val="00177A0B"/>
    <w:rsid w:val="00177DE1"/>
    <w:rsid w:val="00177E74"/>
    <w:rsid w:val="00177F1B"/>
    <w:rsid w:val="00177F7B"/>
    <w:rsid w:val="00177F84"/>
    <w:rsid w:val="00180177"/>
    <w:rsid w:val="001801F0"/>
    <w:rsid w:val="00180243"/>
    <w:rsid w:val="00180255"/>
    <w:rsid w:val="0018046C"/>
    <w:rsid w:val="00180600"/>
    <w:rsid w:val="00180645"/>
    <w:rsid w:val="0018067C"/>
    <w:rsid w:val="0018072D"/>
    <w:rsid w:val="00180816"/>
    <w:rsid w:val="00180B88"/>
    <w:rsid w:val="00180C83"/>
    <w:rsid w:val="00180DA0"/>
    <w:rsid w:val="00180DE5"/>
    <w:rsid w:val="00180F1A"/>
    <w:rsid w:val="00181014"/>
    <w:rsid w:val="00181167"/>
    <w:rsid w:val="00181275"/>
    <w:rsid w:val="001812E3"/>
    <w:rsid w:val="001815C4"/>
    <w:rsid w:val="001816BE"/>
    <w:rsid w:val="00181859"/>
    <w:rsid w:val="0018187D"/>
    <w:rsid w:val="00181A24"/>
    <w:rsid w:val="00181BA7"/>
    <w:rsid w:val="00181BD9"/>
    <w:rsid w:val="00181C2A"/>
    <w:rsid w:val="00181F4E"/>
    <w:rsid w:val="00181FF8"/>
    <w:rsid w:val="0018209B"/>
    <w:rsid w:val="001821DA"/>
    <w:rsid w:val="001822C4"/>
    <w:rsid w:val="001823BC"/>
    <w:rsid w:val="0018245C"/>
    <w:rsid w:val="001825D7"/>
    <w:rsid w:val="00182716"/>
    <w:rsid w:val="00182776"/>
    <w:rsid w:val="00182B05"/>
    <w:rsid w:val="00182B11"/>
    <w:rsid w:val="00182BDA"/>
    <w:rsid w:val="00182C08"/>
    <w:rsid w:val="00182D6E"/>
    <w:rsid w:val="00182DAF"/>
    <w:rsid w:val="00182EF9"/>
    <w:rsid w:val="00182FA2"/>
    <w:rsid w:val="00183358"/>
    <w:rsid w:val="0018340B"/>
    <w:rsid w:val="0018354A"/>
    <w:rsid w:val="00183823"/>
    <w:rsid w:val="00183861"/>
    <w:rsid w:val="00183905"/>
    <w:rsid w:val="0018399A"/>
    <w:rsid w:val="00183F1D"/>
    <w:rsid w:val="00183FB1"/>
    <w:rsid w:val="00183FC9"/>
    <w:rsid w:val="00184173"/>
    <w:rsid w:val="0018442E"/>
    <w:rsid w:val="00184456"/>
    <w:rsid w:val="00184605"/>
    <w:rsid w:val="001846A6"/>
    <w:rsid w:val="0018473E"/>
    <w:rsid w:val="001847C0"/>
    <w:rsid w:val="00184802"/>
    <w:rsid w:val="00184807"/>
    <w:rsid w:val="00184859"/>
    <w:rsid w:val="00184988"/>
    <w:rsid w:val="00184A47"/>
    <w:rsid w:val="00184E7D"/>
    <w:rsid w:val="00184F12"/>
    <w:rsid w:val="00185026"/>
    <w:rsid w:val="001850A7"/>
    <w:rsid w:val="001850EF"/>
    <w:rsid w:val="00185106"/>
    <w:rsid w:val="00185258"/>
    <w:rsid w:val="00185480"/>
    <w:rsid w:val="0018589E"/>
    <w:rsid w:val="00185A08"/>
    <w:rsid w:val="00185A0D"/>
    <w:rsid w:val="00185B18"/>
    <w:rsid w:val="00185C19"/>
    <w:rsid w:val="00185E18"/>
    <w:rsid w:val="0018618E"/>
    <w:rsid w:val="001861DD"/>
    <w:rsid w:val="00186281"/>
    <w:rsid w:val="00186402"/>
    <w:rsid w:val="00186649"/>
    <w:rsid w:val="00186A95"/>
    <w:rsid w:val="00186B55"/>
    <w:rsid w:val="00186B94"/>
    <w:rsid w:val="00186CAF"/>
    <w:rsid w:val="00186CCC"/>
    <w:rsid w:val="00186F29"/>
    <w:rsid w:val="00187123"/>
    <w:rsid w:val="00187155"/>
    <w:rsid w:val="00187168"/>
    <w:rsid w:val="00187260"/>
    <w:rsid w:val="0018731C"/>
    <w:rsid w:val="00187486"/>
    <w:rsid w:val="001875BD"/>
    <w:rsid w:val="00187620"/>
    <w:rsid w:val="00187648"/>
    <w:rsid w:val="00187709"/>
    <w:rsid w:val="00187D8F"/>
    <w:rsid w:val="00187DE7"/>
    <w:rsid w:val="00187EF3"/>
    <w:rsid w:val="00187EFA"/>
    <w:rsid w:val="00187F68"/>
    <w:rsid w:val="001900C4"/>
    <w:rsid w:val="001902EA"/>
    <w:rsid w:val="001902F6"/>
    <w:rsid w:val="001902F7"/>
    <w:rsid w:val="001902FE"/>
    <w:rsid w:val="00190389"/>
    <w:rsid w:val="00190440"/>
    <w:rsid w:val="00190483"/>
    <w:rsid w:val="001904F8"/>
    <w:rsid w:val="0019063E"/>
    <w:rsid w:val="0019065D"/>
    <w:rsid w:val="00190734"/>
    <w:rsid w:val="00190757"/>
    <w:rsid w:val="001908EB"/>
    <w:rsid w:val="00190902"/>
    <w:rsid w:val="00190CBF"/>
    <w:rsid w:val="00190ED6"/>
    <w:rsid w:val="00191055"/>
    <w:rsid w:val="0019114D"/>
    <w:rsid w:val="001911DF"/>
    <w:rsid w:val="00191409"/>
    <w:rsid w:val="00191507"/>
    <w:rsid w:val="0019159C"/>
    <w:rsid w:val="001915A0"/>
    <w:rsid w:val="00191667"/>
    <w:rsid w:val="00191670"/>
    <w:rsid w:val="00191785"/>
    <w:rsid w:val="001917A7"/>
    <w:rsid w:val="00191927"/>
    <w:rsid w:val="0019193E"/>
    <w:rsid w:val="001919E8"/>
    <w:rsid w:val="00191A01"/>
    <w:rsid w:val="00191B3F"/>
    <w:rsid w:val="00191BF1"/>
    <w:rsid w:val="00191C4F"/>
    <w:rsid w:val="00191CDD"/>
    <w:rsid w:val="00191D2C"/>
    <w:rsid w:val="00191D73"/>
    <w:rsid w:val="00191EA4"/>
    <w:rsid w:val="00191FAC"/>
    <w:rsid w:val="00192056"/>
    <w:rsid w:val="00192103"/>
    <w:rsid w:val="00192132"/>
    <w:rsid w:val="00192150"/>
    <w:rsid w:val="00192333"/>
    <w:rsid w:val="00192337"/>
    <w:rsid w:val="00192550"/>
    <w:rsid w:val="001925FA"/>
    <w:rsid w:val="0019275D"/>
    <w:rsid w:val="00192799"/>
    <w:rsid w:val="00192899"/>
    <w:rsid w:val="001928FB"/>
    <w:rsid w:val="00192918"/>
    <w:rsid w:val="001929A2"/>
    <w:rsid w:val="001929AC"/>
    <w:rsid w:val="00192B21"/>
    <w:rsid w:val="00192D0E"/>
    <w:rsid w:val="00192D31"/>
    <w:rsid w:val="00192E1F"/>
    <w:rsid w:val="00192E73"/>
    <w:rsid w:val="00192ED3"/>
    <w:rsid w:val="00192F06"/>
    <w:rsid w:val="00192F65"/>
    <w:rsid w:val="00193037"/>
    <w:rsid w:val="0019323A"/>
    <w:rsid w:val="001933BA"/>
    <w:rsid w:val="001934FC"/>
    <w:rsid w:val="00193AD5"/>
    <w:rsid w:val="00193BD4"/>
    <w:rsid w:val="00193BFD"/>
    <w:rsid w:val="00193CFD"/>
    <w:rsid w:val="00193DE7"/>
    <w:rsid w:val="00193FD7"/>
    <w:rsid w:val="001941E0"/>
    <w:rsid w:val="00194219"/>
    <w:rsid w:val="0019438D"/>
    <w:rsid w:val="0019440D"/>
    <w:rsid w:val="00194451"/>
    <w:rsid w:val="001944B9"/>
    <w:rsid w:val="00194599"/>
    <w:rsid w:val="001946F2"/>
    <w:rsid w:val="00194708"/>
    <w:rsid w:val="001948A5"/>
    <w:rsid w:val="001948AF"/>
    <w:rsid w:val="00194997"/>
    <w:rsid w:val="001949A4"/>
    <w:rsid w:val="001949DB"/>
    <w:rsid w:val="001949EB"/>
    <w:rsid w:val="00194A84"/>
    <w:rsid w:val="00194CC1"/>
    <w:rsid w:val="00194DE3"/>
    <w:rsid w:val="00194F17"/>
    <w:rsid w:val="0019506D"/>
    <w:rsid w:val="001954E7"/>
    <w:rsid w:val="00195571"/>
    <w:rsid w:val="001955E3"/>
    <w:rsid w:val="001955E9"/>
    <w:rsid w:val="00195646"/>
    <w:rsid w:val="001957B4"/>
    <w:rsid w:val="001957E5"/>
    <w:rsid w:val="001958C0"/>
    <w:rsid w:val="001959BD"/>
    <w:rsid w:val="00195AB7"/>
    <w:rsid w:val="00195BD9"/>
    <w:rsid w:val="00195D35"/>
    <w:rsid w:val="00195F2D"/>
    <w:rsid w:val="00195F88"/>
    <w:rsid w:val="001963AE"/>
    <w:rsid w:val="00196469"/>
    <w:rsid w:val="0019648B"/>
    <w:rsid w:val="0019663A"/>
    <w:rsid w:val="00196707"/>
    <w:rsid w:val="0019678F"/>
    <w:rsid w:val="001968A4"/>
    <w:rsid w:val="00196A05"/>
    <w:rsid w:val="00196A81"/>
    <w:rsid w:val="00196A91"/>
    <w:rsid w:val="00196CF4"/>
    <w:rsid w:val="00196F93"/>
    <w:rsid w:val="00197124"/>
    <w:rsid w:val="0019713E"/>
    <w:rsid w:val="00197192"/>
    <w:rsid w:val="00197257"/>
    <w:rsid w:val="001973C0"/>
    <w:rsid w:val="001973C9"/>
    <w:rsid w:val="00197438"/>
    <w:rsid w:val="001974F8"/>
    <w:rsid w:val="00197560"/>
    <w:rsid w:val="001975B2"/>
    <w:rsid w:val="001975D6"/>
    <w:rsid w:val="001976EA"/>
    <w:rsid w:val="00197719"/>
    <w:rsid w:val="00197826"/>
    <w:rsid w:val="00197884"/>
    <w:rsid w:val="00197B3F"/>
    <w:rsid w:val="00197B8A"/>
    <w:rsid w:val="00197C17"/>
    <w:rsid w:val="00197C18"/>
    <w:rsid w:val="00197D74"/>
    <w:rsid w:val="00197E76"/>
    <w:rsid w:val="00197EA6"/>
    <w:rsid w:val="00197F10"/>
    <w:rsid w:val="001A0023"/>
    <w:rsid w:val="001A005B"/>
    <w:rsid w:val="001A05B2"/>
    <w:rsid w:val="001A05B8"/>
    <w:rsid w:val="001A07B7"/>
    <w:rsid w:val="001A07BE"/>
    <w:rsid w:val="001A07DF"/>
    <w:rsid w:val="001A082B"/>
    <w:rsid w:val="001A0888"/>
    <w:rsid w:val="001A09AD"/>
    <w:rsid w:val="001A0B3A"/>
    <w:rsid w:val="001A0BCC"/>
    <w:rsid w:val="001A0CC4"/>
    <w:rsid w:val="001A0FF3"/>
    <w:rsid w:val="001A106D"/>
    <w:rsid w:val="001A11AC"/>
    <w:rsid w:val="001A1223"/>
    <w:rsid w:val="001A125A"/>
    <w:rsid w:val="001A126A"/>
    <w:rsid w:val="001A1421"/>
    <w:rsid w:val="001A14E7"/>
    <w:rsid w:val="001A1779"/>
    <w:rsid w:val="001A191D"/>
    <w:rsid w:val="001A1961"/>
    <w:rsid w:val="001A1974"/>
    <w:rsid w:val="001A1BAC"/>
    <w:rsid w:val="001A1C27"/>
    <w:rsid w:val="001A1C2F"/>
    <w:rsid w:val="001A1D98"/>
    <w:rsid w:val="001A1EAE"/>
    <w:rsid w:val="001A1FEA"/>
    <w:rsid w:val="001A2002"/>
    <w:rsid w:val="001A21A7"/>
    <w:rsid w:val="001A21C9"/>
    <w:rsid w:val="001A2246"/>
    <w:rsid w:val="001A228F"/>
    <w:rsid w:val="001A234E"/>
    <w:rsid w:val="001A24EB"/>
    <w:rsid w:val="001A2550"/>
    <w:rsid w:val="001A25BE"/>
    <w:rsid w:val="001A25E8"/>
    <w:rsid w:val="001A2827"/>
    <w:rsid w:val="001A2836"/>
    <w:rsid w:val="001A28AD"/>
    <w:rsid w:val="001A2A02"/>
    <w:rsid w:val="001A2A1F"/>
    <w:rsid w:val="001A2EAC"/>
    <w:rsid w:val="001A2F3A"/>
    <w:rsid w:val="001A2FAB"/>
    <w:rsid w:val="001A305B"/>
    <w:rsid w:val="001A3290"/>
    <w:rsid w:val="001A3329"/>
    <w:rsid w:val="001A34FC"/>
    <w:rsid w:val="001A35EE"/>
    <w:rsid w:val="001A3626"/>
    <w:rsid w:val="001A371A"/>
    <w:rsid w:val="001A37A6"/>
    <w:rsid w:val="001A37C2"/>
    <w:rsid w:val="001A38BC"/>
    <w:rsid w:val="001A38F0"/>
    <w:rsid w:val="001A391C"/>
    <w:rsid w:val="001A39DA"/>
    <w:rsid w:val="001A3B6E"/>
    <w:rsid w:val="001A3C58"/>
    <w:rsid w:val="001A3CB4"/>
    <w:rsid w:val="001A3DD8"/>
    <w:rsid w:val="001A3E62"/>
    <w:rsid w:val="001A3E88"/>
    <w:rsid w:val="001A3F11"/>
    <w:rsid w:val="001A3F68"/>
    <w:rsid w:val="001A3FB7"/>
    <w:rsid w:val="001A401B"/>
    <w:rsid w:val="001A4043"/>
    <w:rsid w:val="001A406E"/>
    <w:rsid w:val="001A4120"/>
    <w:rsid w:val="001A41D0"/>
    <w:rsid w:val="001A4206"/>
    <w:rsid w:val="001A4216"/>
    <w:rsid w:val="001A429B"/>
    <w:rsid w:val="001A42D2"/>
    <w:rsid w:val="001A464C"/>
    <w:rsid w:val="001A4849"/>
    <w:rsid w:val="001A4AA8"/>
    <w:rsid w:val="001A4AD9"/>
    <w:rsid w:val="001A4B2F"/>
    <w:rsid w:val="001A4C57"/>
    <w:rsid w:val="001A4C61"/>
    <w:rsid w:val="001A4CF3"/>
    <w:rsid w:val="001A4F1D"/>
    <w:rsid w:val="001A4FBB"/>
    <w:rsid w:val="001A5013"/>
    <w:rsid w:val="001A51C0"/>
    <w:rsid w:val="001A5254"/>
    <w:rsid w:val="001A526E"/>
    <w:rsid w:val="001A52EF"/>
    <w:rsid w:val="001A54AE"/>
    <w:rsid w:val="001A559E"/>
    <w:rsid w:val="001A5690"/>
    <w:rsid w:val="001A5725"/>
    <w:rsid w:val="001A57F5"/>
    <w:rsid w:val="001A5B90"/>
    <w:rsid w:val="001A5E7E"/>
    <w:rsid w:val="001A5F68"/>
    <w:rsid w:val="001A6055"/>
    <w:rsid w:val="001A61D7"/>
    <w:rsid w:val="001A6441"/>
    <w:rsid w:val="001A64B2"/>
    <w:rsid w:val="001A65E1"/>
    <w:rsid w:val="001A6616"/>
    <w:rsid w:val="001A664F"/>
    <w:rsid w:val="001A66D9"/>
    <w:rsid w:val="001A68ED"/>
    <w:rsid w:val="001A6A52"/>
    <w:rsid w:val="001A6D4F"/>
    <w:rsid w:val="001A6D83"/>
    <w:rsid w:val="001A6D8D"/>
    <w:rsid w:val="001A6DBE"/>
    <w:rsid w:val="001A6E37"/>
    <w:rsid w:val="001A6E8B"/>
    <w:rsid w:val="001A6EB1"/>
    <w:rsid w:val="001A7019"/>
    <w:rsid w:val="001A70DE"/>
    <w:rsid w:val="001A72DA"/>
    <w:rsid w:val="001A752E"/>
    <w:rsid w:val="001A75C8"/>
    <w:rsid w:val="001A75E7"/>
    <w:rsid w:val="001A767D"/>
    <w:rsid w:val="001A7737"/>
    <w:rsid w:val="001A7984"/>
    <w:rsid w:val="001A79A9"/>
    <w:rsid w:val="001A7A1F"/>
    <w:rsid w:val="001A7B4E"/>
    <w:rsid w:val="001A7C32"/>
    <w:rsid w:val="001A7CC4"/>
    <w:rsid w:val="001A7CC8"/>
    <w:rsid w:val="001A7E38"/>
    <w:rsid w:val="001A7F56"/>
    <w:rsid w:val="001B0264"/>
    <w:rsid w:val="001B02FD"/>
    <w:rsid w:val="001B0523"/>
    <w:rsid w:val="001B05D8"/>
    <w:rsid w:val="001B060C"/>
    <w:rsid w:val="001B06E3"/>
    <w:rsid w:val="001B06FE"/>
    <w:rsid w:val="001B073C"/>
    <w:rsid w:val="001B0925"/>
    <w:rsid w:val="001B0C1D"/>
    <w:rsid w:val="001B0CAD"/>
    <w:rsid w:val="001B0D54"/>
    <w:rsid w:val="001B0FB6"/>
    <w:rsid w:val="001B109B"/>
    <w:rsid w:val="001B12D5"/>
    <w:rsid w:val="001B1305"/>
    <w:rsid w:val="001B130A"/>
    <w:rsid w:val="001B1403"/>
    <w:rsid w:val="001B1688"/>
    <w:rsid w:val="001B16E3"/>
    <w:rsid w:val="001B1748"/>
    <w:rsid w:val="001B1831"/>
    <w:rsid w:val="001B1858"/>
    <w:rsid w:val="001B194B"/>
    <w:rsid w:val="001B1A37"/>
    <w:rsid w:val="001B1C15"/>
    <w:rsid w:val="001B1CA1"/>
    <w:rsid w:val="001B1F21"/>
    <w:rsid w:val="001B1FD2"/>
    <w:rsid w:val="001B20C4"/>
    <w:rsid w:val="001B2267"/>
    <w:rsid w:val="001B2401"/>
    <w:rsid w:val="001B277E"/>
    <w:rsid w:val="001B279B"/>
    <w:rsid w:val="001B2807"/>
    <w:rsid w:val="001B2860"/>
    <w:rsid w:val="001B2A2D"/>
    <w:rsid w:val="001B2A31"/>
    <w:rsid w:val="001B2A4F"/>
    <w:rsid w:val="001B2CD4"/>
    <w:rsid w:val="001B2F31"/>
    <w:rsid w:val="001B3053"/>
    <w:rsid w:val="001B30A1"/>
    <w:rsid w:val="001B32F4"/>
    <w:rsid w:val="001B333D"/>
    <w:rsid w:val="001B3401"/>
    <w:rsid w:val="001B3409"/>
    <w:rsid w:val="001B349D"/>
    <w:rsid w:val="001B34DF"/>
    <w:rsid w:val="001B3518"/>
    <w:rsid w:val="001B37A4"/>
    <w:rsid w:val="001B385A"/>
    <w:rsid w:val="001B397A"/>
    <w:rsid w:val="001B3A2D"/>
    <w:rsid w:val="001B3BC0"/>
    <w:rsid w:val="001B3C31"/>
    <w:rsid w:val="001B3D85"/>
    <w:rsid w:val="001B3D8F"/>
    <w:rsid w:val="001B3DAC"/>
    <w:rsid w:val="001B3E13"/>
    <w:rsid w:val="001B3ED8"/>
    <w:rsid w:val="001B405A"/>
    <w:rsid w:val="001B405E"/>
    <w:rsid w:val="001B4084"/>
    <w:rsid w:val="001B44A8"/>
    <w:rsid w:val="001B4544"/>
    <w:rsid w:val="001B4570"/>
    <w:rsid w:val="001B46D8"/>
    <w:rsid w:val="001B4704"/>
    <w:rsid w:val="001B47ED"/>
    <w:rsid w:val="001B48E6"/>
    <w:rsid w:val="001B4BAB"/>
    <w:rsid w:val="001B4F2D"/>
    <w:rsid w:val="001B4FE3"/>
    <w:rsid w:val="001B5056"/>
    <w:rsid w:val="001B50F6"/>
    <w:rsid w:val="001B51D4"/>
    <w:rsid w:val="001B5312"/>
    <w:rsid w:val="001B55B3"/>
    <w:rsid w:val="001B59CE"/>
    <w:rsid w:val="001B5AB0"/>
    <w:rsid w:val="001B5AC0"/>
    <w:rsid w:val="001B5DF4"/>
    <w:rsid w:val="001B5F0A"/>
    <w:rsid w:val="001B6088"/>
    <w:rsid w:val="001B60A9"/>
    <w:rsid w:val="001B613E"/>
    <w:rsid w:val="001B617D"/>
    <w:rsid w:val="001B6301"/>
    <w:rsid w:val="001B651F"/>
    <w:rsid w:val="001B6563"/>
    <w:rsid w:val="001B658F"/>
    <w:rsid w:val="001B65BB"/>
    <w:rsid w:val="001B65E5"/>
    <w:rsid w:val="001B674B"/>
    <w:rsid w:val="001B6B1F"/>
    <w:rsid w:val="001B6B70"/>
    <w:rsid w:val="001B6FE0"/>
    <w:rsid w:val="001B70DA"/>
    <w:rsid w:val="001B710D"/>
    <w:rsid w:val="001B71FD"/>
    <w:rsid w:val="001B7270"/>
    <w:rsid w:val="001B74E1"/>
    <w:rsid w:val="001B7545"/>
    <w:rsid w:val="001B7826"/>
    <w:rsid w:val="001B788E"/>
    <w:rsid w:val="001B78B6"/>
    <w:rsid w:val="001B7A7F"/>
    <w:rsid w:val="001B7B91"/>
    <w:rsid w:val="001B7BC5"/>
    <w:rsid w:val="001B7FD6"/>
    <w:rsid w:val="001C00A6"/>
    <w:rsid w:val="001C012A"/>
    <w:rsid w:val="001C01A5"/>
    <w:rsid w:val="001C01EA"/>
    <w:rsid w:val="001C029A"/>
    <w:rsid w:val="001C0353"/>
    <w:rsid w:val="001C06E4"/>
    <w:rsid w:val="001C06FE"/>
    <w:rsid w:val="001C08A0"/>
    <w:rsid w:val="001C09A7"/>
    <w:rsid w:val="001C0A35"/>
    <w:rsid w:val="001C0A4C"/>
    <w:rsid w:val="001C0AC6"/>
    <w:rsid w:val="001C0AF8"/>
    <w:rsid w:val="001C0B4B"/>
    <w:rsid w:val="001C0D30"/>
    <w:rsid w:val="001C0DF4"/>
    <w:rsid w:val="001C0E16"/>
    <w:rsid w:val="001C0E1B"/>
    <w:rsid w:val="001C0E39"/>
    <w:rsid w:val="001C0E5C"/>
    <w:rsid w:val="001C0F97"/>
    <w:rsid w:val="001C0FB5"/>
    <w:rsid w:val="001C0FD7"/>
    <w:rsid w:val="001C0FDF"/>
    <w:rsid w:val="001C1023"/>
    <w:rsid w:val="001C1089"/>
    <w:rsid w:val="001C1147"/>
    <w:rsid w:val="001C1329"/>
    <w:rsid w:val="001C13DF"/>
    <w:rsid w:val="001C155C"/>
    <w:rsid w:val="001C16AA"/>
    <w:rsid w:val="001C1E5B"/>
    <w:rsid w:val="001C208A"/>
    <w:rsid w:val="001C21DD"/>
    <w:rsid w:val="001C2207"/>
    <w:rsid w:val="001C222E"/>
    <w:rsid w:val="001C2583"/>
    <w:rsid w:val="001C269A"/>
    <w:rsid w:val="001C2737"/>
    <w:rsid w:val="001C277C"/>
    <w:rsid w:val="001C27D3"/>
    <w:rsid w:val="001C27EA"/>
    <w:rsid w:val="001C28AF"/>
    <w:rsid w:val="001C2943"/>
    <w:rsid w:val="001C295C"/>
    <w:rsid w:val="001C2A1F"/>
    <w:rsid w:val="001C2C2D"/>
    <w:rsid w:val="001C2D67"/>
    <w:rsid w:val="001C2FF3"/>
    <w:rsid w:val="001C3043"/>
    <w:rsid w:val="001C30F3"/>
    <w:rsid w:val="001C31D2"/>
    <w:rsid w:val="001C3265"/>
    <w:rsid w:val="001C32F9"/>
    <w:rsid w:val="001C347B"/>
    <w:rsid w:val="001C34C1"/>
    <w:rsid w:val="001C363E"/>
    <w:rsid w:val="001C3733"/>
    <w:rsid w:val="001C3A8B"/>
    <w:rsid w:val="001C3AD3"/>
    <w:rsid w:val="001C3B34"/>
    <w:rsid w:val="001C3EAC"/>
    <w:rsid w:val="001C3F7F"/>
    <w:rsid w:val="001C3FE1"/>
    <w:rsid w:val="001C41EC"/>
    <w:rsid w:val="001C4219"/>
    <w:rsid w:val="001C4220"/>
    <w:rsid w:val="001C428D"/>
    <w:rsid w:val="001C42E2"/>
    <w:rsid w:val="001C43B5"/>
    <w:rsid w:val="001C461A"/>
    <w:rsid w:val="001C4681"/>
    <w:rsid w:val="001C46AD"/>
    <w:rsid w:val="001C46CF"/>
    <w:rsid w:val="001C47AD"/>
    <w:rsid w:val="001C47DB"/>
    <w:rsid w:val="001C4882"/>
    <w:rsid w:val="001C48B4"/>
    <w:rsid w:val="001C498D"/>
    <w:rsid w:val="001C4A50"/>
    <w:rsid w:val="001C4C41"/>
    <w:rsid w:val="001C4CD0"/>
    <w:rsid w:val="001C4DC5"/>
    <w:rsid w:val="001C4DE0"/>
    <w:rsid w:val="001C4E2C"/>
    <w:rsid w:val="001C4EBE"/>
    <w:rsid w:val="001C4EE1"/>
    <w:rsid w:val="001C4F48"/>
    <w:rsid w:val="001C50A3"/>
    <w:rsid w:val="001C50B7"/>
    <w:rsid w:val="001C5158"/>
    <w:rsid w:val="001C534F"/>
    <w:rsid w:val="001C5551"/>
    <w:rsid w:val="001C5570"/>
    <w:rsid w:val="001C5651"/>
    <w:rsid w:val="001C585D"/>
    <w:rsid w:val="001C58CC"/>
    <w:rsid w:val="001C5A4C"/>
    <w:rsid w:val="001C5B39"/>
    <w:rsid w:val="001C5B63"/>
    <w:rsid w:val="001C5D3B"/>
    <w:rsid w:val="001C5D80"/>
    <w:rsid w:val="001C5EFB"/>
    <w:rsid w:val="001C5F5B"/>
    <w:rsid w:val="001C601E"/>
    <w:rsid w:val="001C6150"/>
    <w:rsid w:val="001C61B8"/>
    <w:rsid w:val="001C64CB"/>
    <w:rsid w:val="001C67BB"/>
    <w:rsid w:val="001C68A0"/>
    <w:rsid w:val="001C69B7"/>
    <w:rsid w:val="001C69DA"/>
    <w:rsid w:val="001C6A8B"/>
    <w:rsid w:val="001C6AD0"/>
    <w:rsid w:val="001C6B96"/>
    <w:rsid w:val="001C6BAE"/>
    <w:rsid w:val="001C6C0C"/>
    <w:rsid w:val="001C6D1E"/>
    <w:rsid w:val="001C6D6C"/>
    <w:rsid w:val="001C70ED"/>
    <w:rsid w:val="001C7120"/>
    <w:rsid w:val="001C7205"/>
    <w:rsid w:val="001C7428"/>
    <w:rsid w:val="001C7589"/>
    <w:rsid w:val="001C75B8"/>
    <w:rsid w:val="001C782D"/>
    <w:rsid w:val="001C7904"/>
    <w:rsid w:val="001C79D7"/>
    <w:rsid w:val="001C7A9C"/>
    <w:rsid w:val="001C7AE3"/>
    <w:rsid w:val="001C7C0B"/>
    <w:rsid w:val="001C7D65"/>
    <w:rsid w:val="001C7DA3"/>
    <w:rsid w:val="001C7E1C"/>
    <w:rsid w:val="001C7E8C"/>
    <w:rsid w:val="001C7E8E"/>
    <w:rsid w:val="001C7EFF"/>
    <w:rsid w:val="001C7F2E"/>
    <w:rsid w:val="001D01BD"/>
    <w:rsid w:val="001D01F8"/>
    <w:rsid w:val="001D034B"/>
    <w:rsid w:val="001D035C"/>
    <w:rsid w:val="001D0380"/>
    <w:rsid w:val="001D0489"/>
    <w:rsid w:val="001D0543"/>
    <w:rsid w:val="001D05E9"/>
    <w:rsid w:val="001D0656"/>
    <w:rsid w:val="001D083D"/>
    <w:rsid w:val="001D0A89"/>
    <w:rsid w:val="001D0B06"/>
    <w:rsid w:val="001D0B9B"/>
    <w:rsid w:val="001D0C0E"/>
    <w:rsid w:val="001D0C69"/>
    <w:rsid w:val="001D0FCD"/>
    <w:rsid w:val="001D110F"/>
    <w:rsid w:val="001D116F"/>
    <w:rsid w:val="001D122B"/>
    <w:rsid w:val="001D1426"/>
    <w:rsid w:val="001D15B1"/>
    <w:rsid w:val="001D1635"/>
    <w:rsid w:val="001D1707"/>
    <w:rsid w:val="001D17D4"/>
    <w:rsid w:val="001D18C8"/>
    <w:rsid w:val="001D1A52"/>
    <w:rsid w:val="001D1B35"/>
    <w:rsid w:val="001D1B61"/>
    <w:rsid w:val="001D1F21"/>
    <w:rsid w:val="001D2070"/>
    <w:rsid w:val="001D2078"/>
    <w:rsid w:val="001D2194"/>
    <w:rsid w:val="001D2319"/>
    <w:rsid w:val="001D23F9"/>
    <w:rsid w:val="001D245E"/>
    <w:rsid w:val="001D251F"/>
    <w:rsid w:val="001D25C2"/>
    <w:rsid w:val="001D29A5"/>
    <w:rsid w:val="001D29CC"/>
    <w:rsid w:val="001D2A76"/>
    <w:rsid w:val="001D2AF0"/>
    <w:rsid w:val="001D2B01"/>
    <w:rsid w:val="001D2BD5"/>
    <w:rsid w:val="001D2DFF"/>
    <w:rsid w:val="001D2E55"/>
    <w:rsid w:val="001D2F7C"/>
    <w:rsid w:val="001D30C8"/>
    <w:rsid w:val="001D3102"/>
    <w:rsid w:val="001D314A"/>
    <w:rsid w:val="001D3194"/>
    <w:rsid w:val="001D3652"/>
    <w:rsid w:val="001D3679"/>
    <w:rsid w:val="001D36AA"/>
    <w:rsid w:val="001D377C"/>
    <w:rsid w:val="001D37DF"/>
    <w:rsid w:val="001D3981"/>
    <w:rsid w:val="001D3997"/>
    <w:rsid w:val="001D3A8F"/>
    <w:rsid w:val="001D3ADE"/>
    <w:rsid w:val="001D3B5D"/>
    <w:rsid w:val="001D3C24"/>
    <w:rsid w:val="001D3D39"/>
    <w:rsid w:val="001D3D87"/>
    <w:rsid w:val="001D3E03"/>
    <w:rsid w:val="001D3E96"/>
    <w:rsid w:val="001D3F05"/>
    <w:rsid w:val="001D3FAA"/>
    <w:rsid w:val="001D40B2"/>
    <w:rsid w:val="001D40C7"/>
    <w:rsid w:val="001D41FF"/>
    <w:rsid w:val="001D4204"/>
    <w:rsid w:val="001D425A"/>
    <w:rsid w:val="001D42A8"/>
    <w:rsid w:val="001D43AF"/>
    <w:rsid w:val="001D43CE"/>
    <w:rsid w:val="001D43EC"/>
    <w:rsid w:val="001D4447"/>
    <w:rsid w:val="001D4549"/>
    <w:rsid w:val="001D46B9"/>
    <w:rsid w:val="001D488E"/>
    <w:rsid w:val="001D4917"/>
    <w:rsid w:val="001D4B91"/>
    <w:rsid w:val="001D4D74"/>
    <w:rsid w:val="001D4DD6"/>
    <w:rsid w:val="001D4E37"/>
    <w:rsid w:val="001D4EA1"/>
    <w:rsid w:val="001D4EDB"/>
    <w:rsid w:val="001D5242"/>
    <w:rsid w:val="001D5346"/>
    <w:rsid w:val="001D55D6"/>
    <w:rsid w:val="001D5698"/>
    <w:rsid w:val="001D57FD"/>
    <w:rsid w:val="001D58A7"/>
    <w:rsid w:val="001D5AAB"/>
    <w:rsid w:val="001D5C49"/>
    <w:rsid w:val="001D5D14"/>
    <w:rsid w:val="001D5D27"/>
    <w:rsid w:val="001D5DD5"/>
    <w:rsid w:val="001D5E5C"/>
    <w:rsid w:val="001D5F51"/>
    <w:rsid w:val="001D5FDC"/>
    <w:rsid w:val="001D62C7"/>
    <w:rsid w:val="001D62E7"/>
    <w:rsid w:val="001D64EC"/>
    <w:rsid w:val="001D652D"/>
    <w:rsid w:val="001D6554"/>
    <w:rsid w:val="001D65B8"/>
    <w:rsid w:val="001D65ED"/>
    <w:rsid w:val="001D66FA"/>
    <w:rsid w:val="001D6739"/>
    <w:rsid w:val="001D67AB"/>
    <w:rsid w:val="001D67E6"/>
    <w:rsid w:val="001D68CD"/>
    <w:rsid w:val="001D6979"/>
    <w:rsid w:val="001D6B52"/>
    <w:rsid w:val="001D6D1C"/>
    <w:rsid w:val="001D6D38"/>
    <w:rsid w:val="001D6D43"/>
    <w:rsid w:val="001D6E58"/>
    <w:rsid w:val="001D71C5"/>
    <w:rsid w:val="001D71F6"/>
    <w:rsid w:val="001D72CB"/>
    <w:rsid w:val="001D7364"/>
    <w:rsid w:val="001D73B6"/>
    <w:rsid w:val="001D74AF"/>
    <w:rsid w:val="001D765E"/>
    <w:rsid w:val="001D7741"/>
    <w:rsid w:val="001D7762"/>
    <w:rsid w:val="001D7998"/>
    <w:rsid w:val="001D79B7"/>
    <w:rsid w:val="001D79C6"/>
    <w:rsid w:val="001D7A70"/>
    <w:rsid w:val="001D7AB8"/>
    <w:rsid w:val="001D7AF3"/>
    <w:rsid w:val="001D7B67"/>
    <w:rsid w:val="001D7B72"/>
    <w:rsid w:val="001D7D2A"/>
    <w:rsid w:val="001D7DF3"/>
    <w:rsid w:val="001D7E78"/>
    <w:rsid w:val="001D7E7E"/>
    <w:rsid w:val="001D7F26"/>
    <w:rsid w:val="001D7F5E"/>
    <w:rsid w:val="001D7FCA"/>
    <w:rsid w:val="001E0295"/>
    <w:rsid w:val="001E0435"/>
    <w:rsid w:val="001E046E"/>
    <w:rsid w:val="001E047C"/>
    <w:rsid w:val="001E04FE"/>
    <w:rsid w:val="001E05AD"/>
    <w:rsid w:val="001E05B3"/>
    <w:rsid w:val="001E05E7"/>
    <w:rsid w:val="001E07A6"/>
    <w:rsid w:val="001E091F"/>
    <w:rsid w:val="001E0938"/>
    <w:rsid w:val="001E0B8E"/>
    <w:rsid w:val="001E0C49"/>
    <w:rsid w:val="001E0C6F"/>
    <w:rsid w:val="001E0E43"/>
    <w:rsid w:val="001E0E88"/>
    <w:rsid w:val="001E0EC2"/>
    <w:rsid w:val="001E0F2A"/>
    <w:rsid w:val="001E0FD5"/>
    <w:rsid w:val="001E127B"/>
    <w:rsid w:val="001E1286"/>
    <w:rsid w:val="001E12D5"/>
    <w:rsid w:val="001E1395"/>
    <w:rsid w:val="001E1418"/>
    <w:rsid w:val="001E14B9"/>
    <w:rsid w:val="001E1529"/>
    <w:rsid w:val="001E152A"/>
    <w:rsid w:val="001E185D"/>
    <w:rsid w:val="001E1879"/>
    <w:rsid w:val="001E1B33"/>
    <w:rsid w:val="001E1BE8"/>
    <w:rsid w:val="001E1F54"/>
    <w:rsid w:val="001E1F56"/>
    <w:rsid w:val="001E1FBC"/>
    <w:rsid w:val="001E2136"/>
    <w:rsid w:val="001E226B"/>
    <w:rsid w:val="001E2328"/>
    <w:rsid w:val="001E23E6"/>
    <w:rsid w:val="001E2630"/>
    <w:rsid w:val="001E26DD"/>
    <w:rsid w:val="001E2702"/>
    <w:rsid w:val="001E27C2"/>
    <w:rsid w:val="001E2805"/>
    <w:rsid w:val="001E2929"/>
    <w:rsid w:val="001E2952"/>
    <w:rsid w:val="001E2AB7"/>
    <w:rsid w:val="001E2B20"/>
    <w:rsid w:val="001E2C93"/>
    <w:rsid w:val="001E2CD2"/>
    <w:rsid w:val="001E2DC8"/>
    <w:rsid w:val="001E2DCF"/>
    <w:rsid w:val="001E2DD1"/>
    <w:rsid w:val="001E307F"/>
    <w:rsid w:val="001E3160"/>
    <w:rsid w:val="001E3434"/>
    <w:rsid w:val="001E34F6"/>
    <w:rsid w:val="001E37E0"/>
    <w:rsid w:val="001E380E"/>
    <w:rsid w:val="001E3888"/>
    <w:rsid w:val="001E3971"/>
    <w:rsid w:val="001E3BCA"/>
    <w:rsid w:val="001E3C29"/>
    <w:rsid w:val="001E3D30"/>
    <w:rsid w:val="001E3DF8"/>
    <w:rsid w:val="001E4082"/>
    <w:rsid w:val="001E4159"/>
    <w:rsid w:val="001E424B"/>
    <w:rsid w:val="001E4586"/>
    <w:rsid w:val="001E45A5"/>
    <w:rsid w:val="001E491C"/>
    <w:rsid w:val="001E4921"/>
    <w:rsid w:val="001E495A"/>
    <w:rsid w:val="001E4B80"/>
    <w:rsid w:val="001E4D6A"/>
    <w:rsid w:val="001E4D71"/>
    <w:rsid w:val="001E4F4A"/>
    <w:rsid w:val="001E5461"/>
    <w:rsid w:val="001E54A2"/>
    <w:rsid w:val="001E54E3"/>
    <w:rsid w:val="001E5515"/>
    <w:rsid w:val="001E55AD"/>
    <w:rsid w:val="001E563E"/>
    <w:rsid w:val="001E56DF"/>
    <w:rsid w:val="001E5708"/>
    <w:rsid w:val="001E5723"/>
    <w:rsid w:val="001E59DD"/>
    <w:rsid w:val="001E59E2"/>
    <w:rsid w:val="001E5AD6"/>
    <w:rsid w:val="001E5E0E"/>
    <w:rsid w:val="001E5E1C"/>
    <w:rsid w:val="001E5E52"/>
    <w:rsid w:val="001E5ECE"/>
    <w:rsid w:val="001E5F84"/>
    <w:rsid w:val="001E5FA5"/>
    <w:rsid w:val="001E600D"/>
    <w:rsid w:val="001E6113"/>
    <w:rsid w:val="001E6121"/>
    <w:rsid w:val="001E61BB"/>
    <w:rsid w:val="001E61E0"/>
    <w:rsid w:val="001E6207"/>
    <w:rsid w:val="001E65FF"/>
    <w:rsid w:val="001E67A8"/>
    <w:rsid w:val="001E6882"/>
    <w:rsid w:val="001E68B4"/>
    <w:rsid w:val="001E6969"/>
    <w:rsid w:val="001E6A9B"/>
    <w:rsid w:val="001E6AB6"/>
    <w:rsid w:val="001E6B96"/>
    <w:rsid w:val="001E6D48"/>
    <w:rsid w:val="001E6DF3"/>
    <w:rsid w:val="001E6E0E"/>
    <w:rsid w:val="001E706B"/>
    <w:rsid w:val="001E7171"/>
    <w:rsid w:val="001E7208"/>
    <w:rsid w:val="001E74D9"/>
    <w:rsid w:val="001E7655"/>
    <w:rsid w:val="001E7851"/>
    <w:rsid w:val="001E78A5"/>
    <w:rsid w:val="001E7B74"/>
    <w:rsid w:val="001E7C81"/>
    <w:rsid w:val="001E7CC8"/>
    <w:rsid w:val="001E7CCD"/>
    <w:rsid w:val="001E7D99"/>
    <w:rsid w:val="001E7E01"/>
    <w:rsid w:val="001F002A"/>
    <w:rsid w:val="001F01B3"/>
    <w:rsid w:val="001F01D7"/>
    <w:rsid w:val="001F01DF"/>
    <w:rsid w:val="001F03D5"/>
    <w:rsid w:val="001F057E"/>
    <w:rsid w:val="001F070D"/>
    <w:rsid w:val="001F07B8"/>
    <w:rsid w:val="001F082D"/>
    <w:rsid w:val="001F0889"/>
    <w:rsid w:val="001F0936"/>
    <w:rsid w:val="001F097A"/>
    <w:rsid w:val="001F09A5"/>
    <w:rsid w:val="001F0A8D"/>
    <w:rsid w:val="001F0CBB"/>
    <w:rsid w:val="001F0CCB"/>
    <w:rsid w:val="001F0CCE"/>
    <w:rsid w:val="001F0D0A"/>
    <w:rsid w:val="001F0FD8"/>
    <w:rsid w:val="001F10C0"/>
    <w:rsid w:val="001F1150"/>
    <w:rsid w:val="001F1185"/>
    <w:rsid w:val="001F1192"/>
    <w:rsid w:val="001F1345"/>
    <w:rsid w:val="001F137E"/>
    <w:rsid w:val="001F13FA"/>
    <w:rsid w:val="001F147C"/>
    <w:rsid w:val="001F15BD"/>
    <w:rsid w:val="001F160C"/>
    <w:rsid w:val="001F1754"/>
    <w:rsid w:val="001F17AA"/>
    <w:rsid w:val="001F1826"/>
    <w:rsid w:val="001F18D9"/>
    <w:rsid w:val="001F1A48"/>
    <w:rsid w:val="001F1B55"/>
    <w:rsid w:val="001F1E1F"/>
    <w:rsid w:val="001F1EFF"/>
    <w:rsid w:val="001F1FFD"/>
    <w:rsid w:val="001F2017"/>
    <w:rsid w:val="001F2044"/>
    <w:rsid w:val="001F20A6"/>
    <w:rsid w:val="001F2238"/>
    <w:rsid w:val="001F223F"/>
    <w:rsid w:val="001F22A9"/>
    <w:rsid w:val="001F255A"/>
    <w:rsid w:val="001F26F5"/>
    <w:rsid w:val="001F28E9"/>
    <w:rsid w:val="001F2B02"/>
    <w:rsid w:val="001F2C26"/>
    <w:rsid w:val="001F2D87"/>
    <w:rsid w:val="001F2E3B"/>
    <w:rsid w:val="001F2FCC"/>
    <w:rsid w:val="001F3072"/>
    <w:rsid w:val="001F30EA"/>
    <w:rsid w:val="001F31D9"/>
    <w:rsid w:val="001F32D0"/>
    <w:rsid w:val="001F34BA"/>
    <w:rsid w:val="001F36CF"/>
    <w:rsid w:val="001F3AE6"/>
    <w:rsid w:val="001F3AFA"/>
    <w:rsid w:val="001F3B13"/>
    <w:rsid w:val="001F3CB1"/>
    <w:rsid w:val="001F3DF0"/>
    <w:rsid w:val="001F3FE2"/>
    <w:rsid w:val="001F3FFF"/>
    <w:rsid w:val="001F4024"/>
    <w:rsid w:val="001F41DA"/>
    <w:rsid w:val="001F4295"/>
    <w:rsid w:val="001F4501"/>
    <w:rsid w:val="001F46E5"/>
    <w:rsid w:val="001F46E7"/>
    <w:rsid w:val="001F48AC"/>
    <w:rsid w:val="001F4B97"/>
    <w:rsid w:val="001F4BB3"/>
    <w:rsid w:val="001F4C5A"/>
    <w:rsid w:val="001F4DD8"/>
    <w:rsid w:val="001F4E03"/>
    <w:rsid w:val="001F4E14"/>
    <w:rsid w:val="001F4EEA"/>
    <w:rsid w:val="001F4F4E"/>
    <w:rsid w:val="001F5084"/>
    <w:rsid w:val="001F50B7"/>
    <w:rsid w:val="001F53DD"/>
    <w:rsid w:val="001F5463"/>
    <w:rsid w:val="001F556D"/>
    <w:rsid w:val="001F55A9"/>
    <w:rsid w:val="001F5613"/>
    <w:rsid w:val="001F57C1"/>
    <w:rsid w:val="001F5A03"/>
    <w:rsid w:val="001F5A54"/>
    <w:rsid w:val="001F5ACA"/>
    <w:rsid w:val="001F5B34"/>
    <w:rsid w:val="001F5B8D"/>
    <w:rsid w:val="001F5BC6"/>
    <w:rsid w:val="001F5DA5"/>
    <w:rsid w:val="001F5FCB"/>
    <w:rsid w:val="001F605B"/>
    <w:rsid w:val="001F6310"/>
    <w:rsid w:val="001F6377"/>
    <w:rsid w:val="001F66D0"/>
    <w:rsid w:val="001F673E"/>
    <w:rsid w:val="001F6818"/>
    <w:rsid w:val="001F681C"/>
    <w:rsid w:val="001F6848"/>
    <w:rsid w:val="001F6A65"/>
    <w:rsid w:val="001F6B51"/>
    <w:rsid w:val="001F6D01"/>
    <w:rsid w:val="001F6D20"/>
    <w:rsid w:val="001F6F25"/>
    <w:rsid w:val="001F6FBB"/>
    <w:rsid w:val="001F71E7"/>
    <w:rsid w:val="001F73BD"/>
    <w:rsid w:val="001F7426"/>
    <w:rsid w:val="001F74E9"/>
    <w:rsid w:val="001F753F"/>
    <w:rsid w:val="001F7625"/>
    <w:rsid w:val="001F77C7"/>
    <w:rsid w:val="001F77E5"/>
    <w:rsid w:val="001F788F"/>
    <w:rsid w:val="001F7CF7"/>
    <w:rsid w:val="001F7D6B"/>
    <w:rsid w:val="001F7E25"/>
    <w:rsid w:val="001F7E44"/>
    <w:rsid w:val="00200047"/>
    <w:rsid w:val="002000A8"/>
    <w:rsid w:val="00200144"/>
    <w:rsid w:val="0020018C"/>
    <w:rsid w:val="00200235"/>
    <w:rsid w:val="0020026E"/>
    <w:rsid w:val="002003DF"/>
    <w:rsid w:val="002004CC"/>
    <w:rsid w:val="002006F4"/>
    <w:rsid w:val="0020078C"/>
    <w:rsid w:val="002007D0"/>
    <w:rsid w:val="002008EA"/>
    <w:rsid w:val="00200A21"/>
    <w:rsid w:val="00200C2A"/>
    <w:rsid w:val="00200CB1"/>
    <w:rsid w:val="00200E1A"/>
    <w:rsid w:val="00201127"/>
    <w:rsid w:val="0020117B"/>
    <w:rsid w:val="00201373"/>
    <w:rsid w:val="002013D1"/>
    <w:rsid w:val="0020146E"/>
    <w:rsid w:val="00201525"/>
    <w:rsid w:val="00201548"/>
    <w:rsid w:val="00201863"/>
    <w:rsid w:val="00201A16"/>
    <w:rsid w:val="00201BED"/>
    <w:rsid w:val="00201BF8"/>
    <w:rsid w:val="00201C8E"/>
    <w:rsid w:val="00201D9D"/>
    <w:rsid w:val="00201DA9"/>
    <w:rsid w:val="00201F5C"/>
    <w:rsid w:val="0020201C"/>
    <w:rsid w:val="002020F9"/>
    <w:rsid w:val="0020225E"/>
    <w:rsid w:val="002022AE"/>
    <w:rsid w:val="002022BE"/>
    <w:rsid w:val="002023B3"/>
    <w:rsid w:val="002023CD"/>
    <w:rsid w:val="002023DF"/>
    <w:rsid w:val="00202663"/>
    <w:rsid w:val="00202679"/>
    <w:rsid w:val="0020268F"/>
    <w:rsid w:val="002029B1"/>
    <w:rsid w:val="002029FC"/>
    <w:rsid w:val="00202A11"/>
    <w:rsid w:val="00202B6F"/>
    <w:rsid w:val="00202C52"/>
    <w:rsid w:val="00202CAC"/>
    <w:rsid w:val="00202DA6"/>
    <w:rsid w:val="00202F7F"/>
    <w:rsid w:val="002030E4"/>
    <w:rsid w:val="00203138"/>
    <w:rsid w:val="002031D8"/>
    <w:rsid w:val="0020323A"/>
    <w:rsid w:val="0020362C"/>
    <w:rsid w:val="00203708"/>
    <w:rsid w:val="00203734"/>
    <w:rsid w:val="002038EB"/>
    <w:rsid w:val="00203D96"/>
    <w:rsid w:val="00203DED"/>
    <w:rsid w:val="00203E28"/>
    <w:rsid w:val="00203E51"/>
    <w:rsid w:val="00203ECA"/>
    <w:rsid w:val="00203F8F"/>
    <w:rsid w:val="0020410D"/>
    <w:rsid w:val="00204231"/>
    <w:rsid w:val="002043F2"/>
    <w:rsid w:val="00204524"/>
    <w:rsid w:val="002046D4"/>
    <w:rsid w:val="00204859"/>
    <w:rsid w:val="00204930"/>
    <w:rsid w:val="0020497C"/>
    <w:rsid w:val="0020497E"/>
    <w:rsid w:val="002049CB"/>
    <w:rsid w:val="00204A00"/>
    <w:rsid w:val="00204A9F"/>
    <w:rsid w:val="00204BCD"/>
    <w:rsid w:val="00204CB0"/>
    <w:rsid w:val="00204E36"/>
    <w:rsid w:val="00204F4E"/>
    <w:rsid w:val="00204FFD"/>
    <w:rsid w:val="00205165"/>
    <w:rsid w:val="002051AA"/>
    <w:rsid w:val="002052B6"/>
    <w:rsid w:val="002052C0"/>
    <w:rsid w:val="00205582"/>
    <w:rsid w:val="002055E0"/>
    <w:rsid w:val="00205680"/>
    <w:rsid w:val="00205744"/>
    <w:rsid w:val="00205793"/>
    <w:rsid w:val="00205981"/>
    <w:rsid w:val="00205AA4"/>
    <w:rsid w:val="00205B8C"/>
    <w:rsid w:val="00205BF3"/>
    <w:rsid w:val="00205DBB"/>
    <w:rsid w:val="00205EF4"/>
    <w:rsid w:val="00205EF8"/>
    <w:rsid w:val="0020602D"/>
    <w:rsid w:val="00206066"/>
    <w:rsid w:val="00206101"/>
    <w:rsid w:val="00206141"/>
    <w:rsid w:val="002063BE"/>
    <w:rsid w:val="00206470"/>
    <w:rsid w:val="002067A4"/>
    <w:rsid w:val="002067EB"/>
    <w:rsid w:val="002069A1"/>
    <w:rsid w:val="00206A6D"/>
    <w:rsid w:val="00206B2C"/>
    <w:rsid w:val="00206BD1"/>
    <w:rsid w:val="00206C28"/>
    <w:rsid w:val="00206EBC"/>
    <w:rsid w:val="0020704D"/>
    <w:rsid w:val="00207118"/>
    <w:rsid w:val="0020716B"/>
    <w:rsid w:val="002074B8"/>
    <w:rsid w:val="002074F2"/>
    <w:rsid w:val="0020771F"/>
    <w:rsid w:val="00207738"/>
    <w:rsid w:val="00207807"/>
    <w:rsid w:val="00207A79"/>
    <w:rsid w:val="00207C1D"/>
    <w:rsid w:val="00207CBD"/>
    <w:rsid w:val="00207D6D"/>
    <w:rsid w:val="00207D9C"/>
    <w:rsid w:val="00207DE1"/>
    <w:rsid w:val="00207E10"/>
    <w:rsid w:val="00207E57"/>
    <w:rsid w:val="00207E5E"/>
    <w:rsid w:val="0021035F"/>
    <w:rsid w:val="00210360"/>
    <w:rsid w:val="0021043D"/>
    <w:rsid w:val="002104CA"/>
    <w:rsid w:val="002104E3"/>
    <w:rsid w:val="00210847"/>
    <w:rsid w:val="00210890"/>
    <w:rsid w:val="00210975"/>
    <w:rsid w:val="00210B49"/>
    <w:rsid w:val="00210D63"/>
    <w:rsid w:val="00210DBA"/>
    <w:rsid w:val="00210E03"/>
    <w:rsid w:val="00210E92"/>
    <w:rsid w:val="00210EAD"/>
    <w:rsid w:val="00210FA3"/>
    <w:rsid w:val="0021101D"/>
    <w:rsid w:val="00211092"/>
    <w:rsid w:val="002114D3"/>
    <w:rsid w:val="002115A5"/>
    <w:rsid w:val="002115A9"/>
    <w:rsid w:val="00211798"/>
    <w:rsid w:val="002117B4"/>
    <w:rsid w:val="00211958"/>
    <w:rsid w:val="002119DC"/>
    <w:rsid w:val="00211C8A"/>
    <w:rsid w:val="00211CD4"/>
    <w:rsid w:val="00211D53"/>
    <w:rsid w:val="00211DC5"/>
    <w:rsid w:val="00211DCC"/>
    <w:rsid w:val="00211F0B"/>
    <w:rsid w:val="00211F75"/>
    <w:rsid w:val="00211FC3"/>
    <w:rsid w:val="00211FCE"/>
    <w:rsid w:val="00212287"/>
    <w:rsid w:val="00212513"/>
    <w:rsid w:val="002125A4"/>
    <w:rsid w:val="002125FB"/>
    <w:rsid w:val="0021275B"/>
    <w:rsid w:val="002127BC"/>
    <w:rsid w:val="002128AB"/>
    <w:rsid w:val="0021296D"/>
    <w:rsid w:val="00212AA0"/>
    <w:rsid w:val="00212D10"/>
    <w:rsid w:val="00212E81"/>
    <w:rsid w:val="00212F42"/>
    <w:rsid w:val="00213032"/>
    <w:rsid w:val="00213179"/>
    <w:rsid w:val="002132FA"/>
    <w:rsid w:val="002135B0"/>
    <w:rsid w:val="002135B9"/>
    <w:rsid w:val="00213B1F"/>
    <w:rsid w:val="00213B51"/>
    <w:rsid w:val="00213BC5"/>
    <w:rsid w:val="00213D0F"/>
    <w:rsid w:val="00213DD2"/>
    <w:rsid w:val="00213EDB"/>
    <w:rsid w:val="00213F1B"/>
    <w:rsid w:val="00213F9C"/>
    <w:rsid w:val="0021419D"/>
    <w:rsid w:val="00214319"/>
    <w:rsid w:val="0021439A"/>
    <w:rsid w:val="00214404"/>
    <w:rsid w:val="00214531"/>
    <w:rsid w:val="00214744"/>
    <w:rsid w:val="00214949"/>
    <w:rsid w:val="00214A50"/>
    <w:rsid w:val="00214D7E"/>
    <w:rsid w:val="00214FDA"/>
    <w:rsid w:val="00215391"/>
    <w:rsid w:val="002153BC"/>
    <w:rsid w:val="0021540B"/>
    <w:rsid w:val="0021540E"/>
    <w:rsid w:val="00215425"/>
    <w:rsid w:val="0021553E"/>
    <w:rsid w:val="002158B4"/>
    <w:rsid w:val="00215922"/>
    <w:rsid w:val="0021595A"/>
    <w:rsid w:val="002159BD"/>
    <w:rsid w:val="002159D4"/>
    <w:rsid w:val="00215BE4"/>
    <w:rsid w:val="00215D3D"/>
    <w:rsid w:val="00215F6A"/>
    <w:rsid w:val="00215FC9"/>
    <w:rsid w:val="00216069"/>
    <w:rsid w:val="0021634B"/>
    <w:rsid w:val="00216351"/>
    <w:rsid w:val="002164F6"/>
    <w:rsid w:val="002165D3"/>
    <w:rsid w:val="00216836"/>
    <w:rsid w:val="00216952"/>
    <w:rsid w:val="00216A96"/>
    <w:rsid w:val="00216B7C"/>
    <w:rsid w:val="00216C3B"/>
    <w:rsid w:val="00216C42"/>
    <w:rsid w:val="00216D5C"/>
    <w:rsid w:val="00216EA5"/>
    <w:rsid w:val="00216F20"/>
    <w:rsid w:val="0021701A"/>
    <w:rsid w:val="0021706B"/>
    <w:rsid w:val="00217146"/>
    <w:rsid w:val="002172D6"/>
    <w:rsid w:val="00217361"/>
    <w:rsid w:val="002173DF"/>
    <w:rsid w:val="002173F1"/>
    <w:rsid w:val="002174CB"/>
    <w:rsid w:val="00217652"/>
    <w:rsid w:val="00217827"/>
    <w:rsid w:val="00217888"/>
    <w:rsid w:val="0021791B"/>
    <w:rsid w:val="00217A16"/>
    <w:rsid w:val="00217C66"/>
    <w:rsid w:val="00217CA2"/>
    <w:rsid w:val="00217E6E"/>
    <w:rsid w:val="00217F28"/>
    <w:rsid w:val="002201E2"/>
    <w:rsid w:val="0022029D"/>
    <w:rsid w:val="0022053C"/>
    <w:rsid w:val="00220560"/>
    <w:rsid w:val="0022062E"/>
    <w:rsid w:val="0022077F"/>
    <w:rsid w:val="00220800"/>
    <w:rsid w:val="002208EF"/>
    <w:rsid w:val="00220CB2"/>
    <w:rsid w:val="00220D56"/>
    <w:rsid w:val="00220D80"/>
    <w:rsid w:val="00220E1C"/>
    <w:rsid w:val="00220EB5"/>
    <w:rsid w:val="00220F88"/>
    <w:rsid w:val="0022120E"/>
    <w:rsid w:val="00221295"/>
    <w:rsid w:val="0022142C"/>
    <w:rsid w:val="00221491"/>
    <w:rsid w:val="00221568"/>
    <w:rsid w:val="00221685"/>
    <w:rsid w:val="0022172D"/>
    <w:rsid w:val="0022179E"/>
    <w:rsid w:val="002218C4"/>
    <w:rsid w:val="00221958"/>
    <w:rsid w:val="00221AD6"/>
    <w:rsid w:val="00221BB5"/>
    <w:rsid w:val="00221CD9"/>
    <w:rsid w:val="00221DE5"/>
    <w:rsid w:val="00221DEF"/>
    <w:rsid w:val="00221DF5"/>
    <w:rsid w:val="00221E59"/>
    <w:rsid w:val="00221EDC"/>
    <w:rsid w:val="00221EED"/>
    <w:rsid w:val="00221FB1"/>
    <w:rsid w:val="002225F8"/>
    <w:rsid w:val="002226CC"/>
    <w:rsid w:val="0022289B"/>
    <w:rsid w:val="002228C3"/>
    <w:rsid w:val="00222A61"/>
    <w:rsid w:val="00222ABA"/>
    <w:rsid w:val="00222B5F"/>
    <w:rsid w:val="00222BC1"/>
    <w:rsid w:val="00222BCC"/>
    <w:rsid w:val="00222CEE"/>
    <w:rsid w:val="00222D4F"/>
    <w:rsid w:val="00222F1E"/>
    <w:rsid w:val="00222F62"/>
    <w:rsid w:val="00222F7C"/>
    <w:rsid w:val="0022302A"/>
    <w:rsid w:val="002231B2"/>
    <w:rsid w:val="0022330D"/>
    <w:rsid w:val="002233EF"/>
    <w:rsid w:val="00223424"/>
    <w:rsid w:val="0022348F"/>
    <w:rsid w:val="002235B8"/>
    <w:rsid w:val="00223669"/>
    <w:rsid w:val="00223805"/>
    <w:rsid w:val="00223901"/>
    <w:rsid w:val="002239C5"/>
    <w:rsid w:val="00223DDA"/>
    <w:rsid w:val="00223E09"/>
    <w:rsid w:val="00223E0A"/>
    <w:rsid w:val="00223E3B"/>
    <w:rsid w:val="00223E76"/>
    <w:rsid w:val="002240ED"/>
    <w:rsid w:val="002240EE"/>
    <w:rsid w:val="00224424"/>
    <w:rsid w:val="00224579"/>
    <w:rsid w:val="00224585"/>
    <w:rsid w:val="00224621"/>
    <w:rsid w:val="00224662"/>
    <w:rsid w:val="002246BC"/>
    <w:rsid w:val="0022473D"/>
    <w:rsid w:val="00224954"/>
    <w:rsid w:val="00224A43"/>
    <w:rsid w:val="00224B93"/>
    <w:rsid w:val="00224D4D"/>
    <w:rsid w:val="00225018"/>
    <w:rsid w:val="0022507C"/>
    <w:rsid w:val="00225091"/>
    <w:rsid w:val="00225098"/>
    <w:rsid w:val="002250C3"/>
    <w:rsid w:val="00225256"/>
    <w:rsid w:val="00225270"/>
    <w:rsid w:val="00225305"/>
    <w:rsid w:val="00225335"/>
    <w:rsid w:val="002254DA"/>
    <w:rsid w:val="00225807"/>
    <w:rsid w:val="00225B12"/>
    <w:rsid w:val="00225DF9"/>
    <w:rsid w:val="00225E08"/>
    <w:rsid w:val="00225EC6"/>
    <w:rsid w:val="00226123"/>
    <w:rsid w:val="00226157"/>
    <w:rsid w:val="002262D4"/>
    <w:rsid w:val="00226309"/>
    <w:rsid w:val="0022642B"/>
    <w:rsid w:val="002264A0"/>
    <w:rsid w:val="002264F8"/>
    <w:rsid w:val="00226600"/>
    <w:rsid w:val="0022663B"/>
    <w:rsid w:val="002266C9"/>
    <w:rsid w:val="00226864"/>
    <w:rsid w:val="00226903"/>
    <w:rsid w:val="00226A4D"/>
    <w:rsid w:val="00226B72"/>
    <w:rsid w:val="00226DA3"/>
    <w:rsid w:val="00226DB7"/>
    <w:rsid w:val="00226E0E"/>
    <w:rsid w:val="00226FBF"/>
    <w:rsid w:val="0022703C"/>
    <w:rsid w:val="0022706D"/>
    <w:rsid w:val="002274F6"/>
    <w:rsid w:val="00227567"/>
    <w:rsid w:val="002275F7"/>
    <w:rsid w:val="002276AA"/>
    <w:rsid w:val="002277A3"/>
    <w:rsid w:val="0022790F"/>
    <w:rsid w:val="00227939"/>
    <w:rsid w:val="00227960"/>
    <w:rsid w:val="00227B18"/>
    <w:rsid w:val="00227B2F"/>
    <w:rsid w:val="00227B55"/>
    <w:rsid w:val="00227CFE"/>
    <w:rsid w:val="00227D4B"/>
    <w:rsid w:val="00227F0B"/>
    <w:rsid w:val="00227F6F"/>
    <w:rsid w:val="002301D7"/>
    <w:rsid w:val="00230349"/>
    <w:rsid w:val="0023037C"/>
    <w:rsid w:val="002303B4"/>
    <w:rsid w:val="002303D5"/>
    <w:rsid w:val="002304CF"/>
    <w:rsid w:val="002304E0"/>
    <w:rsid w:val="00230544"/>
    <w:rsid w:val="00230608"/>
    <w:rsid w:val="00230622"/>
    <w:rsid w:val="00230637"/>
    <w:rsid w:val="00230725"/>
    <w:rsid w:val="00230739"/>
    <w:rsid w:val="00230860"/>
    <w:rsid w:val="0023096F"/>
    <w:rsid w:val="00230AA4"/>
    <w:rsid w:val="00230B26"/>
    <w:rsid w:val="00230B9B"/>
    <w:rsid w:val="00230C30"/>
    <w:rsid w:val="00230C94"/>
    <w:rsid w:val="00230D41"/>
    <w:rsid w:val="00230DDF"/>
    <w:rsid w:val="00230E63"/>
    <w:rsid w:val="00230EA7"/>
    <w:rsid w:val="00230F10"/>
    <w:rsid w:val="00230F12"/>
    <w:rsid w:val="00230F3B"/>
    <w:rsid w:val="00230F82"/>
    <w:rsid w:val="00230FE3"/>
    <w:rsid w:val="00231038"/>
    <w:rsid w:val="0023112E"/>
    <w:rsid w:val="00231140"/>
    <w:rsid w:val="00231173"/>
    <w:rsid w:val="002311B5"/>
    <w:rsid w:val="002312C7"/>
    <w:rsid w:val="002312D1"/>
    <w:rsid w:val="002316C0"/>
    <w:rsid w:val="002316CA"/>
    <w:rsid w:val="0023187C"/>
    <w:rsid w:val="00231912"/>
    <w:rsid w:val="0023196B"/>
    <w:rsid w:val="002319CB"/>
    <w:rsid w:val="002319EC"/>
    <w:rsid w:val="00231A2E"/>
    <w:rsid w:val="00231A7E"/>
    <w:rsid w:val="00231B38"/>
    <w:rsid w:val="00231C00"/>
    <w:rsid w:val="00231CB4"/>
    <w:rsid w:val="00231D19"/>
    <w:rsid w:val="00231D53"/>
    <w:rsid w:val="00231D67"/>
    <w:rsid w:val="00231F1A"/>
    <w:rsid w:val="002321FA"/>
    <w:rsid w:val="002324C1"/>
    <w:rsid w:val="002324EB"/>
    <w:rsid w:val="0023255D"/>
    <w:rsid w:val="0023260A"/>
    <w:rsid w:val="0023261F"/>
    <w:rsid w:val="002326A1"/>
    <w:rsid w:val="00232A9D"/>
    <w:rsid w:val="00232B1D"/>
    <w:rsid w:val="00232B5B"/>
    <w:rsid w:val="00232C64"/>
    <w:rsid w:val="00232D91"/>
    <w:rsid w:val="00232E31"/>
    <w:rsid w:val="00232F6C"/>
    <w:rsid w:val="00232F74"/>
    <w:rsid w:val="00233020"/>
    <w:rsid w:val="00233103"/>
    <w:rsid w:val="0023315A"/>
    <w:rsid w:val="00233193"/>
    <w:rsid w:val="002331E9"/>
    <w:rsid w:val="0023321E"/>
    <w:rsid w:val="00233349"/>
    <w:rsid w:val="00233438"/>
    <w:rsid w:val="0023361C"/>
    <w:rsid w:val="0023389B"/>
    <w:rsid w:val="0023390B"/>
    <w:rsid w:val="00233953"/>
    <w:rsid w:val="002339A6"/>
    <w:rsid w:val="00233A6D"/>
    <w:rsid w:val="00233A8C"/>
    <w:rsid w:val="00233AC5"/>
    <w:rsid w:val="00233CFC"/>
    <w:rsid w:val="00233D73"/>
    <w:rsid w:val="00233E29"/>
    <w:rsid w:val="00234010"/>
    <w:rsid w:val="00234122"/>
    <w:rsid w:val="002341FC"/>
    <w:rsid w:val="00234287"/>
    <w:rsid w:val="002342CE"/>
    <w:rsid w:val="002342DA"/>
    <w:rsid w:val="0023430D"/>
    <w:rsid w:val="0023438F"/>
    <w:rsid w:val="002343BB"/>
    <w:rsid w:val="00234405"/>
    <w:rsid w:val="00234489"/>
    <w:rsid w:val="00234502"/>
    <w:rsid w:val="00234555"/>
    <w:rsid w:val="002347F9"/>
    <w:rsid w:val="002348B7"/>
    <w:rsid w:val="002348CF"/>
    <w:rsid w:val="00234902"/>
    <w:rsid w:val="00234919"/>
    <w:rsid w:val="00234C77"/>
    <w:rsid w:val="00234DD1"/>
    <w:rsid w:val="00234E8F"/>
    <w:rsid w:val="00234EC7"/>
    <w:rsid w:val="00235043"/>
    <w:rsid w:val="002352C2"/>
    <w:rsid w:val="002354BC"/>
    <w:rsid w:val="00235579"/>
    <w:rsid w:val="0023560C"/>
    <w:rsid w:val="00235740"/>
    <w:rsid w:val="00235789"/>
    <w:rsid w:val="00235AED"/>
    <w:rsid w:val="00235C90"/>
    <w:rsid w:val="00235DFE"/>
    <w:rsid w:val="00235E52"/>
    <w:rsid w:val="00235FB5"/>
    <w:rsid w:val="0023600B"/>
    <w:rsid w:val="0023603C"/>
    <w:rsid w:val="00236372"/>
    <w:rsid w:val="00236504"/>
    <w:rsid w:val="0023653E"/>
    <w:rsid w:val="002366C0"/>
    <w:rsid w:val="002366DF"/>
    <w:rsid w:val="002367F2"/>
    <w:rsid w:val="002369E6"/>
    <w:rsid w:val="00236AEC"/>
    <w:rsid w:val="00236D5C"/>
    <w:rsid w:val="00236EEB"/>
    <w:rsid w:val="0023703A"/>
    <w:rsid w:val="002370AB"/>
    <w:rsid w:val="00237161"/>
    <w:rsid w:val="00237190"/>
    <w:rsid w:val="002371EA"/>
    <w:rsid w:val="002373ED"/>
    <w:rsid w:val="002375F1"/>
    <w:rsid w:val="002376F3"/>
    <w:rsid w:val="00237777"/>
    <w:rsid w:val="0023783F"/>
    <w:rsid w:val="0023788E"/>
    <w:rsid w:val="002379B7"/>
    <w:rsid w:val="002379BD"/>
    <w:rsid w:val="00237A2C"/>
    <w:rsid w:val="00237C49"/>
    <w:rsid w:val="00237C72"/>
    <w:rsid w:val="00237E62"/>
    <w:rsid w:val="00237EF0"/>
    <w:rsid w:val="00237FCD"/>
    <w:rsid w:val="002401B2"/>
    <w:rsid w:val="002403EE"/>
    <w:rsid w:val="00240403"/>
    <w:rsid w:val="002405A1"/>
    <w:rsid w:val="002405C5"/>
    <w:rsid w:val="0024066F"/>
    <w:rsid w:val="00240939"/>
    <w:rsid w:val="00240B7D"/>
    <w:rsid w:val="00240BCB"/>
    <w:rsid w:val="00240C0F"/>
    <w:rsid w:val="00240D6C"/>
    <w:rsid w:val="00240E37"/>
    <w:rsid w:val="00240F1B"/>
    <w:rsid w:val="00240FCD"/>
    <w:rsid w:val="00241076"/>
    <w:rsid w:val="002411A5"/>
    <w:rsid w:val="002411A7"/>
    <w:rsid w:val="002414C2"/>
    <w:rsid w:val="0024165E"/>
    <w:rsid w:val="00241817"/>
    <w:rsid w:val="00241887"/>
    <w:rsid w:val="002419CD"/>
    <w:rsid w:val="002419EC"/>
    <w:rsid w:val="00241D3E"/>
    <w:rsid w:val="00241D43"/>
    <w:rsid w:val="00241D5C"/>
    <w:rsid w:val="00241E25"/>
    <w:rsid w:val="00241F79"/>
    <w:rsid w:val="00241FFE"/>
    <w:rsid w:val="0024205C"/>
    <w:rsid w:val="002420D3"/>
    <w:rsid w:val="0024218A"/>
    <w:rsid w:val="00242316"/>
    <w:rsid w:val="00242450"/>
    <w:rsid w:val="0024258E"/>
    <w:rsid w:val="002425AB"/>
    <w:rsid w:val="002425BC"/>
    <w:rsid w:val="002425E6"/>
    <w:rsid w:val="0024267C"/>
    <w:rsid w:val="00242682"/>
    <w:rsid w:val="002429A0"/>
    <w:rsid w:val="002429AA"/>
    <w:rsid w:val="00242D7B"/>
    <w:rsid w:val="002430EE"/>
    <w:rsid w:val="00243111"/>
    <w:rsid w:val="00243301"/>
    <w:rsid w:val="00243839"/>
    <w:rsid w:val="00243BD1"/>
    <w:rsid w:val="00243D21"/>
    <w:rsid w:val="00243E9B"/>
    <w:rsid w:val="00243FCE"/>
    <w:rsid w:val="002441CF"/>
    <w:rsid w:val="002441F6"/>
    <w:rsid w:val="002441F9"/>
    <w:rsid w:val="002442E7"/>
    <w:rsid w:val="00244384"/>
    <w:rsid w:val="002444FD"/>
    <w:rsid w:val="00244525"/>
    <w:rsid w:val="0024452E"/>
    <w:rsid w:val="00244A13"/>
    <w:rsid w:val="00244B9D"/>
    <w:rsid w:val="00244C60"/>
    <w:rsid w:val="00244CE7"/>
    <w:rsid w:val="00244E48"/>
    <w:rsid w:val="00244FF0"/>
    <w:rsid w:val="00245005"/>
    <w:rsid w:val="002450FE"/>
    <w:rsid w:val="002451A0"/>
    <w:rsid w:val="002451EA"/>
    <w:rsid w:val="002457C9"/>
    <w:rsid w:val="00245831"/>
    <w:rsid w:val="00245A05"/>
    <w:rsid w:val="00245A0F"/>
    <w:rsid w:val="00245B0A"/>
    <w:rsid w:val="00245BEE"/>
    <w:rsid w:val="00245BF4"/>
    <w:rsid w:val="00245C3B"/>
    <w:rsid w:val="00245CE2"/>
    <w:rsid w:val="00245D16"/>
    <w:rsid w:val="00245E2F"/>
    <w:rsid w:val="00245E4D"/>
    <w:rsid w:val="0024606C"/>
    <w:rsid w:val="00246245"/>
    <w:rsid w:val="00246572"/>
    <w:rsid w:val="0024661E"/>
    <w:rsid w:val="00246662"/>
    <w:rsid w:val="00246770"/>
    <w:rsid w:val="00246AF9"/>
    <w:rsid w:val="00247000"/>
    <w:rsid w:val="002471C4"/>
    <w:rsid w:val="002471DC"/>
    <w:rsid w:val="002471F3"/>
    <w:rsid w:val="00247238"/>
    <w:rsid w:val="002472AB"/>
    <w:rsid w:val="00247500"/>
    <w:rsid w:val="00247569"/>
    <w:rsid w:val="00247619"/>
    <w:rsid w:val="00247647"/>
    <w:rsid w:val="0024769B"/>
    <w:rsid w:val="00247743"/>
    <w:rsid w:val="0024777A"/>
    <w:rsid w:val="0024785D"/>
    <w:rsid w:val="002478AA"/>
    <w:rsid w:val="00247A08"/>
    <w:rsid w:val="00247C84"/>
    <w:rsid w:val="00247D3F"/>
    <w:rsid w:val="00247E86"/>
    <w:rsid w:val="00247FF2"/>
    <w:rsid w:val="00250002"/>
    <w:rsid w:val="002502DC"/>
    <w:rsid w:val="002504D5"/>
    <w:rsid w:val="0025056D"/>
    <w:rsid w:val="00250574"/>
    <w:rsid w:val="0025058A"/>
    <w:rsid w:val="0025063A"/>
    <w:rsid w:val="00250757"/>
    <w:rsid w:val="002507A2"/>
    <w:rsid w:val="0025081B"/>
    <w:rsid w:val="00250955"/>
    <w:rsid w:val="002509DF"/>
    <w:rsid w:val="00250B5A"/>
    <w:rsid w:val="00250B6F"/>
    <w:rsid w:val="00250BC4"/>
    <w:rsid w:val="00250BE9"/>
    <w:rsid w:val="00250BFB"/>
    <w:rsid w:val="00250E48"/>
    <w:rsid w:val="00250E5F"/>
    <w:rsid w:val="00250F3D"/>
    <w:rsid w:val="00250F79"/>
    <w:rsid w:val="00251002"/>
    <w:rsid w:val="002510F2"/>
    <w:rsid w:val="002511B4"/>
    <w:rsid w:val="0025123A"/>
    <w:rsid w:val="0025141A"/>
    <w:rsid w:val="00251457"/>
    <w:rsid w:val="002514CA"/>
    <w:rsid w:val="0025151E"/>
    <w:rsid w:val="00251529"/>
    <w:rsid w:val="00251543"/>
    <w:rsid w:val="0025159F"/>
    <w:rsid w:val="002515CE"/>
    <w:rsid w:val="00251640"/>
    <w:rsid w:val="00251702"/>
    <w:rsid w:val="0025173B"/>
    <w:rsid w:val="0025176E"/>
    <w:rsid w:val="0025178D"/>
    <w:rsid w:val="0025191B"/>
    <w:rsid w:val="00251B64"/>
    <w:rsid w:val="00251BDE"/>
    <w:rsid w:val="00251C5C"/>
    <w:rsid w:val="00251D24"/>
    <w:rsid w:val="00251E2F"/>
    <w:rsid w:val="00252055"/>
    <w:rsid w:val="002521EE"/>
    <w:rsid w:val="0025229E"/>
    <w:rsid w:val="002522CD"/>
    <w:rsid w:val="002523E9"/>
    <w:rsid w:val="00252441"/>
    <w:rsid w:val="00252772"/>
    <w:rsid w:val="002527A3"/>
    <w:rsid w:val="0025284A"/>
    <w:rsid w:val="00252868"/>
    <w:rsid w:val="0025293A"/>
    <w:rsid w:val="00252B70"/>
    <w:rsid w:val="00252C65"/>
    <w:rsid w:val="00252D93"/>
    <w:rsid w:val="00252E15"/>
    <w:rsid w:val="00252F92"/>
    <w:rsid w:val="00253389"/>
    <w:rsid w:val="002534B2"/>
    <w:rsid w:val="002536E1"/>
    <w:rsid w:val="002537A8"/>
    <w:rsid w:val="0025388A"/>
    <w:rsid w:val="002538C1"/>
    <w:rsid w:val="00253B2A"/>
    <w:rsid w:val="00254089"/>
    <w:rsid w:val="002541D1"/>
    <w:rsid w:val="002541D9"/>
    <w:rsid w:val="002541FF"/>
    <w:rsid w:val="0025423D"/>
    <w:rsid w:val="00254309"/>
    <w:rsid w:val="00254322"/>
    <w:rsid w:val="002543CF"/>
    <w:rsid w:val="002543FF"/>
    <w:rsid w:val="00254440"/>
    <w:rsid w:val="00254549"/>
    <w:rsid w:val="00254710"/>
    <w:rsid w:val="00254755"/>
    <w:rsid w:val="002547CB"/>
    <w:rsid w:val="002547F2"/>
    <w:rsid w:val="002549CF"/>
    <w:rsid w:val="002549D3"/>
    <w:rsid w:val="00254AD6"/>
    <w:rsid w:val="00254B51"/>
    <w:rsid w:val="00254CDB"/>
    <w:rsid w:val="00254EC6"/>
    <w:rsid w:val="00254EE8"/>
    <w:rsid w:val="00254FA7"/>
    <w:rsid w:val="0025507C"/>
    <w:rsid w:val="002550A1"/>
    <w:rsid w:val="002550AF"/>
    <w:rsid w:val="002554A2"/>
    <w:rsid w:val="002555A0"/>
    <w:rsid w:val="002555AB"/>
    <w:rsid w:val="002556A9"/>
    <w:rsid w:val="002557F7"/>
    <w:rsid w:val="002559D6"/>
    <w:rsid w:val="00255A36"/>
    <w:rsid w:val="00255A98"/>
    <w:rsid w:val="00255B5C"/>
    <w:rsid w:val="00255CDC"/>
    <w:rsid w:val="00255E58"/>
    <w:rsid w:val="0025612E"/>
    <w:rsid w:val="00256131"/>
    <w:rsid w:val="00256143"/>
    <w:rsid w:val="00256164"/>
    <w:rsid w:val="002562FF"/>
    <w:rsid w:val="002563C3"/>
    <w:rsid w:val="002563EA"/>
    <w:rsid w:val="00256427"/>
    <w:rsid w:val="002566E9"/>
    <w:rsid w:val="00256908"/>
    <w:rsid w:val="0025695B"/>
    <w:rsid w:val="00256972"/>
    <w:rsid w:val="00256A5B"/>
    <w:rsid w:val="00256A96"/>
    <w:rsid w:val="00256BAE"/>
    <w:rsid w:val="00256C88"/>
    <w:rsid w:val="00256F14"/>
    <w:rsid w:val="00257165"/>
    <w:rsid w:val="00257259"/>
    <w:rsid w:val="00257620"/>
    <w:rsid w:val="00257622"/>
    <w:rsid w:val="002576B4"/>
    <w:rsid w:val="00257736"/>
    <w:rsid w:val="0025776A"/>
    <w:rsid w:val="002577B2"/>
    <w:rsid w:val="002579EE"/>
    <w:rsid w:val="00257B8A"/>
    <w:rsid w:val="0026002E"/>
    <w:rsid w:val="00260070"/>
    <w:rsid w:val="0026015C"/>
    <w:rsid w:val="00260314"/>
    <w:rsid w:val="002603AC"/>
    <w:rsid w:val="002603AE"/>
    <w:rsid w:val="0026077E"/>
    <w:rsid w:val="002607E9"/>
    <w:rsid w:val="002608E4"/>
    <w:rsid w:val="0026097F"/>
    <w:rsid w:val="002609BC"/>
    <w:rsid w:val="00260A72"/>
    <w:rsid w:val="00260BBD"/>
    <w:rsid w:val="00260C2C"/>
    <w:rsid w:val="00260CCA"/>
    <w:rsid w:val="00260D3D"/>
    <w:rsid w:val="00260E03"/>
    <w:rsid w:val="00260EA8"/>
    <w:rsid w:val="00260ED8"/>
    <w:rsid w:val="00260EF8"/>
    <w:rsid w:val="00260FC3"/>
    <w:rsid w:val="002610B0"/>
    <w:rsid w:val="002611AB"/>
    <w:rsid w:val="00261342"/>
    <w:rsid w:val="00261607"/>
    <w:rsid w:val="00261949"/>
    <w:rsid w:val="00261E17"/>
    <w:rsid w:val="002622AE"/>
    <w:rsid w:val="00262455"/>
    <w:rsid w:val="00262484"/>
    <w:rsid w:val="002624B5"/>
    <w:rsid w:val="002624CD"/>
    <w:rsid w:val="00262543"/>
    <w:rsid w:val="00262560"/>
    <w:rsid w:val="00262667"/>
    <w:rsid w:val="00262838"/>
    <w:rsid w:val="0026296E"/>
    <w:rsid w:val="002629E5"/>
    <w:rsid w:val="00262A6D"/>
    <w:rsid w:val="00262C3F"/>
    <w:rsid w:val="00262D23"/>
    <w:rsid w:val="00262D4A"/>
    <w:rsid w:val="00262D54"/>
    <w:rsid w:val="00263190"/>
    <w:rsid w:val="00263262"/>
    <w:rsid w:val="0026326A"/>
    <w:rsid w:val="002633FC"/>
    <w:rsid w:val="00263438"/>
    <w:rsid w:val="002634D2"/>
    <w:rsid w:val="002636D2"/>
    <w:rsid w:val="00263811"/>
    <w:rsid w:val="00263879"/>
    <w:rsid w:val="00263AFC"/>
    <w:rsid w:val="00263B0A"/>
    <w:rsid w:val="00263B4F"/>
    <w:rsid w:val="00263BE6"/>
    <w:rsid w:val="00263D40"/>
    <w:rsid w:val="0026402E"/>
    <w:rsid w:val="00264051"/>
    <w:rsid w:val="002640A0"/>
    <w:rsid w:val="002642F4"/>
    <w:rsid w:val="0026441D"/>
    <w:rsid w:val="0026444A"/>
    <w:rsid w:val="0026453C"/>
    <w:rsid w:val="0026457D"/>
    <w:rsid w:val="002645D6"/>
    <w:rsid w:val="00264654"/>
    <w:rsid w:val="00264788"/>
    <w:rsid w:val="00264862"/>
    <w:rsid w:val="0026491B"/>
    <w:rsid w:val="00264948"/>
    <w:rsid w:val="00264B0C"/>
    <w:rsid w:val="00264EA2"/>
    <w:rsid w:val="00264F03"/>
    <w:rsid w:val="0026504C"/>
    <w:rsid w:val="00265147"/>
    <w:rsid w:val="002652F9"/>
    <w:rsid w:val="0026534A"/>
    <w:rsid w:val="00265636"/>
    <w:rsid w:val="00265806"/>
    <w:rsid w:val="00265943"/>
    <w:rsid w:val="00265979"/>
    <w:rsid w:val="00265C5D"/>
    <w:rsid w:val="00265FD5"/>
    <w:rsid w:val="0026605F"/>
    <w:rsid w:val="0026609F"/>
    <w:rsid w:val="00266126"/>
    <w:rsid w:val="002661E8"/>
    <w:rsid w:val="0026624E"/>
    <w:rsid w:val="00266268"/>
    <w:rsid w:val="002663FE"/>
    <w:rsid w:val="00266452"/>
    <w:rsid w:val="0026649E"/>
    <w:rsid w:val="00266533"/>
    <w:rsid w:val="0026661C"/>
    <w:rsid w:val="002668CF"/>
    <w:rsid w:val="002668F9"/>
    <w:rsid w:val="00266C7D"/>
    <w:rsid w:val="00266E77"/>
    <w:rsid w:val="002671B1"/>
    <w:rsid w:val="0026724E"/>
    <w:rsid w:val="002673E3"/>
    <w:rsid w:val="00267588"/>
    <w:rsid w:val="002675B2"/>
    <w:rsid w:val="002675B3"/>
    <w:rsid w:val="00267654"/>
    <w:rsid w:val="00267975"/>
    <w:rsid w:val="002679A0"/>
    <w:rsid w:val="00267B1D"/>
    <w:rsid w:val="00270005"/>
    <w:rsid w:val="0027009E"/>
    <w:rsid w:val="002700A4"/>
    <w:rsid w:val="00270501"/>
    <w:rsid w:val="00270609"/>
    <w:rsid w:val="0027064D"/>
    <w:rsid w:val="002706FF"/>
    <w:rsid w:val="0027079E"/>
    <w:rsid w:val="0027098B"/>
    <w:rsid w:val="00270A3D"/>
    <w:rsid w:val="00270A52"/>
    <w:rsid w:val="00270AC3"/>
    <w:rsid w:val="00270BFE"/>
    <w:rsid w:val="00270C3E"/>
    <w:rsid w:val="00270DDE"/>
    <w:rsid w:val="00270E2F"/>
    <w:rsid w:val="00270F04"/>
    <w:rsid w:val="00271020"/>
    <w:rsid w:val="00271106"/>
    <w:rsid w:val="00271142"/>
    <w:rsid w:val="0027121F"/>
    <w:rsid w:val="00271243"/>
    <w:rsid w:val="0027137A"/>
    <w:rsid w:val="0027160A"/>
    <w:rsid w:val="00271920"/>
    <w:rsid w:val="002719D5"/>
    <w:rsid w:val="00271AA0"/>
    <w:rsid w:val="00271B36"/>
    <w:rsid w:val="00271B92"/>
    <w:rsid w:val="00271C8F"/>
    <w:rsid w:val="00271CD5"/>
    <w:rsid w:val="00271DA0"/>
    <w:rsid w:val="00271E1B"/>
    <w:rsid w:val="00271E27"/>
    <w:rsid w:val="00271E36"/>
    <w:rsid w:val="00271E76"/>
    <w:rsid w:val="00272325"/>
    <w:rsid w:val="0027236C"/>
    <w:rsid w:val="00272444"/>
    <w:rsid w:val="00272473"/>
    <w:rsid w:val="00272619"/>
    <w:rsid w:val="002726D0"/>
    <w:rsid w:val="0027290B"/>
    <w:rsid w:val="00272A25"/>
    <w:rsid w:val="00272A4F"/>
    <w:rsid w:val="00272AE6"/>
    <w:rsid w:val="00272B33"/>
    <w:rsid w:val="00272B41"/>
    <w:rsid w:val="00272BBA"/>
    <w:rsid w:val="00272BCE"/>
    <w:rsid w:val="00272DBE"/>
    <w:rsid w:val="00272DE0"/>
    <w:rsid w:val="00272E91"/>
    <w:rsid w:val="00272F5B"/>
    <w:rsid w:val="00273098"/>
    <w:rsid w:val="00273152"/>
    <w:rsid w:val="0027317F"/>
    <w:rsid w:val="00273232"/>
    <w:rsid w:val="0027323F"/>
    <w:rsid w:val="0027329A"/>
    <w:rsid w:val="0027330C"/>
    <w:rsid w:val="00273346"/>
    <w:rsid w:val="00273379"/>
    <w:rsid w:val="0027340F"/>
    <w:rsid w:val="00273541"/>
    <w:rsid w:val="002736A3"/>
    <w:rsid w:val="002738B3"/>
    <w:rsid w:val="002739A9"/>
    <w:rsid w:val="00273A23"/>
    <w:rsid w:val="00273A87"/>
    <w:rsid w:val="00273A93"/>
    <w:rsid w:val="00273B2B"/>
    <w:rsid w:val="00273BA5"/>
    <w:rsid w:val="00273BE8"/>
    <w:rsid w:val="00273CDE"/>
    <w:rsid w:val="00273D7C"/>
    <w:rsid w:val="00273E30"/>
    <w:rsid w:val="00273E50"/>
    <w:rsid w:val="00274045"/>
    <w:rsid w:val="00274218"/>
    <w:rsid w:val="0027445F"/>
    <w:rsid w:val="002744FC"/>
    <w:rsid w:val="00274618"/>
    <w:rsid w:val="002747DF"/>
    <w:rsid w:val="00274AAB"/>
    <w:rsid w:val="00274AC0"/>
    <w:rsid w:val="00274B79"/>
    <w:rsid w:val="00274B89"/>
    <w:rsid w:val="00274BF2"/>
    <w:rsid w:val="00274DEA"/>
    <w:rsid w:val="00274DF3"/>
    <w:rsid w:val="00274FF3"/>
    <w:rsid w:val="00275240"/>
    <w:rsid w:val="00275367"/>
    <w:rsid w:val="002753D7"/>
    <w:rsid w:val="00275459"/>
    <w:rsid w:val="0027558F"/>
    <w:rsid w:val="0027575C"/>
    <w:rsid w:val="00275770"/>
    <w:rsid w:val="00275873"/>
    <w:rsid w:val="002758FC"/>
    <w:rsid w:val="0027593B"/>
    <w:rsid w:val="00275B60"/>
    <w:rsid w:val="00275D0F"/>
    <w:rsid w:val="00275E17"/>
    <w:rsid w:val="00275F55"/>
    <w:rsid w:val="002760E2"/>
    <w:rsid w:val="00276154"/>
    <w:rsid w:val="002761FE"/>
    <w:rsid w:val="0027626D"/>
    <w:rsid w:val="002762A7"/>
    <w:rsid w:val="002763E8"/>
    <w:rsid w:val="002763F9"/>
    <w:rsid w:val="0027657A"/>
    <w:rsid w:val="002766CE"/>
    <w:rsid w:val="0027684C"/>
    <w:rsid w:val="002768EE"/>
    <w:rsid w:val="00276A20"/>
    <w:rsid w:val="00276B4C"/>
    <w:rsid w:val="00276BA0"/>
    <w:rsid w:val="00276D31"/>
    <w:rsid w:val="00276E73"/>
    <w:rsid w:val="00276EA5"/>
    <w:rsid w:val="00276F6A"/>
    <w:rsid w:val="002772AD"/>
    <w:rsid w:val="00277388"/>
    <w:rsid w:val="00277488"/>
    <w:rsid w:val="00277538"/>
    <w:rsid w:val="002775EC"/>
    <w:rsid w:val="0027760D"/>
    <w:rsid w:val="002776CC"/>
    <w:rsid w:val="0027775F"/>
    <w:rsid w:val="00277867"/>
    <w:rsid w:val="002779DE"/>
    <w:rsid w:val="00277DE5"/>
    <w:rsid w:val="00277F3E"/>
    <w:rsid w:val="00277FA6"/>
    <w:rsid w:val="00280002"/>
    <w:rsid w:val="0028004D"/>
    <w:rsid w:val="00280256"/>
    <w:rsid w:val="00280328"/>
    <w:rsid w:val="00280455"/>
    <w:rsid w:val="0028048C"/>
    <w:rsid w:val="00280522"/>
    <w:rsid w:val="002805F0"/>
    <w:rsid w:val="0028070D"/>
    <w:rsid w:val="0028072A"/>
    <w:rsid w:val="002807E4"/>
    <w:rsid w:val="00280962"/>
    <w:rsid w:val="00280A53"/>
    <w:rsid w:val="00280AA4"/>
    <w:rsid w:val="00280B3A"/>
    <w:rsid w:val="00280B4A"/>
    <w:rsid w:val="00280D95"/>
    <w:rsid w:val="00280F08"/>
    <w:rsid w:val="00280F89"/>
    <w:rsid w:val="00281091"/>
    <w:rsid w:val="002810AD"/>
    <w:rsid w:val="002811B9"/>
    <w:rsid w:val="002811F2"/>
    <w:rsid w:val="0028125C"/>
    <w:rsid w:val="00281388"/>
    <w:rsid w:val="00281625"/>
    <w:rsid w:val="00281814"/>
    <w:rsid w:val="0028183B"/>
    <w:rsid w:val="0028189E"/>
    <w:rsid w:val="002818FF"/>
    <w:rsid w:val="00281985"/>
    <w:rsid w:val="00281A7A"/>
    <w:rsid w:val="00281BE1"/>
    <w:rsid w:val="00281F93"/>
    <w:rsid w:val="00282121"/>
    <w:rsid w:val="0028213F"/>
    <w:rsid w:val="0028223D"/>
    <w:rsid w:val="00282312"/>
    <w:rsid w:val="00282361"/>
    <w:rsid w:val="00282596"/>
    <w:rsid w:val="002825AC"/>
    <w:rsid w:val="00282657"/>
    <w:rsid w:val="002826AD"/>
    <w:rsid w:val="002826FF"/>
    <w:rsid w:val="002827ED"/>
    <w:rsid w:val="00282867"/>
    <w:rsid w:val="00282B7A"/>
    <w:rsid w:val="00282BD2"/>
    <w:rsid w:val="00282D0C"/>
    <w:rsid w:val="00282F13"/>
    <w:rsid w:val="00282F43"/>
    <w:rsid w:val="00282F60"/>
    <w:rsid w:val="002830AB"/>
    <w:rsid w:val="00283187"/>
    <w:rsid w:val="002831B0"/>
    <w:rsid w:val="0028338F"/>
    <w:rsid w:val="002835F3"/>
    <w:rsid w:val="0028360E"/>
    <w:rsid w:val="002836F1"/>
    <w:rsid w:val="0028383D"/>
    <w:rsid w:val="0028391B"/>
    <w:rsid w:val="002839B8"/>
    <w:rsid w:val="00283A76"/>
    <w:rsid w:val="00283A8D"/>
    <w:rsid w:val="00283B12"/>
    <w:rsid w:val="00283C0F"/>
    <w:rsid w:val="00283C87"/>
    <w:rsid w:val="00283D37"/>
    <w:rsid w:val="00283E1D"/>
    <w:rsid w:val="00283E3C"/>
    <w:rsid w:val="00283E4D"/>
    <w:rsid w:val="00283FE2"/>
    <w:rsid w:val="00284162"/>
    <w:rsid w:val="00284177"/>
    <w:rsid w:val="0028429B"/>
    <w:rsid w:val="002842D9"/>
    <w:rsid w:val="0028438B"/>
    <w:rsid w:val="002845A0"/>
    <w:rsid w:val="00284864"/>
    <w:rsid w:val="00284976"/>
    <w:rsid w:val="0028497F"/>
    <w:rsid w:val="00284992"/>
    <w:rsid w:val="00284A9D"/>
    <w:rsid w:val="00284BF9"/>
    <w:rsid w:val="00284C56"/>
    <w:rsid w:val="00284D7A"/>
    <w:rsid w:val="00284D8E"/>
    <w:rsid w:val="00284FA2"/>
    <w:rsid w:val="002851F9"/>
    <w:rsid w:val="00285360"/>
    <w:rsid w:val="002854BF"/>
    <w:rsid w:val="002855FE"/>
    <w:rsid w:val="00285671"/>
    <w:rsid w:val="00285766"/>
    <w:rsid w:val="002857E5"/>
    <w:rsid w:val="00285865"/>
    <w:rsid w:val="002858B6"/>
    <w:rsid w:val="00285C1A"/>
    <w:rsid w:val="00285CA4"/>
    <w:rsid w:val="00285E23"/>
    <w:rsid w:val="0028609B"/>
    <w:rsid w:val="002860F4"/>
    <w:rsid w:val="0028663B"/>
    <w:rsid w:val="002866E5"/>
    <w:rsid w:val="002866FE"/>
    <w:rsid w:val="002869A1"/>
    <w:rsid w:val="002869D4"/>
    <w:rsid w:val="00286A69"/>
    <w:rsid w:val="00286BD2"/>
    <w:rsid w:val="00286C2F"/>
    <w:rsid w:val="00286C44"/>
    <w:rsid w:val="00286CB6"/>
    <w:rsid w:val="00286CF7"/>
    <w:rsid w:val="00286D18"/>
    <w:rsid w:val="00286E74"/>
    <w:rsid w:val="00287169"/>
    <w:rsid w:val="00287180"/>
    <w:rsid w:val="0028730D"/>
    <w:rsid w:val="00287385"/>
    <w:rsid w:val="00287411"/>
    <w:rsid w:val="00287436"/>
    <w:rsid w:val="00287484"/>
    <w:rsid w:val="0028754B"/>
    <w:rsid w:val="002876C5"/>
    <w:rsid w:val="002876FB"/>
    <w:rsid w:val="00287856"/>
    <w:rsid w:val="00287893"/>
    <w:rsid w:val="002879D7"/>
    <w:rsid w:val="00287BA5"/>
    <w:rsid w:val="00287CF6"/>
    <w:rsid w:val="00287EF2"/>
    <w:rsid w:val="00287F95"/>
    <w:rsid w:val="00290087"/>
    <w:rsid w:val="00290092"/>
    <w:rsid w:val="002900C9"/>
    <w:rsid w:val="002900DF"/>
    <w:rsid w:val="00290259"/>
    <w:rsid w:val="0029033B"/>
    <w:rsid w:val="002903FE"/>
    <w:rsid w:val="00290421"/>
    <w:rsid w:val="002904B2"/>
    <w:rsid w:val="00290530"/>
    <w:rsid w:val="002906EE"/>
    <w:rsid w:val="002908AC"/>
    <w:rsid w:val="00290A29"/>
    <w:rsid w:val="00290A4E"/>
    <w:rsid w:val="00290A56"/>
    <w:rsid w:val="00290C1C"/>
    <w:rsid w:val="00290D09"/>
    <w:rsid w:val="00290D10"/>
    <w:rsid w:val="00290D85"/>
    <w:rsid w:val="00290ECF"/>
    <w:rsid w:val="00290FB6"/>
    <w:rsid w:val="002912A6"/>
    <w:rsid w:val="00291439"/>
    <w:rsid w:val="0029152B"/>
    <w:rsid w:val="0029166E"/>
    <w:rsid w:val="002916EA"/>
    <w:rsid w:val="002917B0"/>
    <w:rsid w:val="002917DF"/>
    <w:rsid w:val="0029181A"/>
    <w:rsid w:val="002918A6"/>
    <w:rsid w:val="00291999"/>
    <w:rsid w:val="002919BB"/>
    <w:rsid w:val="002919CC"/>
    <w:rsid w:val="00291A20"/>
    <w:rsid w:val="00291B34"/>
    <w:rsid w:val="00291C7E"/>
    <w:rsid w:val="00291E89"/>
    <w:rsid w:val="00291EEB"/>
    <w:rsid w:val="00291EF2"/>
    <w:rsid w:val="00291F3E"/>
    <w:rsid w:val="00291F61"/>
    <w:rsid w:val="00292110"/>
    <w:rsid w:val="00292196"/>
    <w:rsid w:val="002922ED"/>
    <w:rsid w:val="0029268E"/>
    <w:rsid w:val="00292869"/>
    <w:rsid w:val="00292894"/>
    <w:rsid w:val="0029294C"/>
    <w:rsid w:val="00292A00"/>
    <w:rsid w:val="00292B13"/>
    <w:rsid w:val="00292BC1"/>
    <w:rsid w:val="00292E9A"/>
    <w:rsid w:val="00293043"/>
    <w:rsid w:val="0029305A"/>
    <w:rsid w:val="002930CD"/>
    <w:rsid w:val="002930E1"/>
    <w:rsid w:val="00293188"/>
    <w:rsid w:val="002931AF"/>
    <w:rsid w:val="00293283"/>
    <w:rsid w:val="0029365C"/>
    <w:rsid w:val="002936A4"/>
    <w:rsid w:val="0029372D"/>
    <w:rsid w:val="00293883"/>
    <w:rsid w:val="0029388A"/>
    <w:rsid w:val="00293A04"/>
    <w:rsid w:val="00293A29"/>
    <w:rsid w:val="00293D8A"/>
    <w:rsid w:val="00293E30"/>
    <w:rsid w:val="00293ED5"/>
    <w:rsid w:val="00294014"/>
    <w:rsid w:val="0029424C"/>
    <w:rsid w:val="00294303"/>
    <w:rsid w:val="00294346"/>
    <w:rsid w:val="0029436A"/>
    <w:rsid w:val="0029456F"/>
    <w:rsid w:val="00294620"/>
    <w:rsid w:val="0029479E"/>
    <w:rsid w:val="00294804"/>
    <w:rsid w:val="0029494C"/>
    <w:rsid w:val="002949AA"/>
    <w:rsid w:val="002949EA"/>
    <w:rsid w:val="00294B65"/>
    <w:rsid w:val="00294C4B"/>
    <w:rsid w:val="00294CE9"/>
    <w:rsid w:val="00294CEC"/>
    <w:rsid w:val="00294E01"/>
    <w:rsid w:val="00295088"/>
    <w:rsid w:val="00295131"/>
    <w:rsid w:val="0029513A"/>
    <w:rsid w:val="00295163"/>
    <w:rsid w:val="002954D2"/>
    <w:rsid w:val="00295673"/>
    <w:rsid w:val="00295699"/>
    <w:rsid w:val="00295750"/>
    <w:rsid w:val="0029582E"/>
    <w:rsid w:val="00295886"/>
    <w:rsid w:val="002958FF"/>
    <w:rsid w:val="00295911"/>
    <w:rsid w:val="00295927"/>
    <w:rsid w:val="00295979"/>
    <w:rsid w:val="0029597A"/>
    <w:rsid w:val="00295A7F"/>
    <w:rsid w:val="00295B75"/>
    <w:rsid w:val="00295CD6"/>
    <w:rsid w:val="00295D19"/>
    <w:rsid w:val="00295E41"/>
    <w:rsid w:val="00295E9E"/>
    <w:rsid w:val="00296039"/>
    <w:rsid w:val="002960A6"/>
    <w:rsid w:val="0029616C"/>
    <w:rsid w:val="00296245"/>
    <w:rsid w:val="002963F5"/>
    <w:rsid w:val="0029652C"/>
    <w:rsid w:val="00296542"/>
    <w:rsid w:val="002965B0"/>
    <w:rsid w:val="002965DA"/>
    <w:rsid w:val="0029662E"/>
    <w:rsid w:val="002966F7"/>
    <w:rsid w:val="0029675B"/>
    <w:rsid w:val="0029675E"/>
    <w:rsid w:val="00296992"/>
    <w:rsid w:val="002969A4"/>
    <w:rsid w:val="00296A10"/>
    <w:rsid w:val="00296C32"/>
    <w:rsid w:val="00296D32"/>
    <w:rsid w:val="00296D64"/>
    <w:rsid w:val="00296D77"/>
    <w:rsid w:val="00296DCF"/>
    <w:rsid w:val="00296DDA"/>
    <w:rsid w:val="00297072"/>
    <w:rsid w:val="002970BD"/>
    <w:rsid w:val="002972AD"/>
    <w:rsid w:val="0029762B"/>
    <w:rsid w:val="00297677"/>
    <w:rsid w:val="0029784A"/>
    <w:rsid w:val="00297BDC"/>
    <w:rsid w:val="00297D55"/>
    <w:rsid w:val="002A0006"/>
    <w:rsid w:val="002A00F9"/>
    <w:rsid w:val="002A0115"/>
    <w:rsid w:val="002A0194"/>
    <w:rsid w:val="002A039C"/>
    <w:rsid w:val="002A03B2"/>
    <w:rsid w:val="002A03BD"/>
    <w:rsid w:val="002A0514"/>
    <w:rsid w:val="002A05FF"/>
    <w:rsid w:val="002A0621"/>
    <w:rsid w:val="002A0637"/>
    <w:rsid w:val="002A063F"/>
    <w:rsid w:val="002A0664"/>
    <w:rsid w:val="002A0715"/>
    <w:rsid w:val="002A073B"/>
    <w:rsid w:val="002A07AD"/>
    <w:rsid w:val="002A07B7"/>
    <w:rsid w:val="002A0951"/>
    <w:rsid w:val="002A099C"/>
    <w:rsid w:val="002A0AEE"/>
    <w:rsid w:val="002A0B0A"/>
    <w:rsid w:val="002A0B45"/>
    <w:rsid w:val="002A0B5C"/>
    <w:rsid w:val="002A0DB5"/>
    <w:rsid w:val="002A0EA4"/>
    <w:rsid w:val="002A0EE0"/>
    <w:rsid w:val="002A0F95"/>
    <w:rsid w:val="002A109C"/>
    <w:rsid w:val="002A1327"/>
    <w:rsid w:val="002A1421"/>
    <w:rsid w:val="002A152A"/>
    <w:rsid w:val="002A16E2"/>
    <w:rsid w:val="002A17A8"/>
    <w:rsid w:val="002A17C4"/>
    <w:rsid w:val="002A1803"/>
    <w:rsid w:val="002A189B"/>
    <w:rsid w:val="002A18B1"/>
    <w:rsid w:val="002A195A"/>
    <w:rsid w:val="002A1B9A"/>
    <w:rsid w:val="002A1BA0"/>
    <w:rsid w:val="002A1BD7"/>
    <w:rsid w:val="002A1BDB"/>
    <w:rsid w:val="002A1CC9"/>
    <w:rsid w:val="002A1E66"/>
    <w:rsid w:val="002A200C"/>
    <w:rsid w:val="002A205E"/>
    <w:rsid w:val="002A2068"/>
    <w:rsid w:val="002A2153"/>
    <w:rsid w:val="002A2446"/>
    <w:rsid w:val="002A2468"/>
    <w:rsid w:val="002A2501"/>
    <w:rsid w:val="002A25B4"/>
    <w:rsid w:val="002A25B5"/>
    <w:rsid w:val="002A2879"/>
    <w:rsid w:val="002A2ADC"/>
    <w:rsid w:val="002A2E82"/>
    <w:rsid w:val="002A2E87"/>
    <w:rsid w:val="002A31BE"/>
    <w:rsid w:val="002A324A"/>
    <w:rsid w:val="002A32C6"/>
    <w:rsid w:val="002A335E"/>
    <w:rsid w:val="002A337D"/>
    <w:rsid w:val="002A33DD"/>
    <w:rsid w:val="002A33F0"/>
    <w:rsid w:val="002A3672"/>
    <w:rsid w:val="002A3A48"/>
    <w:rsid w:val="002A3B22"/>
    <w:rsid w:val="002A3B9A"/>
    <w:rsid w:val="002A3C51"/>
    <w:rsid w:val="002A3D6F"/>
    <w:rsid w:val="002A3D71"/>
    <w:rsid w:val="002A3E69"/>
    <w:rsid w:val="002A3F04"/>
    <w:rsid w:val="002A3F63"/>
    <w:rsid w:val="002A3FD5"/>
    <w:rsid w:val="002A40B5"/>
    <w:rsid w:val="002A4274"/>
    <w:rsid w:val="002A42A2"/>
    <w:rsid w:val="002A444C"/>
    <w:rsid w:val="002A448D"/>
    <w:rsid w:val="002A454D"/>
    <w:rsid w:val="002A46E5"/>
    <w:rsid w:val="002A46EC"/>
    <w:rsid w:val="002A4994"/>
    <w:rsid w:val="002A4B3D"/>
    <w:rsid w:val="002A4B61"/>
    <w:rsid w:val="002A4FA6"/>
    <w:rsid w:val="002A507E"/>
    <w:rsid w:val="002A50FF"/>
    <w:rsid w:val="002A54CA"/>
    <w:rsid w:val="002A5692"/>
    <w:rsid w:val="002A569A"/>
    <w:rsid w:val="002A573F"/>
    <w:rsid w:val="002A5A6F"/>
    <w:rsid w:val="002A5C5B"/>
    <w:rsid w:val="002A5CCE"/>
    <w:rsid w:val="002A5DA6"/>
    <w:rsid w:val="002A5E34"/>
    <w:rsid w:val="002A604E"/>
    <w:rsid w:val="002A60E9"/>
    <w:rsid w:val="002A614D"/>
    <w:rsid w:val="002A62E4"/>
    <w:rsid w:val="002A64B1"/>
    <w:rsid w:val="002A6520"/>
    <w:rsid w:val="002A65D0"/>
    <w:rsid w:val="002A6608"/>
    <w:rsid w:val="002A688F"/>
    <w:rsid w:val="002A6B19"/>
    <w:rsid w:val="002A6C16"/>
    <w:rsid w:val="002A6D71"/>
    <w:rsid w:val="002A6D95"/>
    <w:rsid w:val="002A6E7A"/>
    <w:rsid w:val="002A724D"/>
    <w:rsid w:val="002A7603"/>
    <w:rsid w:val="002A7671"/>
    <w:rsid w:val="002A781A"/>
    <w:rsid w:val="002A7838"/>
    <w:rsid w:val="002A79BE"/>
    <w:rsid w:val="002A7A14"/>
    <w:rsid w:val="002A7A41"/>
    <w:rsid w:val="002A7A49"/>
    <w:rsid w:val="002A7BCD"/>
    <w:rsid w:val="002A7D34"/>
    <w:rsid w:val="002A7D53"/>
    <w:rsid w:val="002A7D76"/>
    <w:rsid w:val="002A7E4F"/>
    <w:rsid w:val="002A7F60"/>
    <w:rsid w:val="002B0057"/>
    <w:rsid w:val="002B0071"/>
    <w:rsid w:val="002B0128"/>
    <w:rsid w:val="002B0231"/>
    <w:rsid w:val="002B03CA"/>
    <w:rsid w:val="002B03E8"/>
    <w:rsid w:val="002B0580"/>
    <w:rsid w:val="002B0605"/>
    <w:rsid w:val="002B07A4"/>
    <w:rsid w:val="002B08C8"/>
    <w:rsid w:val="002B08E5"/>
    <w:rsid w:val="002B0A37"/>
    <w:rsid w:val="002B0B65"/>
    <w:rsid w:val="002B0BEB"/>
    <w:rsid w:val="002B0BF8"/>
    <w:rsid w:val="002B0C5B"/>
    <w:rsid w:val="002B0CBF"/>
    <w:rsid w:val="002B0CEC"/>
    <w:rsid w:val="002B0D26"/>
    <w:rsid w:val="002B0D52"/>
    <w:rsid w:val="002B0D83"/>
    <w:rsid w:val="002B0E1A"/>
    <w:rsid w:val="002B1134"/>
    <w:rsid w:val="002B11C5"/>
    <w:rsid w:val="002B11F3"/>
    <w:rsid w:val="002B1538"/>
    <w:rsid w:val="002B16E9"/>
    <w:rsid w:val="002B17AD"/>
    <w:rsid w:val="002B1909"/>
    <w:rsid w:val="002B1C37"/>
    <w:rsid w:val="002B1EED"/>
    <w:rsid w:val="002B2479"/>
    <w:rsid w:val="002B247E"/>
    <w:rsid w:val="002B26C6"/>
    <w:rsid w:val="002B27B2"/>
    <w:rsid w:val="002B2966"/>
    <w:rsid w:val="002B29EC"/>
    <w:rsid w:val="002B2A5B"/>
    <w:rsid w:val="002B2AD7"/>
    <w:rsid w:val="002B2DD4"/>
    <w:rsid w:val="002B2E09"/>
    <w:rsid w:val="002B2E31"/>
    <w:rsid w:val="002B2E7C"/>
    <w:rsid w:val="002B3194"/>
    <w:rsid w:val="002B3231"/>
    <w:rsid w:val="002B3232"/>
    <w:rsid w:val="002B3501"/>
    <w:rsid w:val="002B3562"/>
    <w:rsid w:val="002B364C"/>
    <w:rsid w:val="002B37EB"/>
    <w:rsid w:val="002B3884"/>
    <w:rsid w:val="002B38B7"/>
    <w:rsid w:val="002B3926"/>
    <w:rsid w:val="002B39AA"/>
    <w:rsid w:val="002B3A86"/>
    <w:rsid w:val="002B3AAF"/>
    <w:rsid w:val="002B3AD7"/>
    <w:rsid w:val="002B3AE8"/>
    <w:rsid w:val="002B3B91"/>
    <w:rsid w:val="002B3BDF"/>
    <w:rsid w:val="002B3BF6"/>
    <w:rsid w:val="002B3D10"/>
    <w:rsid w:val="002B3D44"/>
    <w:rsid w:val="002B3D97"/>
    <w:rsid w:val="002B3FD8"/>
    <w:rsid w:val="002B4038"/>
    <w:rsid w:val="002B40D9"/>
    <w:rsid w:val="002B41C4"/>
    <w:rsid w:val="002B42B5"/>
    <w:rsid w:val="002B43FC"/>
    <w:rsid w:val="002B4579"/>
    <w:rsid w:val="002B46A2"/>
    <w:rsid w:val="002B46B4"/>
    <w:rsid w:val="002B4844"/>
    <w:rsid w:val="002B4AB5"/>
    <w:rsid w:val="002B4B6E"/>
    <w:rsid w:val="002B4BD2"/>
    <w:rsid w:val="002B4BE9"/>
    <w:rsid w:val="002B4C1D"/>
    <w:rsid w:val="002B4EBF"/>
    <w:rsid w:val="002B4FE9"/>
    <w:rsid w:val="002B5163"/>
    <w:rsid w:val="002B52E1"/>
    <w:rsid w:val="002B53BA"/>
    <w:rsid w:val="002B5488"/>
    <w:rsid w:val="002B555F"/>
    <w:rsid w:val="002B55A1"/>
    <w:rsid w:val="002B55DF"/>
    <w:rsid w:val="002B561C"/>
    <w:rsid w:val="002B562B"/>
    <w:rsid w:val="002B58A3"/>
    <w:rsid w:val="002B5C62"/>
    <w:rsid w:val="002B5D15"/>
    <w:rsid w:val="002B5E85"/>
    <w:rsid w:val="002B5EA2"/>
    <w:rsid w:val="002B5F91"/>
    <w:rsid w:val="002B6106"/>
    <w:rsid w:val="002B626E"/>
    <w:rsid w:val="002B64B0"/>
    <w:rsid w:val="002B64E9"/>
    <w:rsid w:val="002B65D2"/>
    <w:rsid w:val="002B67F3"/>
    <w:rsid w:val="002B6A93"/>
    <w:rsid w:val="002B6BD8"/>
    <w:rsid w:val="002B6C97"/>
    <w:rsid w:val="002B6D16"/>
    <w:rsid w:val="002B6DAF"/>
    <w:rsid w:val="002B6DCD"/>
    <w:rsid w:val="002B6DE6"/>
    <w:rsid w:val="002B70D9"/>
    <w:rsid w:val="002B723A"/>
    <w:rsid w:val="002B7255"/>
    <w:rsid w:val="002B72C7"/>
    <w:rsid w:val="002B7337"/>
    <w:rsid w:val="002B736C"/>
    <w:rsid w:val="002B73BD"/>
    <w:rsid w:val="002B74C2"/>
    <w:rsid w:val="002B760E"/>
    <w:rsid w:val="002B7739"/>
    <w:rsid w:val="002B77D7"/>
    <w:rsid w:val="002B7831"/>
    <w:rsid w:val="002B796D"/>
    <w:rsid w:val="002B797A"/>
    <w:rsid w:val="002B79AB"/>
    <w:rsid w:val="002B7A60"/>
    <w:rsid w:val="002B7BA9"/>
    <w:rsid w:val="002B7C8A"/>
    <w:rsid w:val="002B7D2B"/>
    <w:rsid w:val="002B7E01"/>
    <w:rsid w:val="002B7E47"/>
    <w:rsid w:val="002C008A"/>
    <w:rsid w:val="002C013E"/>
    <w:rsid w:val="002C02D7"/>
    <w:rsid w:val="002C0309"/>
    <w:rsid w:val="002C0376"/>
    <w:rsid w:val="002C03A9"/>
    <w:rsid w:val="002C03BD"/>
    <w:rsid w:val="002C03F8"/>
    <w:rsid w:val="002C0573"/>
    <w:rsid w:val="002C0766"/>
    <w:rsid w:val="002C0808"/>
    <w:rsid w:val="002C0A74"/>
    <w:rsid w:val="002C0B63"/>
    <w:rsid w:val="002C0B88"/>
    <w:rsid w:val="002C0BA6"/>
    <w:rsid w:val="002C0BAA"/>
    <w:rsid w:val="002C0D63"/>
    <w:rsid w:val="002C0EB4"/>
    <w:rsid w:val="002C0EF2"/>
    <w:rsid w:val="002C0FD6"/>
    <w:rsid w:val="002C106F"/>
    <w:rsid w:val="002C1287"/>
    <w:rsid w:val="002C1351"/>
    <w:rsid w:val="002C148B"/>
    <w:rsid w:val="002C14D4"/>
    <w:rsid w:val="002C17B4"/>
    <w:rsid w:val="002C180D"/>
    <w:rsid w:val="002C181C"/>
    <w:rsid w:val="002C1908"/>
    <w:rsid w:val="002C1ABB"/>
    <w:rsid w:val="002C1C54"/>
    <w:rsid w:val="002C1EDC"/>
    <w:rsid w:val="002C1F88"/>
    <w:rsid w:val="002C218C"/>
    <w:rsid w:val="002C24EC"/>
    <w:rsid w:val="002C257A"/>
    <w:rsid w:val="002C26D6"/>
    <w:rsid w:val="002C2797"/>
    <w:rsid w:val="002C2912"/>
    <w:rsid w:val="002C2B4F"/>
    <w:rsid w:val="002C2B69"/>
    <w:rsid w:val="002C2D4F"/>
    <w:rsid w:val="002C2D9F"/>
    <w:rsid w:val="002C2DA5"/>
    <w:rsid w:val="002C2DB7"/>
    <w:rsid w:val="002C2E5E"/>
    <w:rsid w:val="002C2FA3"/>
    <w:rsid w:val="002C2FB5"/>
    <w:rsid w:val="002C3404"/>
    <w:rsid w:val="002C3A0E"/>
    <w:rsid w:val="002C3C03"/>
    <w:rsid w:val="002C3C14"/>
    <w:rsid w:val="002C3CE0"/>
    <w:rsid w:val="002C3D0C"/>
    <w:rsid w:val="002C3D30"/>
    <w:rsid w:val="002C3D95"/>
    <w:rsid w:val="002C3E9E"/>
    <w:rsid w:val="002C3F98"/>
    <w:rsid w:val="002C3FC1"/>
    <w:rsid w:val="002C40D4"/>
    <w:rsid w:val="002C40EC"/>
    <w:rsid w:val="002C42D4"/>
    <w:rsid w:val="002C4363"/>
    <w:rsid w:val="002C441F"/>
    <w:rsid w:val="002C44A3"/>
    <w:rsid w:val="002C4501"/>
    <w:rsid w:val="002C47AD"/>
    <w:rsid w:val="002C48C7"/>
    <w:rsid w:val="002C4BA7"/>
    <w:rsid w:val="002C4CF6"/>
    <w:rsid w:val="002C4D02"/>
    <w:rsid w:val="002C4E59"/>
    <w:rsid w:val="002C4F35"/>
    <w:rsid w:val="002C4F44"/>
    <w:rsid w:val="002C50A0"/>
    <w:rsid w:val="002C518D"/>
    <w:rsid w:val="002C51B1"/>
    <w:rsid w:val="002C5303"/>
    <w:rsid w:val="002C5525"/>
    <w:rsid w:val="002C5580"/>
    <w:rsid w:val="002C56C4"/>
    <w:rsid w:val="002C57A2"/>
    <w:rsid w:val="002C58AE"/>
    <w:rsid w:val="002C5C85"/>
    <w:rsid w:val="002C5E4F"/>
    <w:rsid w:val="002C5F01"/>
    <w:rsid w:val="002C6108"/>
    <w:rsid w:val="002C61F3"/>
    <w:rsid w:val="002C63B4"/>
    <w:rsid w:val="002C6455"/>
    <w:rsid w:val="002C6542"/>
    <w:rsid w:val="002C65C6"/>
    <w:rsid w:val="002C660E"/>
    <w:rsid w:val="002C67D4"/>
    <w:rsid w:val="002C681C"/>
    <w:rsid w:val="002C68F2"/>
    <w:rsid w:val="002C6CEB"/>
    <w:rsid w:val="002C6D6D"/>
    <w:rsid w:val="002C6DD4"/>
    <w:rsid w:val="002C70E7"/>
    <w:rsid w:val="002C71B3"/>
    <w:rsid w:val="002C7238"/>
    <w:rsid w:val="002C73A1"/>
    <w:rsid w:val="002C7459"/>
    <w:rsid w:val="002C74A3"/>
    <w:rsid w:val="002C7576"/>
    <w:rsid w:val="002C76F8"/>
    <w:rsid w:val="002C7776"/>
    <w:rsid w:val="002C7821"/>
    <w:rsid w:val="002C79B3"/>
    <w:rsid w:val="002C79BF"/>
    <w:rsid w:val="002C7B75"/>
    <w:rsid w:val="002C7D35"/>
    <w:rsid w:val="002C7D86"/>
    <w:rsid w:val="002C7F59"/>
    <w:rsid w:val="002D00AA"/>
    <w:rsid w:val="002D019E"/>
    <w:rsid w:val="002D0254"/>
    <w:rsid w:val="002D033F"/>
    <w:rsid w:val="002D0385"/>
    <w:rsid w:val="002D0419"/>
    <w:rsid w:val="002D07A7"/>
    <w:rsid w:val="002D09C6"/>
    <w:rsid w:val="002D0B3F"/>
    <w:rsid w:val="002D0B6C"/>
    <w:rsid w:val="002D0C39"/>
    <w:rsid w:val="002D0E80"/>
    <w:rsid w:val="002D0F79"/>
    <w:rsid w:val="002D104F"/>
    <w:rsid w:val="002D10DC"/>
    <w:rsid w:val="002D10F4"/>
    <w:rsid w:val="002D1134"/>
    <w:rsid w:val="002D122B"/>
    <w:rsid w:val="002D12FA"/>
    <w:rsid w:val="002D1341"/>
    <w:rsid w:val="002D13CA"/>
    <w:rsid w:val="002D13D1"/>
    <w:rsid w:val="002D13DB"/>
    <w:rsid w:val="002D1467"/>
    <w:rsid w:val="002D15F2"/>
    <w:rsid w:val="002D19D2"/>
    <w:rsid w:val="002D1A2B"/>
    <w:rsid w:val="002D1B91"/>
    <w:rsid w:val="002D1C72"/>
    <w:rsid w:val="002D1DEC"/>
    <w:rsid w:val="002D1E32"/>
    <w:rsid w:val="002D1ECE"/>
    <w:rsid w:val="002D21A6"/>
    <w:rsid w:val="002D21E7"/>
    <w:rsid w:val="002D2259"/>
    <w:rsid w:val="002D2332"/>
    <w:rsid w:val="002D2402"/>
    <w:rsid w:val="002D25A2"/>
    <w:rsid w:val="002D26F9"/>
    <w:rsid w:val="002D2718"/>
    <w:rsid w:val="002D2779"/>
    <w:rsid w:val="002D2891"/>
    <w:rsid w:val="002D28D0"/>
    <w:rsid w:val="002D28D3"/>
    <w:rsid w:val="002D29C0"/>
    <w:rsid w:val="002D2DE8"/>
    <w:rsid w:val="002D2E60"/>
    <w:rsid w:val="002D2F2C"/>
    <w:rsid w:val="002D2F7E"/>
    <w:rsid w:val="002D2FB0"/>
    <w:rsid w:val="002D3069"/>
    <w:rsid w:val="002D31E3"/>
    <w:rsid w:val="002D331F"/>
    <w:rsid w:val="002D36B2"/>
    <w:rsid w:val="002D391A"/>
    <w:rsid w:val="002D39EC"/>
    <w:rsid w:val="002D3A6E"/>
    <w:rsid w:val="002D3C11"/>
    <w:rsid w:val="002D3C1F"/>
    <w:rsid w:val="002D3C5E"/>
    <w:rsid w:val="002D3DBA"/>
    <w:rsid w:val="002D3F99"/>
    <w:rsid w:val="002D3FB4"/>
    <w:rsid w:val="002D3FB8"/>
    <w:rsid w:val="002D4007"/>
    <w:rsid w:val="002D4064"/>
    <w:rsid w:val="002D4090"/>
    <w:rsid w:val="002D40BA"/>
    <w:rsid w:val="002D413B"/>
    <w:rsid w:val="002D41D6"/>
    <w:rsid w:val="002D425C"/>
    <w:rsid w:val="002D4291"/>
    <w:rsid w:val="002D44C9"/>
    <w:rsid w:val="002D4584"/>
    <w:rsid w:val="002D458A"/>
    <w:rsid w:val="002D4596"/>
    <w:rsid w:val="002D45FF"/>
    <w:rsid w:val="002D479F"/>
    <w:rsid w:val="002D47AB"/>
    <w:rsid w:val="002D4834"/>
    <w:rsid w:val="002D4924"/>
    <w:rsid w:val="002D49E8"/>
    <w:rsid w:val="002D4A60"/>
    <w:rsid w:val="002D4D77"/>
    <w:rsid w:val="002D4F43"/>
    <w:rsid w:val="002D5051"/>
    <w:rsid w:val="002D5175"/>
    <w:rsid w:val="002D5227"/>
    <w:rsid w:val="002D529D"/>
    <w:rsid w:val="002D551F"/>
    <w:rsid w:val="002D553C"/>
    <w:rsid w:val="002D553F"/>
    <w:rsid w:val="002D5540"/>
    <w:rsid w:val="002D55A6"/>
    <w:rsid w:val="002D55F5"/>
    <w:rsid w:val="002D5808"/>
    <w:rsid w:val="002D5831"/>
    <w:rsid w:val="002D5890"/>
    <w:rsid w:val="002D58C7"/>
    <w:rsid w:val="002D5A85"/>
    <w:rsid w:val="002D5BB8"/>
    <w:rsid w:val="002D5D38"/>
    <w:rsid w:val="002D5D77"/>
    <w:rsid w:val="002D5FCC"/>
    <w:rsid w:val="002D6086"/>
    <w:rsid w:val="002D61A2"/>
    <w:rsid w:val="002D61D1"/>
    <w:rsid w:val="002D6411"/>
    <w:rsid w:val="002D643E"/>
    <w:rsid w:val="002D64A8"/>
    <w:rsid w:val="002D650C"/>
    <w:rsid w:val="002D661C"/>
    <w:rsid w:val="002D679D"/>
    <w:rsid w:val="002D692E"/>
    <w:rsid w:val="002D6A60"/>
    <w:rsid w:val="002D6D62"/>
    <w:rsid w:val="002D6E20"/>
    <w:rsid w:val="002D6E94"/>
    <w:rsid w:val="002D6F49"/>
    <w:rsid w:val="002D707C"/>
    <w:rsid w:val="002D7249"/>
    <w:rsid w:val="002D73D0"/>
    <w:rsid w:val="002D7550"/>
    <w:rsid w:val="002D765C"/>
    <w:rsid w:val="002D7794"/>
    <w:rsid w:val="002D7857"/>
    <w:rsid w:val="002D7A74"/>
    <w:rsid w:val="002D7AD0"/>
    <w:rsid w:val="002D7B83"/>
    <w:rsid w:val="002D7D01"/>
    <w:rsid w:val="002D7DAB"/>
    <w:rsid w:val="002E0083"/>
    <w:rsid w:val="002E01D4"/>
    <w:rsid w:val="002E026D"/>
    <w:rsid w:val="002E02B0"/>
    <w:rsid w:val="002E031C"/>
    <w:rsid w:val="002E03A7"/>
    <w:rsid w:val="002E044A"/>
    <w:rsid w:val="002E047F"/>
    <w:rsid w:val="002E04F8"/>
    <w:rsid w:val="002E0538"/>
    <w:rsid w:val="002E0583"/>
    <w:rsid w:val="002E069E"/>
    <w:rsid w:val="002E06B9"/>
    <w:rsid w:val="002E074E"/>
    <w:rsid w:val="002E09A4"/>
    <w:rsid w:val="002E0B19"/>
    <w:rsid w:val="002E0B67"/>
    <w:rsid w:val="002E0C41"/>
    <w:rsid w:val="002E0C77"/>
    <w:rsid w:val="002E0C8C"/>
    <w:rsid w:val="002E0CBB"/>
    <w:rsid w:val="002E0CBD"/>
    <w:rsid w:val="002E0CE6"/>
    <w:rsid w:val="002E0F46"/>
    <w:rsid w:val="002E1090"/>
    <w:rsid w:val="002E10D3"/>
    <w:rsid w:val="002E1163"/>
    <w:rsid w:val="002E11CB"/>
    <w:rsid w:val="002E11CC"/>
    <w:rsid w:val="002E1271"/>
    <w:rsid w:val="002E12E8"/>
    <w:rsid w:val="002E15A8"/>
    <w:rsid w:val="002E162B"/>
    <w:rsid w:val="002E16A4"/>
    <w:rsid w:val="002E19D4"/>
    <w:rsid w:val="002E1A73"/>
    <w:rsid w:val="002E1C66"/>
    <w:rsid w:val="002E1C8E"/>
    <w:rsid w:val="002E1E2C"/>
    <w:rsid w:val="002E1F15"/>
    <w:rsid w:val="002E2022"/>
    <w:rsid w:val="002E20DE"/>
    <w:rsid w:val="002E212C"/>
    <w:rsid w:val="002E21E5"/>
    <w:rsid w:val="002E2363"/>
    <w:rsid w:val="002E2498"/>
    <w:rsid w:val="002E2595"/>
    <w:rsid w:val="002E26E6"/>
    <w:rsid w:val="002E270C"/>
    <w:rsid w:val="002E27AE"/>
    <w:rsid w:val="002E27B8"/>
    <w:rsid w:val="002E2899"/>
    <w:rsid w:val="002E2934"/>
    <w:rsid w:val="002E293C"/>
    <w:rsid w:val="002E29B9"/>
    <w:rsid w:val="002E2B7F"/>
    <w:rsid w:val="002E2BD6"/>
    <w:rsid w:val="002E2C23"/>
    <w:rsid w:val="002E2C25"/>
    <w:rsid w:val="002E2EDC"/>
    <w:rsid w:val="002E2FDD"/>
    <w:rsid w:val="002E3090"/>
    <w:rsid w:val="002E3150"/>
    <w:rsid w:val="002E3162"/>
    <w:rsid w:val="002E31C0"/>
    <w:rsid w:val="002E33A9"/>
    <w:rsid w:val="002E347C"/>
    <w:rsid w:val="002E34FF"/>
    <w:rsid w:val="002E36F8"/>
    <w:rsid w:val="002E3769"/>
    <w:rsid w:val="002E3773"/>
    <w:rsid w:val="002E3BA2"/>
    <w:rsid w:val="002E3BC4"/>
    <w:rsid w:val="002E3BE5"/>
    <w:rsid w:val="002E3C68"/>
    <w:rsid w:val="002E3EED"/>
    <w:rsid w:val="002E3FAD"/>
    <w:rsid w:val="002E4128"/>
    <w:rsid w:val="002E419E"/>
    <w:rsid w:val="002E4266"/>
    <w:rsid w:val="002E4408"/>
    <w:rsid w:val="002E44E4"/>
    <w:rsid w:val="002E4617"/>
    <w:rsid w:val="002E46A5"/>
    <w:rsid w:val="002E46CA"/>
    <w:rsid w:val="002E4752"/>
    <w:rsid w:val="002E47C6"/>
    <w:rsid w:val="002E493A"/>
    <w:rsid w:val="002E4945"/>
    <w:rsid w:val="002E4B4D"/>
    <w:rsid w:val="002E4CB6"/>
    <w:rsid w:val="002E4D64"/>
    <w:rsid w:val="002E4DBC"/>
    <w:rsid w:val="002E4ED7"/>
    <w:rsid w:val="002E4EDB"/>
    <w:rsid w:val="002E4F27"/>
    <w:rsid w:val="002E50CC"/>
    <w:rsid w:val="002E5281"/>
    <w:rsid w:val="002E5291"/>
    <w:rsid w:val="002E53A0"/>
    <w:rsid w:val="002E53EC"/>
    <w:rsid w:val="002E565B"/>
    <w:rsid w:val="002E591B"/>
    <w:rsid w:val="002E594F"/>
    <w:rsid w:val="002E59D3"/>
    <w:rsid w:val="002E5A93"/>
    <w:rsid w:val="002E5AD4"/>
    <w:rsid w:val="002E5CAF"/>
    <w:rsid w:val="002E5E9A"/>
    <w:rsid w:val="002E5EFD"/>
    <w:rsid w:val="002E5F80"/>
    <w:rsid w:val="002E60E2"/>
    <w:rsid w:val="002E60E7"/>
    <w:rsid w:val="002E6174"/>
    <w:rsid w:val="002E6283"/>
    <w:rsid w:val="002E62CD"/>
    <w:rsid w:val="002E63D0"/>
    <w:rsid w:val="002E659B"/>
    <w:rsid w:val="002E65FF"/>
    <w:rsid w:val="002E663A"/>
    <w:rsid w:val="002E668A"/>
    <w:rsid w:val="002E6756"/>
    <w:rsid w:val="002E68AB"/>
    <w:rsid w:val="002E695A"/>
    <w:rsid w:val="002E69DA"/>
    <w:rsid w:val="002E6A31"/>
    <w:rsid w:val="002E6AC2"/>
    <w:rsid w:val="002E6AFE"/>
    <w:rsid w:val="002E6B21"/>
    <w:rsid w:val="002E6B29"/>
    <w:rsid w:val="002E6B46"/>
    <w:rsid w:val="002E6CD6"/>
    <w:rsid w:val="002E6DAF"/>
    <w:rsid w:val="002E6DD1"/>
    <w:rsid w:val="002E6E71"/>
    <w:rsid w:val="002E6FF9"/>
    <w:rsid w:val="002E7015"/>
    <w:rsid w:val="002E70C6"/>
    <w:rsid w:val="002E73A5"/>
    <w:rsid w:val="002E73C7"/>
    <w:rsid w:val="002E7909"/>
    <w:rsid w:val="002E7957"/>
    <w:rsid w:val="002E799D"/>
    <w:rsid w:val="002E7AD5"/>
    <w:rsid w:val="002E7B15"/>
    <w:rsid w:val="002E7B46"/>
    <w:rsid w:val="002E7B8B"/>
    <w:rsid w:val="002E7C2E"/>
    <w:rsid w:val="002E7F52"/>
    <w:rsid w:val="002F0140"/>
    <w:rsid w:val="002F03DA"/>
    <w:rsid w:val="002F04CC"/>
    <w:rsid w:val="002F04CD"/>
    <w:rsid w:val="002F05EB"/>
    <w:rsid w:val="002F068F"/>
    <w:rsid w:val="002F0799"/>
    <w:rsid w:val="002F0811"/>
    <w:rsid w:val="002F0AC8"/>
    <w:rsid w:val="002F0B7E"/>
    <w:rsid w:val="002F0FB0"/>
    <w:rsid w:val="002F0FD1"/>
    <w:rsid w:val="002F12E4"/>
    <w:rsid w:val="002F16DF"/>
    <w:rsid w:val="002F18C5"/>
    <w:rsid w:val="002F19EE"/>
    <w:rsid w:val="002F1B2B"/>
    <w:rsid w:val="002F1B34"/>
    <w:rsid w:val="002F1BF4"/>
    <w:rsid w:val="002F1D17"/>
    <w:rsid w:val="002F1D1B"/>
    <w:rsid w:val="002F1DE8"/>
    <w:rsid w:val="002F1F51"/>
    <w:rsid w:val="002F1F6A"/>
    <w:rsid w:val="002F1F8F"/>
    <w:rsid w:val="002F2030"/>
    <w:rsid w:val="002F2220"/>
    <w:rsid w:val="002F2230"/>
    <w:rsid w:val="002F22E2"/>
    <w:rsid w:val="002F2450"/>
    <w:rsid w:val="002F24C3"/>
    <w:rsid w:val="002F26AD"/>
    <w:rsid w:val="002F27C0"/>
    <w:rsid w:val="002F27CA"/>
    <w:rsid w:val="002F27E6"/>
    <w:rsid w:val="002F28C5"/>
    <w:rsid w:val="002F29BF"/>
    <w:rsid w:val="002F2D92"/>
    <w:rsid w:val="002F2DE7"/>
    <w:rsid w:val="002F2DF2"/>
    <w:rsid w:val="002F2DF9"/>
    <w:rsid w:val="002F2E02"/>
    <w:rsid w:val="002F2E3F"/>
    <w:rsid w:val="002F2F16"/>
    <w:rsid w:val="002F3052"/>
    <w:rsid w:val="002F30DA"/>
    <w:rsid w:val="002F33BE"/>
    <w:rsid w:val="002F33EB"/>
    <w:rsid w:val="002F34CE"/>
    <w:rsid w:val="002F35CF"/>
    <w:rsid w:val="002F38C1"/>
    <w:rsid w:val="002F3ADF"/>
    <w:rsid w:val="002F3C36"/>
    <w:rsid w:val="002F3D23"/>
    <w:rsid w:val="002F3DA8"/>
    <w:rsid w:val="002F3EBD"/>
    <w:rsid w:val="002F4046"/>
    <w:rsid w:val="002F412E"/>
    <w:rsid w:val="002F41F2"/>
    <w:rsid w:val="002F46D8"/>
    <w:rsid w:val="002F4755"/>
    <w:rsid w:val="002F47B8"/>
    <w:rsid w:val="002F491A"/>
    <w:rsid w:val="002F49C8"/>
    <w:rsid w:val="002F4DFA"/>
    <w:rsid w:val="002F4E88"/>
    <w:rsid w:val="002F4E8A"/>
    <w:rsid w:val="002F4ECC"/>
    <w:rsid w:val="002F50B0"/>
    <w:rsid w:val="002F518B"/>
    <w:rsid w:val="002F5419"/>
    <w:rsid w:val="002F546F"/>
    <w:rsid w:val="002F54BB"/>
    <w:rsid w:val="002F56C4"/>
    <w:rsid w:val="002F59B2"/>
    <w:rsid w:val="002F5B59"/>
    <w:rsid w:val="002F5D48"/>
    <w:rsid w:val="002F5D4E"/>
    <w:rsid w:val="002F5DC2"/>
    <w:rsid w:val="002F5E79"/>
    <w:rsid w:val="002F5EC0"/>
    <w:rsid w:val="002F606F"/>
    <w:rsid w:val="002F6230"/>
    <w:rsid w:val="002F62C3"/>
    <w:rsid w:val="002F6304"/>
    <w:rsid w:val="002F630B"/>
    <w:rsid w:val="002F6313"/>
    <w:rsid w:val="002F6371"/>
    <w:rsid w:val="002F647E"/>
    <w:rsid w:val="002F652A"/>
    <w:rsid w:val="002F65A6"/>
    <w:rsid w:val="002F68C0"/>
    <w:rsid w:val="002F6930"/>
    <w:rsid w:val="002F694E"/>
    <w:rsid w:val="002F6983"/>
    <w:rsid w:val="002F6A16"/>
    <w:rsid w:val="002F6E47"/>
    <w:rsid w:val="002F6F9F"/>
    <w:rsid w:val="002F70DD"/>
    <w:rsid w:val="002F7151"/>
    <w:rsid w:val="002F71AB"/>
    <w:rsid w:val="002F72B0"/>
    <w:rsid w:val="002F742F"/>
    <w:rsid w:val="002F7572"/>
    <w:rsid w:val="002F76A2"/>
    <w:rsid w:val="002F76F1"/>
    <w:rsid w:val="002F7929"/>
    <w:rsid w:val="002F7998"/>
    <w:rsid w:val="002F7C29"/>
    <w:rsid w:val="002F7C89"/>
    <w:rsid w:val="002F7C98"/>
    <w:rsid w:val="002F7DF1"/>
    <w:rsid w:val="002F7E27"/>
    <w:rsid w:val="002F7F2B"/>
    <w:rsid w:val="0030015A"/>
    <w:rsid w:val="003003CD"/>
    <w:rsid w:val="003004A2"/>
    <w:rsid w:val="00300582"/>
    <w:rsid w:val="00300799"/>
    <w:rsid w:val="00300823"/>
    <w:rsid w:val="00300866"/>
    <w:rsid w:val="0030092F"/>
    <w:rsid w:val="003009D3"/>
    <w:rsid w:val="00300A57"/>
    <w:rsid w:val="00300AB4"/>
    <w:rsid w:val="00300C83"/>
    <w:rsid w:val="00300D6B"/>
    <w:rsid w:val="00300E3C"/>
    <w:rsid w:val="00300F8A"/>
    <w:rsid w:val="00301083"/>
    <w:rsid w:val="0030116F"/>
    <w:rsid w:val="003011F6"/>
    <w:rsid w:val="003012CF"/>
    <w:rsid w:val="003014DD"/>
    <w:rsid w:val="003014F2"/>
    <w:rsid w:val="003016D4"/>
    <w:rsid w:val="003018C1"/>
    <w:rsid w:val="00301904"/>
    <w:rsid w:val="00301E56"/>
    <w:rsid w:val="00301EF6"/>
    <w:rsid w:val="00302293"/>
    <w:rsid w:val="003022CE"/>
    <w:rsid w:val="003022E7"/>
    <w:rsid w:val="003023FD"/>
    <w:rsid w:val="00302439"/>
    <w:rsid w:val="003024AF"/>
    <w:rsid w:val="003024C5"/>
    <w:rsid w:val="00302616"/>
    <w:rsid w:val="003026F9"/>
    <w:rsid w:val="00302778"/>
    <w:rsid w:val="00302976"/>
    <w:rsid w:val="00302A96"/>
    <w:rsid w:val="00302CD7"/>
    <w:rsid w:val="00302CEF"/>
    <w:rsid w:val="00302DCB"/>
    <w:rsid w:val="003030FE"/>
    <w:rsid w:val="003033EA"/>
    <w:rsid w:val="00303618"/>
    <w:rsid w:val="00303641"/>
    <w:rsid w:val="00303692"/>
    <w:rsid w:val="003036F1"/>
    <w:rsid w:val="003037DA"/>
    <w:rsid w:val="00303829"/>
    <w:rsid w:val="00303838"/>
    <w:rsid w:val="00303885"/>
    <w:rsid w:val="003039A1"/>
    <w:rsid w:val="00304124"/>
    <w:rsid w:val="00304204"/>
    <w:rsid w:val="0030429A"/>
    <w:rsid w:val="003043D7"/>
    <w:rsid w:val="00304448"/>
    <w:rsid w:val="003045C5"/>
    <w:rsid w:val="00304701"/>
    <w:rsid w:val="00304773"/>
    <w:rsid w:val="0030484C"/>
    <w:rsid w:val="0030499F"/>
    <w:rsid w:val="003049D4"/>
    <w:rsid w:val="00304EC9"/>
    <w:rsid w:val="00304F58"/>
    <w:rsid w:val="00304FBB"/>
    <w:rsid w:val="003051EF"/>
    <w:rsid w:val="00305242"/>
    <w:rsid w:val="00305428"/>
    <w:rsid w:val="00305536"/>
    <w:rsid w:val="00305547"/>
    <w:rsid w:val="0030555B"/>
    <w:rsid w:val="0030560F"/>
    <w:rsid w:val="0030565C"/>
    <w:rsid w:val="00305755"/>
    <w:rsid w:val="0030585C"/>
    <w:rsid w:val="003058B0"/>
    <w:rsid w:val="00305930"/>
    <w:rsid w:val="00305A6F"/>
    <w:rsid w:val="00305AEF"/>
    <w:rsid w:val="00305B50"/>
    <w:rsid w:val="00305CE4"/>
    <w:rsid w:val="00305D7C"/>
    <w:rsid w:val="00305D98"/>
    <w:rsid w:val="00305EB0"/>
    <w:rsid w:val="00305F3F"/>
    <w:rsid w:val="00306569"/>
    <w:rsid w:val="00306574"/>
    <w:rsid w:val="003065CE"/>
    <w:rsid w:val="00306600"/>
    <w:rsid w:val="0030667C"/>
    <w:rsid w:val="003066C6"/>
    <w:rsid w:val="00306843"/>
    <w:rsid w:val="0030685B"/>
    <w:rsid w:val="003068D1"/>
    <w:rsid w:val="0030691A"/>
    <w:rsid w:val="003069D2"/>
    <w:rsid w:val="00306A92"/>
    <w:rsid w:val="00306B97"/>
    <w:rsid w:val="00306C1E"/>
    <w:rsid w:val="00306C31"/>
    <w:rsid w:val="00306EF0"/>
    <w:rsid w:val="00306F9A"/>
    <w:rsid w:val="00307055"/>
    <w:rsid w:val="00307084"/>
    <w:rsid w:val="003070EA"/>
    <w:rsid w:val="003071CD"/>
    <w:rsid w:val="0030740D"/>
    <w:rsid w:val="0030754B"/>
    <w:rsid w:val="003077BB"/>
    <w:rsid w:val="00307A89"/>
    <w:rsid w:val="00307B9C"/>
    <w:rsid w:val="00307C58"/>
    <w:rsid w:val="00307CAE"/>
    <w:rsid w:val="00307E71"/>
    <w:rsid w:val="003102B8"/>
    <w:rsid w:val="00310373"/>
    <w:rsid w:val="003104B0"/>
    <w:rsid w:val="00310668"/>
    <w:rsid w:val="00310676"/>
    <w:rsid w:val="00310737"/>
    <w:rsid w:val="00310759"/>
    <w:rsid w:val="0031075A"/>
    <w:rsid w:val="0031097B"/>
    <w:rsid w:val="00310983"/>
    <w:rsid w:val="003109F8"/>
    <w:rsid w:val="00310C45"/>
    <w:rsid w:val="00310C7D"/>
    <w:rsid w:val="00310D44"/>
    <w:rsid w:val="00310DC9"/>
    <w:rsid w:val="00310F85"/>
    <w:rsid w:val="003110D6"/>
    <w:rsid w:val="003111F6"/>
    <w:rsid w:val="0031133A"/>
    <w:rsid w:val="0031143F"/>
    <w:rsid w:val="003114BF"/>
    <w:rsid w:val="00311644"/>
    <w:rsid w:val="003116AF"/>
    <w:rsid w:val="003117C7"/>
    <w:rsid w:val="003118AB"/>
    <w:rsid w:val="003118D2"/>
    <w:rsid w:val="00311971"/>
    <w:rsid w:val="00311A3E"/>
    <w:rsid w:val="00311A42"/>
    <w:rsid w:val="00311AC5"/>
    <w:rsid w:val="00311AD9"/>
    <w:rsid w:val="00311C9C"/>
    <w:rsid w:val="00311DF4"/>
    <w:rsid w:val="00312189"/>
    <w:rsid w:val="00312286"/>
    <w:rsid w:val="00312299"/>
    <w:rsid w:val="003122DA"/>
    <w:rsid w:val="00312595"/>
    <w:rsid w:val="003125D1"/>
    <w:rsid w:val="00312847"/>
    <w:rsid w:val="00312867"/>
    <w:rsid w:val="003129EE"/>
    <w:rsid w:val="00312DE3"/>
    <w:rsid w:val="00313013"/>
    <w:rsid w:val="00313123"/>
    <w:rsid w:val="003131FD"/>
    <w:rsid w:val="003135BC"/>
    <w:rsid w:val="00313658"/>
    <w:rsid w:val="003136B2"/>
    <w:rsid w:val="0031375E"/>
    <w:rsid w:val="00313792"/>
    <w:rsid w:val="003138C3"/>
    <w:rsid w:val="00313A05"/>
    <w:rsid w:val="00313AD4"/>
    <w:rsid w:val="00313C50"/>
    <w:rsid w:val="00313DC2"/>
    <w:rsid w:val="00313DE6"/>
    <w:rsid w:val="00313FF4"/>
    <w:rsid w:val="00314099"/>
    <w:rsid w:val="00314105"/>
    <w:rsid w:val="003141C4"/>
    <w:rsid w:val="00314364"/>
    <w:rsid w:val="00314425"/>
    <w:rsid w:val="0031450D"/>
    <w:rsid w:val="0031462C"/>
    <w:rsid w:val="0031484B"/>
    <w:rsid w:val="0031491F"/>
    <w:rsid w:val="00314928"/>
    <w:rsid w:val="00314996"/>
    <w:rsid w:val="00314B54"/>
    <w:rsid w:val="00314CED"/>
    <w:rsid w:val="00314E70"/>
    <w:rsid w:val="0031516F"/>
    <w:rsid w:val="0031545F"/>
    <w:rsid w:val="00315513"/>
    <w:rsid w:val="003155D5"/>
    <w:rsid w:val="00315658"/>
    <w:rsid w:val="003156E7"/>
    <w:rsid w:val="003158B6"/>
    <w:rsid w:val="00315982"/>
    <w:rsid w:val="003159EE"/>
    <w:rsid w:val="00315A07"/>
    <w:rsid w:val="00315A1C"/>
    <w:rsid w:val="00315B13"/>
    <w:rsid w:val="00315B98"/>
    <w:rsid w:val="00315B9B"/>
    <w:rsid w:val="00315D21"/>
    <w:rsid w:val="00315F54"/>
    <w:rsid w:val="00315F64"/>
    <w:rsid w:val="0031602D"/>
    <w:rsid w:val="003160A3"/>
    <w:rsid w:val="0031626B"/>
    <w:rsid w:val="003162DD"/>
    <w:rsid w:val="00316371"/>
    <w:rsid w:val="00316437"/>
    <w:rsid w:val="003164E0"/>
    <w:rsid w:val="00316745"/>
    <w:rsid w:val="00316813"/>
    <w:rsid w:val="00316859"/>
    <w:rsid w:val="003169EB"/>
    <w:rsid w:val="00316A49"/>
    <w:rsid w:val="00316B04"/>
    <w:rsid w:val="00316B72"/>
    <w:rsid w:val="00316D17"/>
    <w:rsid w:val="00316E9D"/>
    <w:rsid w:val="00316F78"/>
    <w:rsid w:val="00316FEA"/>
    <w:rsid w:val="003172EB"/>
    <w:rsid w:val="003173A5"/>
    <w:rsid w:val="0031745D"/>
    <w:rsid w:val="00317629"/>
    <w:rsid w:val="003176FC"/>
    <w:rsid w:val="0031784F"/>
    <w:rsid w:val="003179DD"/>
    <w:rsid w:val="00317A0A"/>
    <w:rsid w:val="00317C21"/>
    <w:rsid w:val="00317CB3"/>
    <w:rsid w:val="00317D6F"/>
    <w:rsid w:val="00317F5F"/>
    <w:rsid w:val="0032001E"/>
    <w:rsid w:val="003202B9"/>
    <w:rsid w:val="003205EB"/>
    <w:rsid w:val="003205FE"/>
    <w:rsid w:val="00320670"/>
    <w:rsid w:val="0032068E"/>
    <w:rsid w:val="00320D82"/>
    <w:rsid w:val="00320E2A"/>
    <w:rsid w:val="00320E49"/>
    <w:rsid w:val="00320F23"/>
    <w:rsid w:val="00320F8B"/>
    <w:rsid w:val="00321240"/>
    <w:rsid w:val="00321337"/>
    <w:rsid w:val="00321342"/>
    <w:rsid w:val="00321553"/>
    <w:rsid w:val="00321557"/>
    <w:rsid w:val="00321721"/>
    <w:rsid w:val="00321796"/>
    <w:rsid w:val="003217A7"/>
    <w:rsid w:val="00321A25"/>
    <w:rsid w:val="00321C5A"/>
    <w:rsid w:val="00321C8F"/>
    <w:rsid w:val="00321FC9"/>
    <w:rsid w:val="00322467"/>
    <w:rsid w:val="00322658"/>
    <w:rsid w:val="0032265A"/>
    <w:rsid w:val="00322726"/>
    <w:rsid w:val="0032295D"/>
    <w:rsid w:val="00322BF1"/>
    <w:rsid w:val="00322BF8"/>
    <w:rsid w:val="00322C04"/>
    <w:rsid w:val="00322C7C"/>
    <w:rsid w:val="00322C9D"/>
    <w:rsid w:val="00322E86"/>
    <w:rsid w:val="00323021"/>
    <w:rsid w:val="00323053"/>
    <w:rsid w:val="00323065"/>
    <w:rsid w:val="00323278"/>
    <w:rsid w:val="003232F2"/>
    <w:rsid w:val="00323304"/>
    <w:rsid w:val="00323334"/>
    <w:rsid w:val="003233C3"/>
    <w:rsid w:val="00323516"/>
    <w:rsid w:val="00323540"/>
    <w:rsid w:val="00323601"/>
    <w:rsid w:val="00323670"/>
    <w:rsid w:val="003236FC"/>
    <w:rsid w:val="00323868"/>
    <w:rsid w:val="00323910"/>
    <w:rsid w:val="003239B2"/>
    <w:rsid w:val="00323A3F"/>
    <w:rsid w:val="00323ABA"/>
    <w:rsid w:val="00323AE0"/>
    <w:rsid w:val="00323B3E"/>
    <w:rsid w:val="00323B69"/>
    <w:rsid w:val="00323B9D"/>
    <w:rsid w:val="00323D0E"/>
    <w:rsid w:val="00323F62"/>
    <w:rsid w:val="003240BC"/>
    <w:rsid w:val="00324239"/>
    <w:rsid w:val="0032424E"/>
    <w:rsid w:val="00324474"/>
    <w:rsid w:val="00324659"/>
    <w:rsid w:val="003246EC"/>
    <w:rsid w:val="00324764"/>
    <w:rsid w:val="003247DD"/>
    <w:rsid w:val="003247E6"/>
    <w:rsid w:val="00324B63"/>
    <w:rsid w:val="00324C8E"/>
    <w:rsid w:val="00324F91"/>
    <w:rsid w:val="003250B8"/>
    <w:rsid w:val="003251E6"/>
    <w:rsid w:val="0032523D"/>
    <w:rsid w:val="003254F7"/>
    <w:rsid w:val="0032552B"/>
    <w:rsid w:val="0032570F"/>
    <w:rsid w:val="003257AE"/>
    <w:rsid w:val="003257E8"/>
    <w:rsid w:val="00325B07"/>
    <w:rsid w:val="00325E9B"/>
    <w:rsid w:val="00325F04"/>
    <w:rsid w:val="00325F45"/>
    <w:rsid w:val="00326137"/>
    <w:rsid w:val="0032615A"/>
    <w:rsid w:val="00326495"/>
    <w:rsid w:val="003264F8"/>
    <w:rsid w:val="003265CA"/>
    <w:rsid w:val="003266C1"/>
    <w:rsid w:val="00326767"/>
    <w:rsid w:val="00326893"/>
    <w:rsid w:val="00326BD0"/>
    <w:rsid w:val="00326FC1"/>
    <w:rsid w:val="00327000"/>
    <w:rsid w:val="00327061"/>
    <w:rsid w:val="003270BC"/>
    <w:rsid w:val="00327166"/>
    <w:rsid w:val="003271EC"/>
    <w:rsid w:val="0032727D"/>
    <w:rsid w:val="00327292"/>
    <w:rsid w:val="003273EC"/>
    <w:rsid w:val="00327930"/>
    <w:rsid w:val="003279C9"/>
    <w:rsid w:val="00327A66"/>
    <w:rsid w:val="00327AD2"/>
    <w:rsid w:val="00327B2D"/>
    <w:rsid w:val="00327BB6"/>
    <w:rsid w:val="00327BF5"/>
    <w:rsid w:val="00327CF0"/>
    <w:rsid w:val="00327D68"/>
    <w:rsid w:val="00327E75"/>
    <w:rsid w:val="00327F59"/>
    <w:rsid w:val="003301C7"/>
    <w:rsid w:val="0033034D"/>
    <w:rsid w:val="00330354"/>
    <w:rsid w:val="00330511"/>
    <w:rsid w:val="0033073C"/>
    <w:rsid w:val="0033087F"/>
    <w:rsid w:val="00330895"/>
    <w:rsid w:val="00330A85"/>
    <w:rsid w:val="00330B01"/>
    <w:rsid w:val="00330B5B"/>
    <w:rsid w:val="00330F0E"/>
    <w:rsid w:val="00330F1E"/>
    <w:rsid w:val="00330F5E"/>
    <w:rsid w:val="003312E4"/>
    <w:rsid w:val="00331317"/>
    <w:rsid w:val="00331468"/>
    <w:rsid w:val="0033151B"/>
    <w:rsid w:val="00331685"/>
    <w:rsid w:val="003316BB"/>
    <w:rsid w:val="00331776"/>
    <w:rsid w:val="003317FF"/>
    <w:rsid w:val="0033186C"/>
    <w:rsid w:val="00331952"/>
    <w:rsid w:val="00331A16"/>
    <w:rsid w:val="00331BB1"/>
    <w:rsid w:val="00331BF5"/>
    <w:rsid w:val="00331CC9"/>
    <w:rsid w:val="003321B5"/>
    <w:rsid w:val="00332358"/>
    <w:rsid w:val="003323F5"/>
    <w:rsid w:val="003325AC"/>
    <w:rsid w:val="00332674"/>
    <w:rsid w:val="00332678"/>
    <w:rsid w:val="003328C2"/>
    <w:rsid w:val="003329FA"/>
    <w:rsid w:val="00332BEF"/>
    <w:rsid w:val="00332C7C"/>
    <w:rsid w:val="00332C93"/>
    <w:rsid w:val="00332CDE"/>
    <w:rsid w:val="00332D04"/>
    <w:rsid w:val="00332D85"/>
    <w:rsid w:val="00332ED0"/>
    <w:rsid w:val="00332EDA"/>
    <w:rsid w:val="0033304D"/>
    <w:rsid w:val="0033306F"/>
    <w:rsid w:val="0033310F"/>
    <w:rsid w:val="00333310"/>
    <w:rsid w:val="00333325"/>
    <w:rsid w:val="0033351E"/>
    <w:rsid w:val="00333596"/>
    <w:rsid w:val="00333605"/>
    <w:rsid w:val="0033369E"/>
    <w:rsid w:val="00333797"/>
    <w:rsid w:val="00333C40"/>
    <w:rsid w:val="00333C77"/>
    <w:rsid w:val="00334112"/>
    <w:rsid w:val="003342FF"/>
    <w:rsid w:val="00334323"/>
    <w:rsid w:val="00334403"/>
    <w:rsid w:val="0033447A"/>
    <w:rsid w:val="00334602"/>
    <w:rsid w:val="0033471F"/>
    <w:rsid w:val="0033474C"/>
    <w:rsid w:val="003347A7"/>
    <w:rsid w:val="0033488C"/>
    <w:rsid w:val="003348DF"/>
    <w:rsid w:val="003348ED"/>
    <w:rsid w:val="003349E7"/>
    <w:rsid w:val="00334A63"/>
    <w:rsid w:val="00334AD5"/>
    <w:rsid w:val="00334CDA"/>
    <w:rsid w:val="00334E4C"/>
    <w:rsid w:val="00334F1D"/>
    <w:rsid w:val="00334F1F"/>
    <w:rsid w:val="00334F2C"/>
    <w:rsid w:val="00334FB0"/>
    <w:rsid w:val="00335071"/>
    <w:rsid w:val="00335083"/>
    <w:rsid w:val="003350B8"/>
    <w:rsid w:val="003350D3"/>
    <w:rsid w:val="00335121"/>
    <w:rsid w:val="00335392"/>
    <w:rsid w:val="00335444"/>
    <w:rsid w:val="00335868"/>
    <w:rsid w:val="00335872"/>
    <w:rsid w:val="00335906"/>
    <w:rsid w:val="0033595B"/>
    <w:rsid w:val="00335965"/>
    <w:rsid w:val="0033599C"/>
    <w:rsid w:val="00335AE4"/>
    <w:rsid w:val="00335B12"/>
    <w:rsid w:val="00335D72"/>
    <w:rsid w:val="00335DA7"/>
    <w:rsid w:val="003364F8"/>
    <w:rsid w:val="0033653A"/>
    <w:rsid w:val="003365FE"/>
    <w:rsid w:val="003366F4"/>
    <w:rsid w:val="00336824"/>
    <w:rsid w:val="0033685D"/>
    <w:rsid w:val="00336884"/>
    <w:rsid w:val="00336AA3"/>
    <w:rsid w:val="00336AD4"/>
    <w:rsid w:val="00336AF8"/>
    <w:rsid w:val="00336B47"/>
    <w:rsid w:val="00336C9C"/>
    <w:rsid w:val="00336D2D"/>
    <w:rsid w:val="00336E93"/>
    <w:rsid w:val="00336EE0"/>
    <w:rsid w:val="0033707D"/>
    <w:rsid w:val="003371B4"/>
    <w:rsid w:val="00337269"/>
    <w:rsid w:val="00337315"/>
    <w:rsid w:val="0033746E"/>
    <w:rsid w:val="00337480"/>
    <w:rsid w:val="00337541"/>
    <w:rsid w:val="0033764F"/>
    <w:rsid w:val="0033769E"/>
    <w:rsid w:val="0033779E"/>
    <w:rsid w:val="003377B1"/>
    <w:rsid w:val="0033786E"/>
    <w:rsid w:val="00337989"/>
    <w:rsid w:val="00337AF0"/>
    <w:rsid w:val="00337BBF"/>
    <w:rsid w:val="00337CE1"/>
    <w:rsid w:val="00337D3A"/>
    <w:rsid w:val="00337E6B"/>
    <w:rsid w:val="00337EA6"/>
    <w:rsid w:val="003401C4"/>
    <w:rsid w:val="00340313"/>
    <w:rsid w:val="003405E4"/>
    <w:rsid w:val="00340618"/>
    <w:rsid w:val="003406A6"/>
    <w:rsid w:val="003406BC"/>
    <w:rsid w:val="0034081C"/>
    <w:rsid w:val="00340863"/>
    <w:rsid w:val="00340946"/>
    <w:rsid w:val="00340B2E"/>
    <w:rsid w:val="00340C55"/>
    <w:rsid w:val="00340EA0"/>
    <w:rsid w:val="00340F4A"/>
    <w:rsid w:val="00341078"/>
    <w:rsid w:val="0034126B"/>
    <w:rsid w:val="003412A4"/>
    <w:rsid w:val="003412F7"/>
    <w:rsid w:val="00341429"/>
    <w:rsid w:val="00341506"/>
    <w:rsid w:val="00341999"/>
    <w:rsid w:val="00341A5A"/>
    <w:rsid w:val="00341AF4"/>
    <w:rsid w:val="00341B99"/>
    <w:rsid w:val="00341CF2"/>
    <w:rsid w:val="00341D8F"/>
    <w:rsid w:val="00341DB3"/>
    <w:rsid w:val="003420B5"/>
    <w:rsid w:val="003420E5"/>
    <w:rsid w:val="0034226D"/>
    <w:rsid w:val="0034250D"/>
    <w:rsid w:val="003425B8"/>
    <w:rsid w:val="00342711"/>
    <w:rsid w:val="00342749"/>
    <w:rsid w:val="00342764"/>
    <w:rsid w:val="0034289F"/>
    <w:rsid w:val="00342A59"/>
    <w:rsid w:val="00342B81"/>
    <w:rsid w:val="00342C59"/>
    <w:rsid w:val="00342C7E"/>
    <w:rsid w:val="00342D4E"/>
    <w:rsid w:val="00342DD6"/>
    <w:rsid w:val="00342FCD"/>
    <w:rsid w:val="00343092"/>
    <w:rsid w:val="003431AC"/>
    <w:rsid w:val="00343275"/>
    <w:rsid w:val="00343355"/>
    <w:rsid w:val="00343358"/>
    <w:rsid w:val="003433EF"/>
    <w:rsid w:val="003434D1"/>
    <w:rsid w:val="003435BC"/>
    <w:rsid w:val="003436A1"/>
    <w:rsid w:val="003436B7"/>
    <w:rsid w:val="0034375D"/>
    <w:rsid w:val="003438DB"/>
    <w:rsid w:val="0034396B"/>
    <w:rsid w:val="00343B4A"/>
    <w:rsid w:val="00343B8E"/>
    <w:rsid w:val="00343C50"/>
    <w:rsid w:val="00343CDC"/>
    <w:rsid w:val="00343CDD"/>
    <w:rsid w:val="00343DBA"/>
    <w:rsid w:val="00343DF4"/>
    <w:rsid w:val="00343DFA"/>
    <w:rsid w:val="00343FD1"/>
    <w:rsid w:val="00344090"/>
    <w:rsid w:val="003440AE"/>
    <w:rsid w:val="003440F8"/>
    <w:rsid w:val="0034424E"/>
    <w:rsid w:val="003442E5"/>
    <w:rsid w:val="0034432F"/>
    <w:rsid w:val="0034434C"/>
    <w:rsid w:val="003444F1"/>
    <w:rsid w:val="00344556"/>
    <w:rsid w:val="003445E0"/>
    <w:rsid w:val="0034461D"/>
    <w:rsid w:val="0034469F"/>
    <w:rsid w:val="00344707"/>
    <w:rsid w:val="0034477D"/>
    <w:rsid w:val="00344889"/>
    <w:rsid w:val="00344891"/>
    <w:rsid w:val="00344927"/>
    <w:rsid w:val="0034494A"/>
    <w:rsid w:val="00344A64"/>
    <w:rsid w:val="00344AC3"/>
    <w:rsid w:val="00344CE7"/>
    <w:rsid w:val="00344D54"/>
    <w:rsid w:val="00344DD0"/>
    <w:rsid w:val="00344DDC"/>
    <w:rsid w:val="00344DFA"/>
    <w:rsid w:val="003450F0"/>
    <w:rsid w:val="00345476"/>
    <w:rsid w:val="003454E6"/>
    <w:rsid w:val="003456C2"/>
    <w:rsid w:val="003456CE"/>
    <w:rsid w:val="00345785"/>
    <w:rsid w:val="003459F7"/>
    <w:rsid w:val="00345B39"/>
    <w:rsid w:val="00345B5D"/>
    <w:rsid w:val="00345BEE"/>
    <w:rsid w:val="00345C1D"/>
    <w:rsid w:val="00345C66"/>
    <w:rsid w:val="00345C8F"/>
    <w:rsid w:val="00345D05"/>
    <w:rsid w:val="00345DCB"/>
    <w:rsid w:val="00345DEA"/>
    <w:rsid w:val="00345E3F"/>
    <w:rsid w:val="00346039"/>
    <w:rsid w:val="003460FE"/>
    <w:rsid w:val="003464D9"/>
    <w:rsid w:val="003465A5"/>
    <w:rsid w:val="00346655"/>
    <w:rsid w:val="003466E4"/>
    <w:rsid w:val="0034674A"/>
    <w:rsid w:val="00346775"/>
    <w:rsid w:val="003467EE"/>
    <w:rsid w:val="00346809"/>
    <w:rsid w:val="0034688A"/>
    <w:rsid w:val="003468A2"/>
    <w:rsid w:val="00346BCA"/>
    <w:rsid w:val="00346D72"/>
    <w:rsid w:val="00347002"/>
    <w:rsid w:val="0034714E"/>
    <w:rsid w:val="0034734C"/>
    <w:rsid w:val="003474AB"/>
    <w:rsid w:val="003474C9"/>
    <w:rsid w:val="00347587"/>
    <w:rsid w:val="0034760C"/>
    <w:rsid w:val="00347AB3"/>
    <w:rsid w:val="00347DFF"/>
    <w:rsid w:val="00347E63"/>
    <w:rsid w:val="00347E64"/>
    <w:rsid w:val="00350126"/>
    <w:rsid w:val="003502F0"/>
    <w:rsid w:val="0035030B"/>
    <w:rsid w:val="00350334"/>
    <w:rsid w:val="00350378"/>
    <w:rsid w:val="0035051F"/>
    <w:rsid w:val="00350580"/>
    <w:rsid w:val="003506C0"/>
    <w:rsid w:val="00350834"/>
    <w:rsid w:val="00350927"/>
    <w:rsid w:val="003509C5"/>
    <w:rsid w:val="00350BF0"/>
    <w:rsid w:val="00350DB3"/>
    <w:rsid w:val="00350EF4"/>
    <w:rsid w:val="00350F25"/>
    <w:rsid w:val="003510F6"/>
    <w:rsid w:val="00351408"/>
    <w:rsid w:val="00351428"/>
    <w:rsid w:val="0035150D"/>
    <w:rsid w:val="003515E6"/>
    <w:rsid w:val="00351956"/>
    <w:rsid w:val="003519AF"/>
    <w:rsid w:val="00351AF0"/>
    <w:rsid w:val="00351B70"/>
    <w:rsid w:val="00351D5A"/>
    <w:rsid w:val="00351E4F"/>
    <w:rsid w:val="003520CC"/>
    <w:rsid w:val="00352104"/>
    <w:rsid w:val="0035220B"/>
    <w:rsid w:val="00352325"/>
    <w:rsid w:val="003525B1"/>
    <w:rsid w:val="00352655"/>
    <w:rsid w:val="0035274C"/>
    <w:rsid w:val="003528EE"/>
    <w:rsid w:val="00352943"/>
    <w:rsid w:val="00352977"/>
    <w:rsid w:val="0035299E"/>
    <w:rsid w:val="003529B7"/>
    <w:rsid w:val="00352A13"/>
    <w:rsid w:val="00352A6E"/>
    <w:rsid w:val="00352BEF"/>
    <w:rsid w:val="00352D3F"/>
    <w:rsid w:val="00352D73"/>
    <w:rsid w:val="00352DA8"/>
    <w:rsid w:val="00352DDE"/>
    <w:rsid w:val="00352EEF"/>
    <w:rsid w:val="00353091"/>
    <w:rsid w:val="00353094"/>
    <w:rsid w:val="0035329D"/>
    <w:rsid w:val="00353307"/>
    <w:rsid w:val="00353356"/>
    <w:rsid w:val="003533D6"/>
    <w:rsid w:val="00353500"/>
    <w:rsid w:val="0035369B"/>
    <w:rsid w:val="00353744"/>
    <w:rsid w:val="003537E1"/>
    <w:rsid w:val="00353A5F"/>
    <w:rsid w:val="00353AF3"/>
    <w:rsid w:val="00353C48"/>
    <w:rsid w:val="00353C76"/>
    <w:rsid w:val="00353CE2"/>
    <w:rsid w:val="00353E06"/>
    <w:rsid w:val="00353E97"/>
    <w:rsid w:val="0035411B"/>
    <w:rsid w:val="00354248"/>
    <w:rsid w:val="00354268"/>
    <w:rsid w:val="00354609"/>
    <w:rsid w:val="0035466D"/>
    <w:rsid w:val="003546DF"/>
    <w:rsid w:val="00354763"/>
    <w:rsid w:val="003547C5"/>
    <w:rsid w:val="00354810"/>
    <w:rsid w:val="00354833"/>
    <w:rsid w:val="00354919"/>
    <w:rsid w:val="00354955"/>
    <w:rsid w:val="00354997"/>
    <w:rsid w:val="003549DE"/>
    <w:rsid w:val="00354A69"/>
    <w:rsid w:val="00354AB0"/>
    <w:rsid w:val="00354C84"/>
    <w:rsid w:val="00354C96"/>
    <w:rsid w:val="00354CCE"/>
    <w:rsid w:val="00354E1A"/>
    <w:rsid w:val="00354EAE"/>
    <w:rsid w:val="00354FFA"/>
    <w:rsid w:val="00355343"/>
    <w:rsid w:val="003553EA"/>
    <w:rsid w:val="003554AA"/>
    <w:rsid w:val="003554B7"/>
    <w:rsid w:val="00355509"/>
    <w:rsid w:val="00355519"/>
    <w:rsid w:val="003556E0"/>
    <w:rsid w:val="00355821"/>
    <w:rsid w:val="00355964"/>
    <w:rsid w:val="00355BF9"/>
    <w:rsid w:val="00355DB6"/>
    <w:rsid w:val="00355E32"/>
    <w:rsid w:val="00355F0E"/>
    <w:rsid w:val="00355F38"/>
    <w:rsid w:val="0035604F"/>
    <w:rsid w:val="00356226"/>
    <w:rsid w:val="00356587"/>
    <w:rsid w:val="003565FF"/>
    <w:rsid w:val="00356726"/>
    <w:rsid w:val="00356786"/>
    <w:rsid w:val="00356798"/>
    <w:rsid w:val="00356838"/>
    <w:rsid w:val="00356855"/>
    <w:rsid w:val="00356998"/>
    <w:rsid w:val="00356B79"/>
    <w:rsid w:val="00356C48"/>
    <w:rsid w:val="00356CA9"/>
    <w:rsid w:val="00356CD7"/>
    <w:rsid w:val="00356DD2"/>
    <w:rsid w:val="00356F60"/>
    <w:rsid w:val="003570EF"/>
    <w:rsid w:val="00357325"/>
    <w:rsid w:val="00357326"/>
    <w:rsid w:val="00357441"/>
    <w:rsid w:val="00357774"/>
    <w:rsid w:val="003577B4"/>
    <w:rsid w:val="0035784F"/>
    <w:rsid w:val="003578E5"/>
    <w:rsid w:val="00357DAA"/>
    <w:rsid w:val="00357EB5"/>
    <w:rsid w:val="00360073"/>
    <w:rsid w:val="003600C9"/>
    <w:rsid w:val="003600E0"/>
    <w:rsid w:val="0036021D"/>
    <w:rsid w:val="003602F5"/>
    <w:rsid w:val="00360531"/>
    <w:rsid w:val="00360577"/>
    <w:rsid w:val="00360787"/>
    <w:rsid w:val="0036082F"/>
    <w:rsid w:val="0036092C"/>
    <w:rsid w:val="003609C5"/>
    <w:rsid w:val="00360A43"/>
    <w:rsid w:val="00360C94"/>
    <w:rsid w:val="00360FB8"/>
    <w:rsid w:val="00361048"/>
    <w:rsid w:val="003611E9"/>
    <w:rsid w:val="00361374"/>
    <w:rsid w:val="003613C6"/>
    <w:rsid w:val="00361701"/>
    <w:rsid w:val="00361720"/>
    <w:rsid w:val="00361899"/>
    <w:rsid w:val="003618DC"/>
    <w:rsid w:val="003618EC"/>
    <w:rsid w:val="00361A6B"/>
    <w:rsid w:val="00361A90"/>
    <w:rsid w:val="00361C20"/>
    <w:rsid w:val="003620A2"/>
    <w:rsid w:val="003620A4"/>
    <w:rsid w:val="0036235F"/>
    <w:rsid w:val="003624FD"/>
    <w:rsid w:val="003625A6"/>
    <w:rsid w:val="003625AA"/>
    <w:rsid w:val="003625FD"/>
    <w:rsid w:val="0036267A"/>
    <w:rsid w:val="00362D57"/>
    <w:rsid w:val="00362E80"/>
    <w:rsid w:val="00362F6F"/>
    <w:rsid w:val="00363284"/>
    <w:rsid w:val="0036330C"/>
    <w:rsid w:val="003633E4"/>
    <w:rsid w:val="003634A4"/>
    <w:rsid w:val="003634F5"/>
    <w:rsid w:val="00363510"/>
    <w:rsid w:val="00363525"/>
    <w:rsid w:val="003636C3"/>
    <w:rsid w:val="00363767"/>
    <w:rsid w:val="003637E3"/>
    <w:rsid w:val="0036381D"/>
    <w:rsid w:val="003639C9"/>
    <w:rsid w:val="00363A51"/>
    <w:rsid w:val="00363A83"/>
    <w:rsid w:val="00363AAF"/>
    <w:rsid w:val="00363C52"/>
    <w:rsid w:val="00363C65"/>
    <w:rsid w:val="00363DD7"/>
    <w:rsid w:val="00363EAE"/>
    <w:rsid w:val="00363F27"/>
    <w:rsid w:val="0036402B"/>
    <w:rsid w:val="0036409D"/>
    <w:rsid w:val="003641EC"/>
    <w:rsid w:val="00364498"/>
    <w:rsid w:val="00364598"/>
    <w:rsid w:val="00364643"/>
    <w:rsid w:val="0036491D"/>
    <w:rsid w:val="00364988"/>
    <w:rsid w:val="00364B93"/>
    <w:rsid w:val="00364BFC"/>
    <w:rsid w:val="00364E32"/>
    <w:rsid w:val="00364FF5"/>
    <w:rsid w:val="0036505F"/>
    <w:rsid w:val="0036511E"/>
    <w:rsid w:val="003651F6"/>
    <w:rsid w:val="00365370"/>
    <w:rsid w:val="003653AC"/>
    <w:rsid w:val="003653B4"/>
    <w:rsid w:val="00365475"/>
    <w:rsid w:val="003654AF"/>
    <w:rsid w:val="0036574F"/>
    <w:rsid w:val="00365792"/>
    <w:rsid w:val="003657E1"/>
    <w:rsid w:val="00365A4D"/>
    <w:rsid w:val="00365D6E"/>
    <w:rsid w:val="00365E0F"/>
    <w:rsid w:val="00365F4A"/>
    <w:rsid w:val="00365F86"/>
    <w:rsid w:val="0036602D"/>
    <w:rsid w:val="0036612E"/>
    <w:rsid w:val="003661ED"/>
    <w:rsid w:val="0036634B"/>
    <w:rsid w:val="003663DF"/>
    <w:rsid w:val="00366544"/>
    <w:rsid w:val="0036656D"/>
    <w:rsid w:val="003665F2"/>
    <w:rsid w:val="00366685"/>
    <w:rsid w:val="0036676C"/>
    <w:rsid w:val="003667B4"/>
    <w:rsid w:val="00366879"/>
    <w:rsid w:val="0036698C"/>
    <w:rsid w:val="00366A3F"/>
    <w:rsid w:val="00366A76"/>
    <w:rsid w:val="00366AF5"/>
    <w:rsid w:val="00366B29"/>
    <w:rsid w:val="00366C32"/>
    <w:rsid w:val="00366CC1"/>
    <w:rsid w:val="00366CC9"/>
    <w:rsid w:val="00366CE2"/>
    <w:rsid w:val="00366DEB"/>
    <w:rsid w:val="00366F3C"/>
    <w:rsid w:val="00366FAE"/>
    <w:rsid w:val="00366FEC"/>
    <w:rsid w:val="00367009"/>
    <w:rsid w:val="0036722C"/>
    <w:rsid w:val="0036736C"/>
    <w:rsid w:val="003673AB"/>
    <w:rsid w:val="003675D9"/>
    <w:rsid w:val="003676A1"/>
    <w:rsid w:val="003677A3"/>
    <w:rsid w:val="00367889"/>
    <w:rsid w:val="00367B3E"/>
    <w:rsid w:val="00367C67"/>
    <w:rsid w:val="00367C87"/>
    <w:rsid w:val="00367D9F"/>
    <w:rsid w:val="00367E21"/>
    <w:rsid w:val="00370074"/>
    <w:rsid w:val="0037023F"/>
    <w:rsid w:val="003703E7"/>
    <w:rsid w:val="003708EC"/>
    <w:rsid w:val="0037097B"/>
    <w:rsid w:val="003709F4"/>
    <w:rsid w:val="00370B6A"/>
    <w:rsid w:val="00370B81"/>
    <w:rsid w:val="00370D71"/>
    <w:rsid w:val="00370E83"/>
    <w:rsid w:val="00370F2E"/>
    <w:rsid w:val="00370FC4"/>
    <w:rsid w:val="0037124E"/>
    <w:rsid w:val="0037132C"/>
    <w:rsid w:val="0037133F"/>
    <w:rsid w:val="00371417"/>
    <w:rsid w:val="00371434"/>
    <w:rsid w:val="00371472"/>
    <w:rsid w:val="003714EC"/>
    <w:rsid w:val="00371514"/>
    <w:rsid w:val="00371831"/>
    <w:rsid w:val="00371958"/>
    <w:rsid w:val="00371D5B"/>
    <w:rsid w:val="00371FD9"/>
    <w:rsid w:val="0037202C"/>
    <w:rsid w:val="003720F0"/>
    <w:rsid w:val="00372531"/>
    <w:rsid w:val="00372546"/>
    <w:rsid w:val="0037258F"/>
    <w:rsid w:val="003726BF"/>
    <w:rsid w:val="00372778"/>
    <w:rsid w:val="0037277F"/>
    <w:rsid w:val="003727EB"/>
    <w:rsid w:val="00372854"/>
    <w:rsid w:val="003728AB"/>
    <w:rsid w:val="003729F1"/>
    <w:rsid w:val="003729F4"/>
    <w:rsid w:val="00372ADE"/>
    <w:rsid w:val="00372C4E"/>
    <w:rsid w:val="00372DBC"/>
    <w:rsid w:val="00372DFF"/>
    <w:rsid w:val="00372E4A"/>
    <w:rsid w:val="00372E8C"/>
    <w:rsid w:val="00372FD6"/>
    <w:rsid w:val="00373037"/>
    <w:rsid w:val="003731CA"/>
    <w:rsid w:val="00373424"/>
    <w:rsid w:val="00373497"/>
    <w:rsid w:val="003734C7"/>
    <w:rsid w:val="0037358A"/>
    <w:rsid w:val="003736B3"/>
    <w:rsid w:val="00373C21"/>
    <w:rsid w:val="00373E37"/>
    <w:rsid w:val="00373F18"/>
    <w:rsid w:val="00373F38"/>
    <w:rsid w:val="00373F67"/>
    <w:rsid w:val="00374009"/>
    <w:rsid w:val="00374067"/>
    <w:rsid w:val="00374176"/>
    <w:rsid w:val="0037430C"/>
    <w:rsid w:val="0037435D"/>
    <w:rsid w:val="0037454F"/>
    <w:rsid w:val="003745D2"/>
    <w:rsid w:val="00374783"/>
    <w:rsid w:val="0037479F"/>
    <w:rsid w:val="00374C8F"/>
    <w:rsid w:val="00374DC6"/>
    <w:rsid w:val="00374E6A"/>
    <w:rsid w:val="00374F49"/>
    <w:rsid w:val="003750D7"/>
    <w:rsid w:val="003750DB"/>
    <w:rsid w:val="003751D4"/>
    <w:rsid w:val="00375290"/>
    <w:rsid w:val="00375471"/>
    <w:rsid w:val="003754EF"/>
    <w:rsid w:val="00375510"/>
    <w:rsid w:val="0037562D"/>
    <w:rsid w:val="003757E3"/>
    <w:rsid w:val="003757E4"/>
    <w:rsid w:val="00375997"/>
    <w:rsid w:val="00375AA2"/>
    <w:rsid w:val="00375B0E"/>
    <w:rsid w:val="00375C70"/>
    <w:rsid w:val="00375CDA"/>
    <w:rsid w:val="00375EA2"/>
    <w:rsid w:val="00375FA2"/>
    <w:rsid w:val="00376056"/>
    <w:rsid w:val="00376350"/>
    <w:rsid w:val="0037639B"/>
    <w:rsid w:val="003763D7"/>
    <w:rsid w:val="003764C7"/>
    <w:rsid w:val="003764C9"/>
    <w:rsid w:val="00376657"/>
    <w:rsid w:val="003767D6"/>
    <w:rsid w:val="0037680E"/>
    <w:rsid w:val="0037682A"/>
    <w:rsid w:val="0037687C"/>
    <w:rsid w:val="003768B2"/>
    <w:rsid w:val="00376CD7"/>
    <w:rsid w:val="00376D21"/>
    <w:rsid w:val="00376D5D"/>
    <w:rsid w:val="00376E5C"/>
    <w:rsid w:val="00377333"/>
    <w:rsid w:val="0037747D"/>
    <w:rsid w:val="003777AA"/>
    <w:rsid w:val="00377840"/>
    <w:rsid w:val="00377863"/>
    <w:rsid w:val="00377B54"/>
    <w:rsid w:val="00377BEA"/>
    <w:rsid w:val="00377D20"/>
    <w:rsid w:val="00377D30"/>
    <w:rsid w:val="00377E9A"/>
    <w:rsid w:val="003800E9"/>
    <w:rsid w:val="0038012D"/>
    <w:rsid w:val="00380132"/>
    <w:rsid w:val="0038015D"/>
    <w:rsid w:val="003802C9"/>
    <w:rsid w:val="003802CD"/>
    <w:rsid w:val="003802D7"/>
    <w:rsid w:val="00380355"/>
    <w:rsid w:val="00380369"/>
    <w:rsid w:val="00380396"/>
    <w:rsid w:val="00380529"/>
    <w:rsid w:val="003806DD"/>
    <w:rsid w:val="003808A4"/>
    <w:rsid w:val="003808E7"/>
    <w:rsid w:val="00380904"/>
    <w:rsid w:val="00380AA8"/>
    <w:rsid w:val="00380C01"/>
    <w:rsid w:val="00380C30"/>
    <w:rsid w:val="00380E01"/>
    <w:rsid w:val="00380F27"/>
    <w:rsid w:val="00381018"/>
    <w:rsid w:val="00381060"/>
    <w:rsid w:val="00381072"/>
    <w:rsid w:val="003810F9"/>
    <w:rsid w:val="00381211"/>
    <w:rsid w:val="0038124F"/>
    <w:rsid w:val="00381274"/>
    <w:rsid w:val="0038132C"/>
    <w:rsid w:val="003813C3"/>
    <w:rsid w:val="00381524"/>
    <w:rsid w:val="00381557"/>
    <w:rsid w:val="00381560"/>
    <w:rsid w:val="0038165B"/>
    <w:rsid w:val="00381858"/>
    <w:rsid w:val="003818A4"/>
    <w:rsid w:val="003819B2"/>
    <w:rsid w:val="00381AE4"/>
    <w:rsid w:val="00381C68"/>
    <w:rsid w:val="00381CF2"/>
    <w:rsid w:val="00381D88"/>
    <w:rsid w:val="00381E78"/>
    <w:rsid w:val="0038202A"/>
    <w:rsid w:val="0038230D"/>
    <w:rsid w:val="0038244C"/>
    <w:rsid w:val="0038257A"/>
    <w:rsid w:val="00382603"/>
    <w:rsid w:val="00382688"/>
    <w:rsid w:val="0038268A"/>
    <w:rsid w:val="0038277F"/>
    <w:rsid w:val="00382781"/>
    <w:rsid w:val="003828E1"/>
    <w:rsid w:val="003829CC"/>
    <w:rsid w:val="00382B96"/>
    <w:rsid w:val="00382DB3"/>
    <w:rsid w:val="00382F14"/>
    <w:rsid w:val="003832A8"/>
    <w:rsid w:val="0038351B"/>
    <w:rsid w:val="003835CC"/>
    <w:rsid w:val="00383669"/>
    <w:rsid w:val="003836AB"/>
    <w:rsid w:val="0038386A"/>
    <w:rsid w:val="0038392D"/>
    <w:rsid w:val="00383B65"/>
    <w:rsid w:val="00383C22"/>
    <w:rsid w:val="00383D2B"/>
    <w:rsid w:val="00383D4D"/>
    <w:rsid w:val="00383DB2"/>
    <w:rsid w:val="00383E20"/>
    <w:rsid w:val="00383E75"/>
    <w:rsid w:val="00384104"/>
    <w:rsid w:val="003841D5"/>
    <w:rsid w:val="0038427F"/>
    <w:rsid w:val="003843CF"/>
    <w:rsid w:val="003843DA"/>
    <w:rsid w:val="00384450"/>
    <w:rsid w:val="0038450A"/>
    <w:rsid w:val="003845E2"/>
    <w:rsid w:val="00384696"/>
    <w:rsid w:val="0038480E"/>
    <w:rsid w:val="003849B5"/>
    <w:rsid w:val="003849C8"/>
    <w:rsid w:val="00384AD8"/>
    <w:rsid w:val="00384D25"/>
    <w:rsid w:val="00384D2A"/>
    <w:rsid w:val="00384EE1"/>
    <w:rsid w:val="00384F0A"/>
    <w:rsid w:val="00384F30"/>
    <w:rsid w:val="00384F97"/>
    <w:rsid w:val="00384FE8"/>
    <w:rsid w:val="00385011"/>
    <w:rsid w:val="003851F0"/>
    <w:rsid w:val="00385385"/>
    <w:rsid w:val="00385425"/>
    <w:rsid w:val="00385461"/>
    <w:rsid w:val="003854D5"/>
    <w:rsid w:val="0038554E"/>
    <w:rsid w:val="0038562A"/>
    <w:rsid w:val="00385648"/>
    <w:rsid w:val="0038567D"/>
    <w:rsid w:val="00385811"/>
    <w:rsid w:val="0038596D"/>
    <w:rsid w:val="00385994"/>
    <w:rsid w:val="00385B34"/>
    <w:rsid w:val="00385B57"/>
    <w:rsid w:val="00385B88"/>
    <w:rsid w:val="00385CC3"/>
    <w:rsid w:val="00385E6F"/>
    <w:rsid w:val="00385F4E"/>
    <w:rsid w:val="00385F63"/>
    <w:rsid w:val="00385FE0"/>
    <w:rsid w:val="0038625A"/>
    <w:rsid w:val="00386327"/>
    <w:rsid w:val="0038639D"/>
    <w:rsid w:val="0038645B"/>
    <w:rsid w:val="0038646C"/>
    <w:rsid w:val="003865EC"/>
    <w:rsid w:val="00386617"/>
    <w:rsid w:val="00386762"/>
    <w:rsid w:val="00386822"/>
    <w:rsid w:val="00386824"/>
    <w:rsid w:val="003868DB"/>
    <w:rsid w:val="003868EB"/>
    <w:rsid w:val="003868FC"/>
    <w:rsid w:val="0038690A"/>
    <w:rsid w:val="00386911"/>
    <w:rsid w:val="00386939"/>
    <w:rsid w:val="00386941"/>
    <w:rsid w:val="00386AD6"/>
    <w:rsid w:val="00386B47"/>
    <w:rsid w:val="00386B7F"/>
    <w:rsid w:val="00386C2C"/>
    <w:rsid w:val="00386D1B"/>
    <w:rsid w:val="00386DB3"/>
    <w:rsid w:val="00386E11"/>
    <w:rsid w:val="00386E18"/>
    <w:rsid w:val="00386E86"/>
    <w:rsid w:val="00387322"/>
    <w:rsid w:val="003873E7"/>
    <w:rsid w:val="0038756E"/>
    <w:rsid w:val="00387625"/>
    <w:rsid w:val="0038773B"/>
    <w:rsid w:val="00387835"/>
    <w:rsid w:val="003878B3"/>
    <w:rsid w:val="003878D8"/>
    <w:rsid w:val="00387967"/>
    <w:rsid w:val="00387989"/>
    <w:rsid w:val="00387B08"/>
    <w:rsid w:val="00387B3A"/>
    <w:rsid w:val="00387EBE"/>
    <w:rsid w:val="00387F03"/>
    <w:rsid w:val="00387F0F"/>
    <w:rsid w:val="003900CA"/>
    <w:rsid w:val="003901E2"/>
    <w:rsid w:val="003903D8"/>
    <w:rsid w:val="003904A2"/>
    <w:rsid w:val="003906BE"/>
    <w:rsid w:val="003907AE"/>
    <w:rsid w:val="003907E7"/>
    <w:rsid w:val="003909EB"/>
    <w:rsid w:val="00390B81"/>
    <w:rsid w:val="00390B9F"/>
    <w:rsid w:val="00390CCC"/>
    <w:rsid w:val="00390D38"/>
    <w:rsid w:val="00390D4D"/>
    <w:rsid w:val="00390F0D"/>
    <w:rsid w:val="00391149"/>
    <w:rsid w:val="0039128F"/>
    <w:rsid w:val="00391314"/>
    <w:rsid w:val="00391318"/>
    <w:rsid w:val="003913FB"/>
    <w:rsid w:val="00391695"/>
    <w:rsid w:val="0039195A"/>
    <w:rsid w:val="00391A55"/>
    <w:rsid w:val="00391C7C"/>
    <w:rsid w:val="00391DB6"/>
    <w:rsid w:val="00391E28"/>
    <w:rsid w:val="00391E2E"/>
    <w:rsid w:val="00391EB6"/>
    <w:rsid w:val="00391F49"/>
    <w:rsid w:val="0039200F"/>
    <w:rsid w:val="0039205D"/>
    <w:rsid w:val="003920CF"/>
    <w:rsid w:val="003923F2"/>
    <w:rsid w:val="0039240D"/>
    <w:rsid w:val="003924CE"/>
    <w:rsid w:val="0039296E"/>
    <w:rsid w:val="003929F0"/>
    <w:rsid w:val="00392A43"/>
    <w:rsid w:val="00392B5E"/>
    <w:rsid w:val="00392CFD"/>
    <w:rsid w:val="00392DD9"/>
    <w:rsid w:val="00392E96"/>
    <w:rsid w:val="00392ECF"/>
    <w:rsid w:val="00392F28"/>
    <w:rsid w:val="003932BF"/>
    <w:rsid w:val="003932D1"/>
    <w:rsid w:val="00393485"/>
    <w:rsid w:val="003934F1"/>
    <w:rsid w:val="00393792"/>
    <w:rsid w:val="00393795"/>
    <w:rsid w:val="0039386E"/>
    <w:rsid w:val="00393900"/>
    <w:rsid w:val="003939A4"/>
    <w:rsid w:val="00393B7D"/>
    <w:rsid w:val="00393C2A"/>
    <w:rsid w:val="00393CAF"/>
    <w:rsid w:val="00393ED5"/>
    <w:rsid w:val="003940D4"/>
    <w:rsid w:val="003940FF"/>
    <w:rsid w:val="00394109"/>
    <w:rsid w:val="0039422E"/>
    <w:rsid w:val="00394307"/>
    <w:rsid w:val="00394398"/>
    <w:rsid w:val="0039439E"/>
    <w:rsid w:val="0039456B"/>
    <w:rsid w:val="003945C8"/>
    <w:rsid w:val="003945E6"/>
    <w:rsid w:val="00394851"/>
    <w:rsid w:val="003948F6"/>
    <w:rsid w:val="00394A93"/>
    <w:rsid w:val="00394B96"/>
    <w:rsid w:val="00394E07"/>
    <w:rsid w:val="00394E46"/>
    <w:rsid w:val="00394EDA"/>
    <w:rsid w:val="00394F67"/>
    <w:rsid w:val="00394FE6"/>
    <w:rsid w:val="0039503A"/>
    <w:rsid w:val="0039519A"/>
    <w:rsid w:val="00395261"/>
    <w:rsid w:val="0039544F"/>
    <w:rsid w:val="0039563E"/>
    <w:rsid w:val="003958BE"/>
    <w:rsid w:val="00395917"/>
    <w:rsid w:val="00395D10"/>
    <w:rsid w:val="0039603C"/>
    <w:rsid w:val="003960B7"/>
    <w:rsid w:val="003960E5"/>
    <w:rsid w:val="003964AE"/>
    <w:rsid w:val="003968B3"/>
    <w:rsid w:val="003969A6"/>
    <w:rsid w:val="00396B7C"/>
    <w:rsid w:val="00396B9A"/>
    <w:rsid w:val="00396C30"/>
    <w:rsid w:val="00396C36"/>
    <w:rsid w:val="00396CA9"/>
    <w:rsid w:val="00396DD2"/>
    <w:rsid w:val="00397185"/>
    <w:rsid w:val="00397289"/>
    <w:rsid w:val="003973AA"/>
    <w:rsid w:val="003973C3"/>
    <w:rsid w:val="003973C9"/>
    <w:rsid w:val="0039741B"/>
    <w:rsid w:val="003974EE"/>
    <w:rsid w:val="003975FF"/>
    <w:rsid w:val="00397635"/>
    <w:rsid w:val="0039767C"/>
    <w:rsid w:val="00397680"/>
    <w:rsid w:val="00397742"/>
    <w:rsid w:val="00397A37"/>
    <w:rsid w:val="00397AE7"/>
    <w:rsid w:val="00397AEA"/>
    <w:rsid w:val="00397F73"/>
    <w:rsid w:val="003A0013"/>
    <w:rsid w:val="003A0014"/>
    <w:rsid w:val="003A01A4"/>
    <w:rsid w:val="003A01C5"/>
    <w:rsid w:val="003A0210"/>
    <w:rsid w:val="003A0464"/>
    <w:rsid w:val="003A0517"/>
    <w:rsid w:val="003A0605"/>
    <w:rsid w:val="003A0619"/>
    <w:rsid w:val="003A07A5"/>
    <w:rsid w:val="003A07D7"/>
    <w:rsid w:val="003A0829"/>
    <w:rsid w:val="003A0B09"/>
    <w:rsid w:val="003A0B9A"/>
    <w:rsid w:val="003A0C36"/>
    <w:rsid w:val="003A0CAF"/>
    <w:rsid w:val="003A0E19"/>
    <w:rsid w:val="003A0EEC"/>
    <w:rsid w:val="003A103A"/>
    <w:rsid w:val="003A108F"/>
    <w:rsid w:val="003A1099"/>
    <w:rsid w:val="003A11BF"/>
    <w:rsid w:val="003A11D0"/>
    <w:rsid w:val="003A1208"/>
    <w:rsid w:val="003A1262"/>
    <w:rsid w:val="003A1290"/>
    <w:rsid w:val="003A13E8"/>
    <w:rsid w:val="003A14E9"/>
    <w:rsid w:val="003A18FD"/>
    <w:rsid w:val="003A1938"/>
    <w:rsid w:val="003A195A"/>
    <w:rsid w:val="003A199A"/>
    <w:rsid w:val="003A1C43"/>
    <w:rsid w:val="003A1C92"/>
    <w:rsid w:val="003A1CB4"/>
    <w:rsid w:val="003A1E15"/>
    <w:rsid w:val="003A1E37"/>
    <w:rsid w:val="003A204C"/>
    <w:rsid w:val="003A2109"/>
    <w:rsid w:val="003A232E"/>
    <w:rsid w:val="003A2473"/>
    <w:rsid w:val="003A24CB"/>
    <w:rsid w:val="003A25E4"/>
    <w:rsid w:val="003A26A2"/>
    <w:rsid w:val="003A2862"/>
    <w:rsid w:val="003A292C"/>
    <w:rsid w:val="003A2B15"/>
    <w:rsid w:val="003A2B9B"/>
    <w:rsid w:val="003A2D0D"/>
    <w:rsid w:val="003A2D5C"/>
    <w:rsid w:val="003A2DBC"/>
    <w:rsid w:val="003A2E52"/>
    <w:rsid w:val="003A31C7"/>
    <w:rsid w:val="003A3238"/>
    <w:rsid w:val="003A3361"/>
    <w:rsid w:val="003A3728"/>
    <w:rsid w:val="003A37C4"/>
    <w:rsid w:val="003A39A1"/>
    <w:rsid w:val="003A3A82"/>
    <w:rsid w:val="003A3B28"/>
    <w:rsid w:val="003A3BBA"/>
    <w:rsid w:val="003A3D5D"/>
    <w:rsid w:val="003A3E45"/>
    <w:rsid w:val="003A3E87"/>
    <w:rsid w:val="003A41D9"/>
    <w:rsid w:val="003A4552"/>
    <w:rsid w:val="003A4680"/>
    <w:rsid w:val="003A46B9"/>
    <w:rsid w:val="003A4886"/>
    <w:rsid w:val="003A4911"/>
    <w:rsid w:val="003A4A19"/>
    <w:rsid w:val="003A4AA1"/>
    <w:rsid w:val="003A4B4F"/>
    <w:rsid w:val="003A4BB9"/>
    <w:rsid w:val="003A4C08"/>
    <w:rsid w:val="003A4CE9"/>
    <w:rsid w:val="003A4E68"/>
    <w:rsid w:val="003A4F1C"/>
    <w:rsid w:val="003A52DB"/>
    <w:rsid w:val="003A554B"/>
    <w:rsid w:val="003A561A"/>
    <w:rsid w:val="003A563C"/>
    <w:rsid w:val="003A5675"/>
    <w:rsid w:val="003A56CB"/>
    <w:rsid w:val="003A56CE"/>
    <w:rsid w:val="003A59D9"/>
    <w:rsid w:val="003A5A00"/>
    <w:rsid w:val="003A5A56"/>
    <w:rsid w:val="003A5ABC"/>
    <w:rsid w:val="003A5B23"/>
    <w:rsid w:val="003A5BA7"/>
    <w:rsid w:val="003A5BF1"/>
    <w:rsid w:val="003A5D46"/>
    <w:rsid w:val="003A5DAD"/>
    <w:rsid w:val="003A5F19"/>
    <w:rsid w:val="003A5F71"/>
    <w:rsid w:val="003A5FB3"/>
    <w:rsid w:val="003A60D5"/>
    <w:rsid w:val="003A6195"/>
    <w:rsid w:val="003A61AC"/>
    <w:rsid w:val="003A631F"/>
    <w:rsid w:val="003A67C7"/>
    <w:rsid w:val="003A67E1"/>
    <w:rsid w:val="003A68C3"/>
    <w:rsid w:val="003A69CF"/>
    <w:rsid w:val="003A6A6D"/>
    <w:rsid w:val="003A6D40"/>
    <w:rsid w:val="003A6DEF"/>
    <w:rsid w:val="003A6ECA"/>
    <w:rsid w:val="003A6F22"/>
    <w:rsid w:val="003A746A"/>
    <w:rsid w:val="003A771D"/>
    <w:rsid w:val="003A79A1"/>
    <w:rsid w:val="003A7A81"/>
    <w:rsid w:val="003A7B83"/>
    <w:rsid w:val="003A7EBD"/>
    <w:rsid w:val="003B006B"/>
    <w:rsid w:val="003B021F"/>
    <w:rsid w:val="003B03E3"/>
    <w:rsid w:val="003B0678"/>
    <w:rsid w:val="003B091B"/>
    <w:rsid w:val="003B0A67"/>
    <w:rsid w:val="003B0AAD"/>
    <w:rsid w:val="003B0BA3"/>
    <w:rsid w:val="003B0BDE"/>
    <w:rsid w:val="003B0DAF"/>
    <w:rsid w:val="003B0DF5"/>
    <w:rsid w:val="003B0EE0"/>
    <w:rsid w:val="003B0F2F"/>
    <w:rsid w:val="003B1142"/>
    <w:rsid w:val="003B1472"/>
    <w:rsid w:val="003B1491"/>
    <w:rsid w:val="003B162D"/>
    <w:rsid w:val="003B1705"/>
    <w:rsid w:val="003B19A7"/>
    <w:rsid w:val="003B1A4A"/>
    <w:rsid w:val="003B1A50"/>
    <w:rsid w:val="003B1B5E"/>
    <w:rsid w:val="003B1C65"/>
    <w:rsid w:val="003B1C93"/>
    <w:rsid w:val="003B1F50"/>
    <w:rsid w:val="003B1F54"/>
    <w:rsid w:val="003B1FDA"/>
    <w:rsid w:val="003B20A6"/>
    <w:rsid w:val="003B219F"/>
    <w:rsid w:val="003B21F4"/>
    <w:rsid w:val="003B222C"/>
    <w:rsid w:val="003B2256"/>
    <w:rsid w:val="003B22CB"/>
    <w:rsid w:val="003B22D0"/>
    <w:rsid w:val="003B22ED"/>
    <w:rsid w:val="003B2788"/>
    <w:rsid w:val="003B27EE"/>
    <w:rsid w:val="003B2AF4"/>
    <w:rsid w:val="003B2ED2"/>
    <w:rsid w:val="003B3217"/>
    <w:rsid w:val="003B32B8"/>
    <w:rsid w:val="003B3321"/>
    <w:rsid w:val="003B3367"/>
    <w:rsid w:val="003B33D2"/>
    <w:rsid w:val="003B3456"/>
    <w:rsid w:val="003B34EF"/>
    <w:rsid w:val="003B34FE"/>
    <w:rsid w:val="003B3512"/>
    <w:rsid w:val="003B3535"/>
    <w:rsid w:val="003B3634"/>
    <w:rsid w:val="003B369F"/>
    <w:rsid w:val="003B36AD"/>
    <w:rsid w:val="003B3795"/>
    <w:rsid w:val="003B3AC2"/>
    <w:rsid w:val="003B3D18"/>
    <w:rsid w:val="003B3D98"/>
    <w:rsid w:val="003B3DB8"/>
    <w:rsid w:val="003B3E19"/>
    <w:rsid w:val="003B3E49"/>
    <w:rsid w:val="003B3F14"/>
    <w:rsid w:val="003B3F90"/>
    <w:rsid w:val="003B4030"/>
    <w:rsid w:val="003B4069"/>
    <w:rsid w:val="003B414F"/>
    <w:rsid w:val="003B421C"/>
    <w:rsid w:val="003B42B0"/>
    <w:rsid w:val="003B4360"/>
    <w:rsid w:val="003B43FF"/>
    <w:rsid w:val="003B44C8"/>
    <w:rsid w:val="003B44FC"/>
    <w:rsid w:val="003B450A"/>
    <w:rsid w:val="003B457F"/>
    <w:rsid w:val="003B4760"/>
    <w:rsid w:val="003B4968"/>
    <w:rsid w:val="003B49D4"/>
    <w:rsid w:val="003B4ABE"/>
    <w:rsid w:val="003B4BD4"/>
    <w:rsid w:val="003B4C3F"/>
    <w:rsid w:val="003B4D36"/>
    <w:rsid w:val="003B4D3A"/>
    <w:rsid w:val="003B5092"/>
    <w:rsid w:val="003B50ED"/>
    <w:rsid w:val="003B53CC"/>
    <w:rsid w:val="003B5511"/>
    <w:rsid w:val="003B57A4"/>
    <w:rsid w:val="003B58E1"/>
    <w:rsid w:val="003B58EB"/>
    <w:rsid w:val="003B5925"/>
    <w:rsid w:val="003B5979"/>
    <w:rsid w:val="003B5ABB"/>
    <w:rsid w:val="003B5C71"/>
    <w:rsid w:val="003B5D4E"/>
    <w:rsid w:val="003B5D71"/>
    <w:rsid w:val="003B5EE9"/>
    <w:rsid w:val="003B6004"/>
    <w:rsid w:val="003B6343"/>
    <w:rsid w:val="003B665A"/>
    <w:rsid w:val="003B6660"/>
    <w:rsid w:val="003B66DE"/>
    <w:rsid w:val="003B6701"/>
    <w:rsid w:val="003B671E"/>
    <w:rsid w:val="003B67BE"/>
    <w:rsid w:val="003B68B3"/>
    <w:rsid w:val="003B68C1"/>
    <w:rsid w:val="003B6913"/>
    <w:rsid w:val="003B6BB3"/>
    <w:rsid w:val="003B6BF2"/>
    <w:rsid w:val="003B6C5D"/>
    <w:rsid w:val="003B6D92"/>
    <w:rsid w:val="003B6F6A"/>
    <w:rsid w:val="003B6FDA"/>
    <w:rsid w:val="003B73AF"/>
    <w:rsid w:val="003B7445"/>
    <w:rsid w:val="003B752C"/>
    <w:rsid w:val="003B75DB"/>
    <w:rsid w:val="003B761B"/>
    <w:rsid w:val="003B7802"/>
    <w:rsid w:val="003B783F"/>
    <w:rsid w:val="003B78F1"/>
    <w:rsid w:val="003B7923"/>
    <w:rsid w:val="003B7A88"/>
    <w:rsid w:val="003B7AA1"/>
    <w:rsid w:val="003B7B0C"/>
    <w:rsid w:val="003B7CEA"/>
    <w:rsid w:val="003B7E4C"/>
    <w:rsid w:val="003B7EC7"/>
    <w:rsid w:val="003C0014"/>
    <w:rsid w:val="003C0157"/>
    <w:rsid w:val="003C023C"/>
    <w:rsid w:val="003C02F6"/>
    <w:rsid w:val="003C041B"/>
    <w:rsid w:val="003C04C5"/>
    <w:rsid w:val="003C05D6"/>
    <w:rsid w:val="003C0851"/>
    <w:rsid w:val="003C08D4"/>
    <w:rsid w:val="003C08FA"/>
    <w:rsid w:val="003C092B"/>
    <w:rsid w:val="003C0965"/>
    <w:rsid w:val="003C09B0"/>
    <w:rsid w:val="003C0A7E"/>
    <w:rsid w:val="003C0C2E"/>
    <w:rsid w:val="003C0C62"/>
    <w:rsid w:val="003C0CD7"/>
    <w:rsid w:val="003C0E6F"/>
    <w:rsid w:val="003C0F05"/>
    <w:rsid w:val="003C0F1F"/>
    <w:rsid w:val="003C1208"/>
    <w:rsid w:val="003C123D"/>
    <w:rsid w:val="003C132F"/>
    <w:rsid w:val="003C1425"/>
    <w:rsid w:val="003C1493"/>
    <w:rsid w:val="003C1796"/>
    <w:rsid w:val="003C17AD"/>
    <w:rsid w:val="003C18F8"/>
    <w:rsid w:val="003C1A5E"/>
    <w:rsid w:val="003C1BD4"/>
    <w:rsid w:val="003C1D09"/>
    <w:rsid w:val="003C1FC9"/>
    <w:rsid w:val="003C1FEB"/>
    <w:rsid w:val="003C2095"/>
    <w:rsid w:val="003C22A6"/>
    <w:rsid w:val="003C2345"/>
    <w:rsid w:val="003C2688"/>
    <w:rsid w:val="003C27BB"/>
    <w:rsid w:val="003C2A27"/>
    <w:rsid w:val="003C2CFD"/>
    <w:rsid w:val="003C2DBA"/>
    <w:rsid w:val="003C2EC8"/>
    <w:rsid w:val="003C3002"/>
    <w:rsid w:val="003C300B"/>
    <w:rsid w:val="003C305D"/>
    <w:rsid w:val="003C3242"/>
    <w:rsid w:val="003C324B"/>
    <w:rsid w:val="003C32CC"/>
    <w:rsid w:val="003C3520"/>
    <w:rsid w:val="003C357F"/>
    <w:rsid w:val="003C370E"/>
    <w:rsid w:val="003C3889"/>
    <w:rsid w:val="003C389F"/>
    <w:rsid w:val="003C39FF"/>
    <w:rsid w:val="003C3B7F"/>
    <w:rsid w:val="003C3B80"/>
    <w:rsid w:val="003C3BB6"/>
    <w:rsid w:val="003C3CB7"/>
    <w:rsid w:val="003C3DAB"/>
    <w:rsid w:val="003C3EAA"/>
    <w:rsid w:val="003C3F4F"/>
    <w:rsid w:val="003C441B"/>
    <w:rsid w:val="003C442B"/>
    <w:rsid w:val="003C446F"/>
    <w:rsid w:val="003C49FE"/>
    <w:rsid w:val="003C4D26"/>
    <w:rsid w:val="003C4DD4"/>
    <w:rsid w:val="003C4EC9"/>
    <w:rsid w:val="003C4ED3"/>
    <w:rsid w:val="003C4F47"/>
    <w:rsid w:val="003C509B"/>
    <w:rsid w:val="003C50CD"/>
    <w:rsid w:val="003C5149"/>
    <w:rsid w:val="003C519A"/>
    <w:rsid w:val="003C5203"/>
    <w:rsid w:val="003C529E"/>
    <w:rsid w:val="003C530B"/>
    <w:rsid w:val="003C5384"/>
    <w:rsid w:val="003C53CC"/>
    <w:rsid w:val="003C5496"/>
    <w:rsid w:val="003C55AE"/>
    <w:rsid w:val="003C5620"/>
    <w:rsid w:val="003C57B6"/>
    <w:rsid w:val="003C57F3"/>
    <w:rsid w:val="003C584E"/>
    <w:rsid w:val="003C58C3"/>
    <w:rsid w:val="003C59EC"/>
    <w:rsid w:val="003C5BC4"/>
    <w:rsid w:val="003C5C6B"/>
    <w:rsid w:val="003C5D0C"/>
    <w:rsid w:val="003C5D33"/>
    <w:rsid w:val="003C5EE3"/>
    <w:rsid w:val="003C5EFD"/>
    <w:rsid w:val="003C5FDB"/>
    <w:rsid w:val="003C634C"/>
    <w:rsid w:val="003C64F4"/>
    <w:rsid w:val="003C6748"/>
    <w:rsid w:val="003C67A0"/>
    <w:rsid w:val="003C6873"/>
    <w:rsid w:val="003C6898"/>
    <w:rsid w:val="003C6A28"/>
    <w:rsid w:val="003C6C4C"/>
    <w:rsid w:val="003C6CA9"/>
    <w:rsid w:val="003C6EA0"/>
    <w:rsid w:val="003C6ECB"/>
    <w:rsid w:val="003C6F0A"/>
    <w:rsid w:val="003C7001"/>
    <w:rsid w:val="003C7083"/>
    <w:rsid w:val="003C71DB"/>
    <w:rsid w:val="003C7257"/>
    <w:rsid w:val="003C72D9"/>
    <w:rsid w:val="003C74FD"/>
    <w:rsid w:val="003C7564"/>
    <w:rsid w:val="003C77FA"/>
    <w:rsid w:val="003C78D0"/>
    <w:rsid w:val="003C7B80"/>
    <w:rsid w:val="003C7BCE"/>
    <w:rsid w:val="003C7E5F"/>
    <w:rsid w:val="003C7F5F"/>
    <w:rsid w:val="003D0091"/>
    <w:rsid w:val="003D01C5"/>
    <w:rsid w:val="003D0608"/>
    <w:rsid w:val="003D07F4"/>
    <w:rsid w:val="003D0864"/>
    <w:rsid w:val="003D08CE"/>
    <w:rsid w:val="003D08E7"/>
    <w:rsid w:val="003D0966"/>
    <w:rsid w:val="003D0A3A"/>
    <w:rsid w:val="003D0B00"/>
    <w:rsid w:val="003D0C46"/>
    <w:rsid w:val="003D0D2C"/>
    <w:rsid w:val="003D0D63"/>
    <w:rsid w:val="003D10B1"/>
    <w:rsid w:val="003D114C"/>
    <w:rsid w:val="003D115E"/>
    <w:rsid w:val="003D139D"/>
    <w:rsid w:val="003D15D5"/>
    <w:rsid w:val="003D1659"/>
    <w:rsid w:val="003D16DA"/>
    <w:rsid w:val="003D17AB"/>
    <w:rsid w:val="003D19A6"/>
    <w:rsid w:val="003D1A3F"/>
    <w:rsid w:val="003D1C6B"/>
    <w:rsid w:val="003D1CEC"/>
    <w:rsid w:val="003D2001"/>
    <w:rsid w:val="003D21C7"/>
    <w:rsid w:val="003D21D7"/>
    <w:rsid w:val="003D21FB"/>
    <w:rsid w:val="003D237A"/>
    <w:rsid w:val="003D2562"/>
    <w:rsid w:val="003D262B"/>
    <w:rsid w:val="003D267E"/>
    <w:rsid w:val="003D26AE"/>
    <w:rsid w:val="003D2725"/>
    <w:rsid w:val="003D2737"/>
    <w:rsid w:val="003D27BA"/>
    <w:rsid w:val="003D28F7"/>
    <w:rsid w:val="003D2A16"/>
    <w:rsid w:val="003D2A9D"/>
    <w:rsid w:val="003D2ACC"/>
    <w:rsid w:val="003D2BAC"/>
    <w:rsid w:val="003D2BB2"/>
    <w:rsid w:val="003D2C88"/>
    <w:rsid w:val="003D2CD1"/>
    <w:rsid w:val="003D2D08"/>
    <w:rsid w:val="003D2D24"/>
    <w:rsid w:val="003D2D6A"/>
    <w:rsid w:val="003D2E1F"/>
    <w:rsid w:val="003D2E4F"/>
    <w:rsid w:val="003D2FCB"/>
    <w:rsid w:val="003D3050"/>
    <w:rsid w:val="003D307F"/>
    <w:rsid w:val="003D30C9"/>
    <w:rsid w:val="003D327E"/>
    <w:rsid w:val="003D32FD"/>
    <w:rsid w:val="003D343F"/>
    <w:rsid w:val="003D35F9"/>
    <w:rsid w:val="003D365F"/>
    <w:rsid w:val="003D3714"/>
    <w:rsid w:val="003D37F0"/>
    <w:rsid w:val="003D3811"/>
    <w:rsid w:val="003D3848"/>
    <w:rsid w:val="003D39AB"/>
    <w:rsid w:val="003D3B4F"/>
    <w:rsid w:val="003D3C17"/>
    <w:rsid w:val="003D3CA6"/>
    <w:rsid w:val="003D3D53"/>
    <w:rsid w:val="003D3DB9"/>
    <w:rsid w:val="003D3E9A"/>
    <w:rsid w:val="003D404D"/>
    <w:rsid w:val="003D4699"/>
    <w:rsid w:val="003D472C"/>
    <w:rsid w:val="003D47A5"/>
    <w:rsid w:val="003D48F4"/>
    <w:rsid w:val="003D493D"/>
    <w:rsid w:val="003D4B61"/>
    <w:rsid w:val="003D4B74"/>
    <w:rsid w:val="003D4BC4"/>
    <w:rsid w:val="003D4C55"/>
    <w:rsid w:val="003D4DC7"/>
    <w:rsid w:val="003D4E00"/>
    <w:rsid w:val="003D502D"/>
    <w:rsid w:val="003D5147"/>
    <w:rsid w:val="003D51A3"/>
    <w:rsid w:val="003D55B6"/>
    <w:rsid w:val="003D565E"/>
    <w:rsid w:val="003D56BB"/>
    <w:rsid w:val="003D56F0"/>
    <w:rsid w:val="003D57B1"/>
    <w:rsid w:val="003D5987"/>
    <w:rsid w:val="003D5A90"/>
    <w:rsid w:val="003D5AC0"/>
    <w:rsid w:val="003D5AEA"/>
    <w:rsid w:val="003D5B73"/>
    <w:rsid w:val="003D5C56"/>
    <w:rsid w:val="003D5DA9"/>
    <w:rsid w:val="003D5F16"/>
    <w:rsid w:val="003D5F5B"/>
    <w:rsid w:val="003D60C3"/>
    <w:rsid w:val="003D61BC"/>
    <w:rsid w:val="003D61D6"/>
    <w:rsid w:val="003D6248"/>
    <w:rsid w:val="003D6285"/>
    <w:rsid w:val="003D62EB"/>
    <w:rsid w:val="003D6398"/>
    <w:rsid w:val="003D6719"/>
    <w:rsid w:val="003D6758"/>
    <w:rsid w:val="003D677B"/>
    <w:rsid w:val="003D689A"/>
    <w:rsid w:val="003D68A4"/>
    <w:rsid w:val="003D68B0"/>
    <w:rsid w:val="003D6DF8"/>
    <w:rsid w:val="003D6E88"/>
    <w:rsid w:val="003D6E8D"/>
    <w:rsid w:val="003D6F69"/>
    <w:rsid w:val="003D7015"/>
    <w:rsid w:val="003D7096"/>
    <w:rsid w:val="003D7147"/>
    <w:rsid w:val="003D7155"/>
    <w:rsid w:val="003D74CE"/>
    <w:rsid w:val="003D75D6"/>
    <w:rsid w:val="003D7688"/>
    <w:rsid w:val="003D7AEF"/>
    <w:rsid w:val="003D7B79"/>
    <w:rsid w:val="003D7C06"/>
    <w:rsid w:val="003D7F41"/>
    <w:rsid w:val="003E0011"/>
    <w:rsid w:val="003E019F"/>
    <w:rsid w:val="003E0220"/>
    <w:rsid w:val="003E0248"/>
    <w:rsid w:val="003E028E"/>
    <w:rsid w:val="003E02BC"/>
    <w:rsid w:val="003E0955"/>
    <w:rsid w:val="003E0A00"/>
    <w:rsid w:val="003E0DA3"/>
    <w:rsid w:val="003E0DEF"/>
    <w:rsid w:val="003E0F4A"/>
    <w:rsid w:val="003E0FE2"/>
    <w:rsid w:val="003E1246"/>
    <w:rsid w:val="003E125D"/>
    <w:rsid w:val="003E12CA"/>
    <w:rsid w:val="003E13FB"/>
    <w:rsid w:val="003E14CE"/>
    <w:rsid w:val="003E1563"/>
    <w:rsid w:val="003E159A"/>
    <w:rsid w:val="003E165A"/>
    <w:rsid w:val="003E17BF"/>
    <w:rsid w:val="003E1805"/>
    <w:rsid w:val="003E1890"/>
    <w:rsid w:val="003E18B3"/>
    <w:rsid w:val="003E18BB"/>
    <w:rsid w:val="003E1A77"/>
    <w:rsid w:val="003E1AAA"/>
    <w:rsid w:val="003E1F9D"/>
    <w:rsid w:val="003E1FB1"/>
    <w:rsid w:val="003E1FCC"/>
    <w:rsid w:val="003E20F3"/>
    <w:rsid w:val="003E23BA"/>
    <w:rsid w:val="003E23E7"/>
    <w:rsid w:val="003E2588"/>
    <w:rsid w:val="003E2615"/>
    <w:rsid w:val="003E26C4"/>
    <w:rsid w:val="003E2A6E"/>
    <w:rsid w:val="003E2AA6"/>
    <w:rsid w:val="003E2AEB"/>
    <w:rsid w:val="003E2CC7"/>
    <w:rsid w:val="003E2DE1"/>
    <w:rsid w:val="003E30E1"/>
    <w:rsid w:val="003E323B"/>
    <w:rsid w:val="003E3257"/>
    <w:rsid w:val="003E3454"/>
    <w:rsid w:val="003E351F"/>
    <w:rsid w:val="003E3534"/>
    <w:rsid w:val="003E3566"/>
    <w:rsid w:val="003E356E"/>
    <w:rsid w:val="003E375F"/>
    <w:rsid w:val="003E37B7"/>
    <w:rsid w:val="003E383A"/>
    <w:rsid w:val="003E3A6A"/>
    <w:rsid w:val="003E3A7E"/>
    <w:rsid w:val="003E3A89"/>
    <w:rsid w:val="003E3AD3"/>
    <w:rsid w:val="003E3B49"/>
    <w:rsid w:val="003E3B4C"/>
    <w:rsid w:val="003E3C3A"/>
    <w:rsid w:val="003E3C47"/>
    <w:rsid w:val="003E3C63"/>
    <w:rsid w:val="003E3CB5"/>
    <w:rsid w:val="003E3E53"/>
    <w:rsid w:val="003E3F37"/>
    <w:rsid w:val="003E3FCE"/>
    <w:rsid w:val="003E40B7"/>
    <w:rsid w:val="003E433A"/>
    <w:rsid w:val="003E44AD"/>
    <w:rsid w:val="003E450D"/>
    <w:rsid w:val="003E45EF"/>
    <w:rsid w:val="003E4629"/>
    <w:rsid w:val="003E4789"/>
    <w:rsid w:val="003E4A78"/>
    <w:rsid w:val="003E4A7A"/>
    <w:rsid w:val="003E4AE3"/>
    <w:rsid w:val="003E4BEC"/>
    <w:rsid w:val="003E4D30"/>
    <w:rsid w:val="003E4D7F"/>
    <w:rsid w:val="003E4F3B"/>
    <w:rsid w:val="003E4FA7"/>
    <w:rsid w:val="003E513D"/>
    <w:rsid w:val="003E517F"/>
    <w:rsid w:val="003E5185"/>
    <w:rsid w:val="003E518B"/>
    <w:rsid w:val="003E5249"/>
    <w:rsid w:val="003E5316"/>
    <w:rsid w:val="003E53A7"/>
    <w:rsid w:val="003E544F"/>
    <w:rsid w:val="003E54AA"/>
    <w:rsid w:val="003E54D7"/>
    <w:rsid w:val="003E557F"/>
    <w:rsid w:val="003E55BB"/>
    <w:rsid w:val="003E5651"/>
    <w:rsid w:val="003E5753"/>
    <w:rsid w:val="003E57BE"/>
    <w:rsid w:val="003E5841"/>
    <w:rsid w:val="003E590C"/>
    <w:rsid w:val="003E5998"/>
    <w:rsid w:val="003E5A27"/>
    <w:rsid w:val="003E5A98"/>
    <w:rsid w:val="003E5AA4"/>
    <w:rsid w:val="003E5AB4"/>
    <w:rsid w:val="003E5AF6"/>
    <w:rsid w:val="003E5BED"/>
    <w:rsid w:val="003E5BFD"/>
    <w:rsid w:val="003E5C0B"/>
    <w:rsid w:val="003E5CDF"/>
    <w:rsid w:val="003E5DA9"/>
    <w:rsid w:val="003E5E1F"/>
    <w:rsid w:val="003E5E6E"/>
    <w:rsid w:val="003E5E86"/>
    <w:rsid w:val="003E5E90"/>
    <w:rsid w:val="003E60FA"/>
    <w:rsid w:val="003E6244"/>
    <w:rsid w:val="003E637F"/>
    <w:rsid w:val="003E640F"/>
    <w:rsid w:val="003E64C5"/>
    <w:rsid w:val="003E653D"/>
    <w:rsid w:val="003E653E"/>
    <w:rsid w:val="003E6A1E"/>
    <w:rsid w:val="003E6AFA"/>
    <w:rsid w:val="003E6D81"/>
    <w:rsid w:val="003E6DE8"/>
    <w:rsid w:val="003E6E4A"/>
    <w:rsid w:val="003E6F7D"/>
    <w:rsid w:val="003E70C7"/>
    <w:rsid w:val="003E7306"/>
    <w:rsid w:val="003E7317"/>
    <w:rsid w:val="003E7454"/>
    <w:rsid w:val="003E7505"/>
    <w:rsid w:val="003E7566"/>
    <w:rsid w:val="003E75BA"/>
    <w:rsid w:val="003E76CA"/>
    <w:rsid w:val="003E7767"/>
    <w:rsid w:val="003E77BE"/>
    <w:rsid w:val="003E7873"/>
    <w:rsid w:val="003E78DE"/>
    <w:rsid w:val="003E792D"/>
    <w:rsid w:val="003E7DE8"/>
    <w:rsid w:val="003E7F77"/>
    <w:rsid w:val="003F00C7"/>
    <w:rsid w:val="003F0153"/>
    <w:rsid w:val="003F030D"/>
    <w:rsid w:val="003F0392"/>
    <w:rsid w:val="003F047D"/>
    <w:rsid w:val="003F04E3"/>
    <w:rsid w:val="003F04EC"/>
    <w:rsid w:val="003F0508"/>
    <w:rsid w:val="003F06B2"/>
    <w:rsid w:val="003F06FE"/>
    <w:rsid w:val="003F0782"/>
    <w:rsid w:val="003F07B3"/>
    <w:rsid w:val="003F07C4"/>
    <w:rsid w:val="003F0803"/>
    <w:rsid w:val="003F08DB"/>
    <w:rsid w:val="003F0B0C"/>
    <w:rsid w:val="003F0B35"/>
    <w:rsid w:val="003F0BA0"/>
    <w:rsid w:val="003F0C05"/>
    <w:rsid w:val="003F0C13"/>
    <w:rsid w:val="003F0EAE"/>
    <w:rsid w:val="003F100C"/>
    <w:rsid w:val="003F1049"/>
    <w:rsid w:val="003F11C0"/>
    <w:rsid w:val="003F135F"/>
    <w:rsid w:val="003F138A"/>
    <w:rsid w:val="003F13FD"/>
    <w:rsid w:val="003F1414"/>
    <w:rsid w:val="003F1506"/>
    <w:rsid w:val="003F1642"/>
    <w:rsid w:val="003F1696"/>
    <w:rsid w:val="003F1716"/>
    <w:rsid w:val="003F1A7C"/>
    <w:rsid w:val="003F1C23"/>
    <w:rsid w:val="003F1C29"/>
    <w:rsid w:val="003F1D8F"/>
    <w:rsid w:val="003F1FDE"/>
    <w:rsid w:val="003F2199"/>
    <w:rsid w:val="003F22AE"/>
    <w:rsid w:val="003F2340"/>
    <w:rsid w:val="003F2380"/>
    <w:rsid w:val="003F23FA"/>
    <w:rsid w:val="003F2481"/>
    <w:rsid w:val="003F24F6"/>
    <w:rsid w:val="003F267B"/>
    <w:rsid w:val="003F26C5"/>
    <w:rsid w:val="003F2784"/>
    <w:rsid w:val="003F28AE"/>
    <w:rsid w:val="003F29D2"/>
    <w:rsid w:val="003F2B93"/>
    <w:rsid w:val="003F2CEA"/>
    <w:rsid w:val="003F2E07"/>
    <w:rsid w:val="003F2E9D"/>
    <w:rsid w:val="003F2EBD"/>
    <w:rsid w:val="003F3007"/>
    <w:rsid w:val="003F31A7"/>
    <w:rsid w:val="003F3302"/>
    <w:rsid w:val="003F3504"/>
    <w:rsid w:val="003F363E"/>
    <w:rsid w:val="003F3645"/>
    <w:rsid w:val="003F3B9A"/>
    <w:rsid w:val="003F3BCD"/>
    <w:rsid w:val="003F3D9D"/>
    <w:rsid w:val="003F3DF3"/>
    <w:rsid w:val="003F3E3B"/>
    <w:rsid w:val="003F3E53"/>
    <w:rsid w:val="003F3EB9"/>
    <w:rsid w:val="003F40A3"/>
    <w:rsid w:val="003F4294"/>
    <w:rsid w:val="003F4337"/>
    <w:rsid w:val="003F4440"/>
    <w:rsid w:val="003F467D"/>
    <w:rsid w:val="003F470D"/>
    <w:rsid w:val="003F475E"/>
    <w:rsid w:val="003F476E"/>
    <w:rsid w:val="003F4A0A"/>
    <w:rsid w:val="003F4BC1"/>
    <w:rsid w:val="003F4C85"/>
    <w:rsid w:val="003F4CA4"/>
    <w:rsid w:val="003F4CAB"/>
    <w:rsid w:val="003F4D54"/>
    <w:rsid w:val="003F4E22"/>
    <w:rsid w:val="003F4E63"/>
    <w:rsid w:val="003F4EAF"/>
    <w:rsid w:val="003F4F73"/>
    <w:rsid w:val="003F5035"/>
    <w:rsid w:val="003F50FA"/>
    <w:rsid w:val="003F53F7"/>
    <w:rsid w:val="003F5450"/>
    <w:rsid w:val="003F5697"/>
    <w:rsid w:val="003F5984"/>
    <w:rsid w:val="003F5ADD"/>
    <w:rsid w:val="003F5B1E"/>
    <w:rsid w:val="003F5B44"/>
    <w:rsid w:val="003F5C5B"/>
    <w:rsid w:val="003F5CE7"/>
    <w:rsid w:val="003F5CEF"/>
    <w:rsid w:val="003F5DB8"/>
    <w:rsid w:val="003F5DEA"/>
    <w:rsid w:val="003F5F80"/>
    <w:rsid w:val="003F5F84"/>
    <w:rsid w:val="003F5F9B"/>
    <w:rsid w:val="003F603E"/>
    <w:rsid w:val="003F60D9"/>
    <w:rsid w:val="003F626F"/>
    <w:rsid w:val="003F6318"/>
    <w:rsid w:val="003F6461"/>
    <w:rsid w:val="003F6A7A"/>
    <w:rsid w:val="003F6B34"/>
    <w:rsid w:val="003F7059"/>
    <w:rsid w:val="003F7101"/>
    <w:rsid w:val="003F722F"/>
    <w:rsid w:val="003F7281"/>
    <w:rsid w:val="003F72F7"/>
    <w:rsid w:val="003F7406"/>
    <w:rsid w:val="003F740A"/>
    <w:rsid w:val="003F7599"/>
    <w:rsid w:val="003F76C7"/>
    <w:rsid w:val="003F776E"/>
    <w:rsid w:val="003F7775"/>
    <w:rsid w:val="003F79FA"/>
    <w:rsid w:val="003F7A1B"/>
    <w:rsid w:val="003F7A96"/>
    <w:rsid w:val="003F7D57"/>
    <w:rsid w:val="003F7DB4"/>
    <w:rsid w:val="003F7DD9"/>
    <w:rsid w:val="003F7FA4"/>
    <w:rsid w:val="003F7FCD"/>
    <w:rsid w:val="00400223"/>
    <w:rsid w:val="004002AD"/>
    <w:rsid w:val="0040032C"/>
    <w:rsid w:val="00400454"/>
    <w:rsid w:val="00400596"/>
    <w:rsid w:val="00400697"/>
    <w:rsid w:val="00400751"/>
    <w:rsid w:val="00400789"/>
    <w:rsid w:val="004007EC"/>
    <w:rsid w:val="00400884"/>
    <w:rsid w:val="004008A3"/>
    <w:rsid w:val="004008B3"/>
    <w:rsid w:val="00400B33"/>
    <w:rsid w:val="00400BE6"/>
    <w:rsid w:val="00400D05"/>
    <w:rsid w:val="00400D94"/>
    <w:rsid w:val="00400DF7"/>
    <w:rsid w:val="00400EDA"/>
    <w:rsid w:val="00400F82"/>
    <w:rsid w:val="0040128B"/>
    <w:rsid w:val="004012C1"/>
    <w:rsid w:val="004012C9"/>
    <w:rsid w:val="00401308"/>
    <w:rsid w:val="00401354"/>
    <w:rsid w:val="0040145D"/>
    <w:rsid w:val="0040175A"/>
    <w:rsid w:val="00401832"/>
    <w:rsid w:val="00401DB1"/>
    <w:rsid w:val="00401DC8"/>
    <w:rsid w:val="00401F80"/>
    <w:rsid w:val="00402033"/>
    <w:rsid w:val="00402069"/>
    <w:rsid w:val="00402083"/>
    <w:rsid w:val="00402133"/>
    <w:rsid w:val="004021DD"/>
    <w:rsid w:val="004022BB"/>
    <w:rsid w:val="0040234F"/>
    <w:rsid w:val="00402455"/>
    <w:rsid w:val="00402564"/>
    <w:rsid w:val="00402684"/>
    <w:rsid w:val="00402863"/>
    <w:rsid w:val="00402966"/>
    <w:rsid w:val="00402C1E"/>
    <w:rsid w:val="00402C25"/>
    <w:rsid w:val="00402D25"/>
    <w:rsid w:val="00402D37"/>
    <w:rsid w:val="00402D88"/>
    <w:rsid w:val="00402F36"/>
    <w:rsid w:val="00403578"/>
    <w:rsid w:val="00403642"/>
    <w:rsid w:val="00403850"/>
    <w:rsid w:val="0040396A"/>
    <w:rsid w:val="00403A4A"/>
    <w:rsid w:val="00403AB3"/>
    <w:rsid w:val="00403BFD"/>
    <w:rsid w:val="00403CDB"/>
    <w:rsid w:val="00403D46"/>
    <w:rsid w:val="00403DF9"/>
    <w:rsid w:val="00403EA7"/>
    <w:rsid w:val="00403FFF"/>
    <w:rsid w:val="00404167"/>
    <w:rsid w:val="0040429D"/>
    <w:rsid w:val="00404416"/>
    <w:rsid w:val="004045CE"/>
    <w:rsid w:val="0040461E"/>
    <w:rsid w:val="004047FB"/>
    <w:rsid w:val="00404870"/>
    <w:rsid w:val="004049AD"/>
    <w:rsid w:val="004049C6"/>
    <w:rsid w:val="00404BB2"/>
    <w:rsid w:val="00404C48"/>
    <w:rsid w:val="00404C8C"/>
    <w:rsid w:val="00404CAB"/>
    <w:rsid w:val="00404E95"/>
    <w:rsid w:val="00405066"/>
    <w:rsid w:val="00405178"/>
    <w:rsid w:val="0040547A"/>
    <w:rsid w:val="004054CF"/>
    <w:rsid w:val="00405523"/>
    <w:rsid w:val="004055C9"/>
    <w:rsid w:val="00405712"/>
    <w:rsid w:val="004058D0"/>
    <w:rsid w:val="00405972"/>
    <w:rsid w:val="00405CFE"/>
    <w:rsid w:val="00405D6D"/>
    <w:rsid w:val="00405DDB"/>
    <w:rsid w:val="00405E13"/>
    <w:rsid w:val="00405F6E"/>
    <w:rsid w:val="004060B5"/>
    <w:rsid w:val="004060E2"/>
    <w:rsid w:val="004061E4"/>
    <w:rsid w:val="00406444"/>
    <w:rsid w:val="004065F5"/>
    <w:rsid w:val="004068DA"/>
    <w:rsid w:val="00406908"/>
    <w:rsid w:val="00406A2A"/>
    <w:rsid w:val="00407238"/>
    <w:rsid w:val="004072A6"/>
    <w:rsid w:val="00407345"/>
    <w:rsid w:val="0040736B"/>
    <w:rsid w:val="004073A6"/>
    <w:rsid w:val="004073ED"/>
    <w:rsid w:val="00407435"/>
    <w:rsid w:val="00407463"/>
    <w:rsid w:val="004074C4"/>
    <w:rsid w:val="0040765E"/>
    <w:rsid w:val="0040772A"/>
    <w:rsid w:val="004077E3"/>
    <w:rsid w:val="0040782C"/>
    <w:rsid w:val="00407869"/>
    <w:rsid w:val="00407890"/>
    <w:rsid w:val="004078D3"/>
    <w:rsid w:val="004079CD"/>
    <w:rsid w:val="00407A92"/>
    <w:rsid w:val="00407AEF"/>
    <w:rsid w:val="00407BC7"/>
    <w:rsid w:val="00407D46"/>
    <w:rsid w:val="00407FA0"/>
    <w:rsid w:val="00407FC8"/>
    <w:rsid w:val="004102A9"/>
    <w:rsid w:val="004102C0"/>
    <w:rsid w:val="004105E2"/>
    <w:rsid w:val="0041063D"/>
    <w:rsid w:val="00410730"/>
    <w:rsid w:val="004107E1"/>
    <w:rsid w:val="00410A2D"/>
    <w:rsid w:val="00410AB7"/>
    <w:rsid w:val="00410B95"/>
    <w:rsid w:val="00410D53"/>
    <w:rsid w:val="00410D68"/>
    <w:rsid w:val="00410E42"/>
    <w:rsid w:val="00410E43"/>
    <w:rsid w:val="00410F36"/>
    <w:rsid w:val="00410F6F"/>
    <w:rsid w:val="00410F83"/>
    <w:rsid w:val="0041107F"/>
    <w:rsid w:val="004110FB"/>
    <w:rsid w:val="0041120A"/>
    <w:rsid w:val="00411316"/>
    <w:rsid w:val="00411406"/>
    <w:rsid w:val="00411453"/>
    <w:rsid w:val="004115D5"/>
    <w:rsid w:val="00411747"/>
    <w:rsid w:val="004117C9"/>
    <w:rsid w:val="00411A70"/>
    <w:rsid w:val="00411AAB"/>
    <w:rsid w:val="00411CC8"/>
    <w:rsid w:val="00411E63"/>
    <w:rsid w:val="00411F3F"/>
    <w:rsid w:val="00411F44"/>
    <w:rsid w:val="00411F50"/>
    <w:rsid w:val="00411F66"/>
    <w:rsid w:val="0041203E"/>
    <w:rsid w:val="00412061"/>
    <w:rsid w:val="00412118"/>
    <w:rsid w:val="004122DC"/>
    <w:rsid w:val="004122FE"/>
    <w:rsid w:val="004123CB"/>
    <w:rsid w:val="004123D4"/>
    <w:rsid w:val="004125B9"/>
    <w:rsid w:val="004126CB"/>
    <w:rsid w:val="004126EA"/>
    <w:rsid w:val="0041275F"/>
    <w:rsid w:val="00412A70"/>
    <w:rsid w:val="00412B88"/>
    <w:rsid w:val="00412C4A"/>
    <w:rsid w:val="00412CA1"/>
    <w:rsid w:val="00412DFF"/>
    <w:rsid w:val="00412EAE"/>
    <w:rsid w:val="00412F10"/>
    <w:rsid w:val="00412F9A"/>
    <w:rsid w:val="00412FDC"/>
    <w:rsid w:val="004133DD"/>
    <w:rsid w:val="00413699"/>
    <w:rsid w:val="004137B6"/>
    <w:rsid w:val="00413C6C"/>
    <w:rsid w:val="00413CCF"/>
    <w:rsid w:val="00413CF3"/>
    <w:rsid w:val="00413DCD"/>
    <w:rsid w:val="00413E8F"/>
    <w:rsid w:val="00413EAB"/>
    <w:rsid w:val="0041407D"/>
    <w:rsid w:val="004140F4"/>
    <w:rsid w:val="0041410A"/>
    <w:rsid w:val="004142AF"/>
    <w:rsid w:val="004143E0"/>
    <w:rsid w:val="00414622"/>
    <w:rsid w:val="00414925"/>
    <w:rsid w:val="00414951"/>
    <w:rsid w:val="00414967"/>
    <w:rsid w:val="00414B59"/>
    <w:rsid w:val="00414BE0"/>
    <w:rsid w:val="00414C57"/>
    <w:rsid w:val="00414C62"/>
    <w:rsid w:val="00414CBF"/>
    <w:rsid w:val="00414DE0"/>
    <w:rsid w:val="00414DEF"/>
    <w:rsid w:val="004150DB"/>
    <w:rsid w:val="0041535D"/>
    <w:rsid w:val="004153F7"/>
    <w:rsid w:val="00415408"/>
    <w:rsid w:val="0041587F"/>
    <w:rsid w:val="0041589F"/>
    <w:rsid w:val="00415A31"/>
    <w:rsid w:val="00415A5C"/>
    <w:rsid w:val="00415BF7"/>
    <w:rsid w:val="00415FEA"/>
    <w:rsid w:val="00416147"/>
    <w:rsid w:val="004161DF"/>
    <w:rsid w:val="004161F6"/>
    <w:rsid w:val="0041620E"/>
    <w:rsid w:val="004162D7"/>
    <w:rsid w:val="00416383"/>
    <w:rsid w:val="004163EF"/>
    <w:rsid w:val="004163F8"/>
    <w:rsid w:val="0041652A"/>
    <w:rsid w:val="00416784"/>
    <w:rsid w:val="0041679E"/>
    <w:rsid w:val="00416825"/>
    <w:rsid w:val="004168DC"/>
    <w:rsid w:val="00416A52"/>
    <w:rsid w:val="00416C8F"/>
    <w:rsid w:val="00416CE7"/>
    <w:rsid w:val="00416EAC"/>
    <w:rsid w:val="00416FA5"/>
    <w:rsid w:val="00417345"/>
    <w:rsid w:val="00417403"/>
    <w:rsid w:val="0041743C"/>
    <w:rsid w:val="004174AD"/>
    <w:rsid w:val="00417626"/>
    <w:rsid w:val="004176B6"/>
    <w:rsid w:val="004176BB"/>
    <w:rsid w:val="004178C0"/>
    <w:rsid w:val="00417A8B"/>
    <w:rsid w:val="00417C50"/>
    <w:rsid w:val="00417C5A"/>
    <w:rsid w:val="00417C75"/>
    <w:rsid w:val="00420025"/>
    <w:rsid w:val="004201B0"/>
    <w:rsid w:val="004201B3"/>
    <w:rsid w:val="00420412"/>
    <w:rsid w:val="0042056A"/>
    <w:rsid w:val="0042059F"/>
    <w:rsid w:val="0042063C"/>
    <w:rsid w:val="004207D9"/>
    <w:rsid w:val="004208CE"/>
    <w:rsid w:val="0042090D"/>
    <w:rsid w:val="00420A4A"/>
    <w:rsid w:val="00420B72"/>
    <w:rsid w:val="00420BE6"/>
    <w:rsid w:val="00420C56"/>
    <w:rsid w:val="00420D8D"/>
    <w:rsid w:val="00420DC5"/>
    <w:rsid w:val="00420DE8"/>
    <w:rsid w:val="00420ECC"/>
    <w:rsid w:val="00420F0D"/>
    <w:rsid w:val="00420FBC"/>
    <w:rsid w:val="00421008"/>
    <w:rsid w:val="00421104"/>
    <w:rsid w:val="00421190"/>
    <w:rsid w:val="00421195"/>
    <w:rsid w:val="00421270"/>
    <w:rsid w:val="00421280"/>
    <w:rsid w:val="0042144C"/>
    <w:rsid w:val="0042155A"/>
    <w:rsid w:val="004215EA"/>
    <w:rsid w:val="004216ED"/>
    <w:rsid w:val="004218BF"/>
    <w:rsid w:val="00421AAA"/>
    <w:rsid w:val="00421AD0"/>
    <w:rsid w:val="00421BC4"/>
    <w:rsid w:val="00421C54"/>
    <w:rsid w:val="00421C81"/>
    <w:rsid w:val="00421C97"/>
    <w:rsid w:val="00421E5F"/>
    <w:rsid w:val="00421F09"/>
    <w:rsid w:val="004220AD"/>
    <w:rsid w:val="004220EC"/>
    <w:rsid w:val="004223F5"/>
    <w:rsid w:val="0042269F"/>
    <w:rsid w:val="004226B1"/>
    <w:rsid w:val="0042274A"/>
    <w:rsid w:val="004227B0"/>
    <w:rsid w:val="0042280D"/>
    <w:rsid w:val="00422845"/>
    <w:rsid w:val="00422867"/>
    <w:rsid w:val="0042291E"/>
    <w:rsid w:val="00422A31"/>
    <w:rsid w:val="00422B5A"/>
    <w:rsid w:val="00422D66"/>
    <w:rsid w:val="00423046"/>
    <w:rsid w:val="004230E2"/>
    <w:rsid w:val="004230FA"/>
    <w:rsid w:val="004231AB"/>
    <w:rsid w:val="0042322F"/>
    <w:rsid w:val="00423503"/>
    <w:rsid w:val="00423735"/>
    <w:rsid w:val="00423845"/>
    <w:rsid w:val="00423B56"/>
    <w:rsid w:val="00423D97"/>
    <w:rsid w:val="00423E8B"/>
    <w:rsid w:val="00423E9A"/>
    <w:rsid w:val="0042406C"/>
    <w:rsid w:val="00424083"/>
    <w:rsid w:val="004241B4"/>
    <w:rsid w:val="0042429C"/>
    <w:rsid w:val="00424417"/>
    <w:rsid w:val="00424661"/>
    <w:rsid w:val="004246F8"/>
    <w:rsid w:val="004247AF"/>
    <w:rsid w:val="0042484E"/>
    <w:rsid w:val="00424964"/>
    <w:rsid w:val="00424ADB"/>
    <w:rsid w:val="00424B39"/>
    <w:rsid w:val="00424E0B"/>
    <w:rsid w:val="00424E19"/>
    <w:rsid w:val="0042502A"/>
    <w:rsid w:val="00425119"/>
    <w:rsid w:val="00425194"/>
    <w:rsid w:val="004251A8"/>
    <w:rsid w:val="00425201"/>
    <w:rsid w:val="00425242"/>
    <w:rsid w:val="0042526F"/>
    <w:rsid w:val="004252BA"/>
    <w:rsid w:val="004252C6"/>
    <w:rsid w:val="0042541E"/>
    <w:rsid w:val="0042573C"/>
    <w:rsid w:val="0042583A"/>
    <w:rsid w:val="004258AE"/>
    <w:rsid w:val="00425BC6"/>
    <w:rsid w:val="00425C27"/>
    <w:rsid w:val="00425D08"/>
    <w:rsid w:val="00426078"/>
    <w:rsid w:val="00426211"/>
    <w:rsid w:val="004262E7"/>
    <w:rsid w:val="0042631B"/>
    <w:rsid w:val="0042646D"/>
    <w:rsid w:val="00426554"/>
    <w:rsid w:val="004266A9"/>
    <w:rsid w:val="00426767"/>
    <w:rsid w:val="00426769"/>
    <w:rsid w:val="0042681D"/>
    <w:rsid w:val="0042698C"/>
    <w:rsid w:val="004269C2"/>
    <w:rsid w:val="00426C72"/>
    <w:rsid w:val="00426E49"/>
    <w:rsid w:val="00426F62"/>
    <w:rsid w:val="00426F96"/>
    <w:rsid w:val="00427021"/>
    <w:rsid w:val="004270F1"/>
    <w:rsid w:val="004272F3"/>
    <w:rsid w:val="00427510"/>
    <w:rsid w:val="004275E2"/>
    <w:rsid w:val="004275F3"/>
    <w:rsid w:val="0042773B"/>
    <w:rsid w:val="0042775C"/>
    <w:rsid w:val="004278C7"/>
    <w:rsid w:val="004278ED"/>
    <w:rsid w:val="00427958"/>
    <w:rsid w:val="00427959"/>
    <w:rsid w:val="00427966"/>
    <w:rsid w:val="004279B7"/>
    <w:rsid w:val="00427A51"/>
    <w:rsid w:val="00427C0D"/>
    <w:rsid w:val="00427C23"/>
    <w:rsid w:val="00427E59"/>
    <w:rsid w:val="00427EBB"/>
    <w:rsid w:val="004300A8"/>
    <w:rsid w:val="0043019F"/>
    <w:rsid w:val="00430212"/>
    <w:rsid w:val="004303DC"/>
    <w:rsid w:val="0043066E"/>
    <w:rsid w:val="0043086A"/>
    <w:rsid w:val="00430964"/>
    <w:rsid w:val="00430D08"/>
    <w:rsid w:val="00430D53"/>
    <w:rsid w:val="00430DD9"/>
    <w:rsid w:val="004310C1"/>
    <w:rsid w:val="00431534"/>
    <w:rsid w:val="00431849"/>
    <w:rsid w:val="004318D8"/>
    <w:rsid w:val="00431988"/>
    <w:rsid w:val="00431B2C"/>
    <w:rsid w:val="00431C5C"/>
    <w:rsid w:val="00431CE3"/>
    <w:rsid w:val="00431DAD"/>
    <w:rsid w:val="00431E83"/>
    <w:rsid w:val="00431FC6"/>
    <w:rsid w:val="004320D8"/>
    <w:rsid w:val="004320EB"/>
    <w:rsid w:val="004322C1"/>
    <w:rsid w:val="0043237A"/>
    <w:rsid w:val="00432439"/>
    <w:rsid w:val="00432444"/>
    <w:rsid w:val="00432454"/>
    <w:rsid w:val="004324A6"/>
    <w:rsid w:val="0043258A"/>
    <w:rsid w:val="004325BE"/>
    <w:rsid w:val="0043271F"/>
    <w:rsid w:val="004327FF"/>
    <w:rsid w:val="004329CD"/>
    <w:rsid w:val="00432A58"/>
    <w:rsid w:val="00432AAF"/>
    <w:rsid w:val="00432ADD"/>
    <w:rsid w:val="00432CFD"/>
    <w:rsid w:val="00432D0E"/>
    <w:rsid w:val="00432DBD"/>
    <w:rsid w:val="00433002"/>
    <w:rsid w:val="00433041"/>
    <w:rsid w:val="00433145"/>
    <w:rsid w:val="00433186"/>
    <w:rsid w:val="004331E2"/>
    <w:rsid w:val="00433310"/>
    <w:rsid w:val="004333BB"/>
    <w:rsid w:val="004333EB"/>
    <w:rsid w:val="004334B9"/>
    <w:rsid w:val="004334EB"/>
    <w:rsid w:val="00433531"/>
    <w:rsid w:val="0043364C"/>
    <w:rsid w:val="0043365A"/>
    <w:rsid w:val="004336A9"/>
    <w:rsid w:val="0043381F"/>
    <w:rsid w:val="00433A03"/>
    <w:rsid w:val="00433A1A"/>
    <w:rsid w:val="00433A76"/>
    <w:rsid w:val="00433C6D"/>
    <w:rsid w:val="00433C8E"/>
    <w:rsid w:val="00434038"/>
    <w:rsid w:val="00434173"/>
    <w:rsid w:val="00434252"/>
    <w:rsid w:val="004344F4"/>
    <w:rsid w:val="0043457E"/>
    <w:rsid w:val="00434591"/>
    <w:rsid w:val="004348FC"/>
    <w:rsid w:val="00434C1B"/>
    <w:rsid w:val="00434D94"/>
    <w:rsid w:val="00434E26"/>
    <w:rsid w:val="00434E87"/>
    <w:rsid w:val="00434ECE"/>
    <w:rsid w:val="00434FCE"/>
    <w:rsid w:val="00434FD5"/>
    <w:rsid w:val="00435028"/>
    <w:rsid w:val="004351FC"/>
    <w:rsid w:val="0043544C"/>
    <w:rsid w:val="00435739"/>
    <w:rsid w:val="0043573B"/>
    <w:rsid w:val="004357E7"/>
    <w:rsid w:val="0043581D"/>
    <w:rsid w:val="00435A55"/>
    <w:rsid w:val="00435BFB"/>
    <w:rsid w:val="00435C4E"/>
    <w:rsid w:val="00435CEC"/>
    <w:rsid w:val="00435DB9"/>
    <w:rsid w:val="00435DEB"/>
    <w:rsid w:val="00435E19"/>
    <w:rsid w:val="00436035"/>
    <w:rsid w:val="004360F2"/>
    <w:rsid w:val="00436150"/>
    <w:rsid w:val="00436153"/>
    <w:rsid w:val="0043627C"/>
    <w:rsid w:val="004363F7"/>
    <w:rsid w:val="004363FE"/>
    <w:rsid w:val="004365F5"/>
    <w:rsid w:val="00436683"/>
    <w:rsid w:val="004368BC"/>
    <w:rsid w:val="004368BD"/>
    <w:rsid w:val="00436BE7"/>
    <w:rsid w:val="00436DBE"/>
    <w:rsid w:val="00436E25"/>
    <w:rsid w:val="00436E30"/>
    <w:rsid w:val="00436E3C"/>
    <w:rsid w:val="00436FD0"/>
    <w:rsid w:val="0043708A"/>
    <w:rsid w:val="004370DF"/>
    <w:rsid w:val="00437319"/>
    <w:rsid w:val="0043733A"/>
    <w:rsid w:val="00437359"/>
    <w:rsid w:val="00437685"/>
    <w:rsid w:val="0043777C"/>
    <w:rsid w:val="00437971"/>
    <w:rsid w:val="00437A09"/>
    <w:rsid w:val="00437A8D"/>
    <w:rsid w:val="00437BC4"/>
    <w:rsid w:val="00437D4B"/>
    <w:rsid w:val="00437D4C"/>
    <w:rsid w:val="00437DD1"/>
    <w:rsid w:val="00437E18"/>
    <w:rsid w:val="00437E62"/>
    <w:rsid w:val="00437F16"/>
    <w:rsid w:val="0044019F"/>
    <w:rsid w:val="004402B4"/>
    <w:rsid w:val="004402B7"/>
    <w:rsid w:val="004402C2"/>
    <w:rsid w:val="00440496"/>
    <w:rsid w:val="00440650"/>
    <w:rsid w:val="0044092F"/>
    <w:rsid w:val="00440D06"/>
    <w:rsid w:val="00440E91"/>
    <w:rsid w:val="00440F7E"/>
    <w:rsid w:val="00440FD5"/>
    <w:rsid w:val="00440FFD"/>
    <w:rsid w:val="0044112D"/>
    <w:rsid w:val="0044121A"/>
    <w:rsid w:val="00441479"/>
    <w:rsid w:val="004414AB"/>
    <w:rsid w:val="00441597"/>
    <w:rsid w:val="004416D6"/>
    <w:rsid w:val="00441742"/>
    <w:rsid w:val="00441853"/>
    <w:rsid w:val="00441885"/>
    <w:rsid w:val="00441981"/>
    <w:rsid w:val="00441CC4"/>
    <w:rsid w:val="00441D54"/>
    <w:rsid w:val="00441D64"/>
    <w:rsid w:val="00441D92"/>
    <w:rsid w:val="00441DC2"/>
    <w:rsid w:val="00441E68"/>
    <w:rsid w:val="00441F49"/>
    <w:rsid w:val="00441F6E"/>
    <w:rsid w:val="0044227A"/>
    <w:rsid w:val="004422D6"/>
    <w:rsid w:val="004422EB"/>
    <w:rsid w:val="00442395"/>
    <w:rsid w:val="00442401"/>
    <w:rsid w:val="00442831"/>
    <w:rsid w:val="00442885"/>
    <w:rsid w:val="004428FD"/>
    <w:rsid w:val="00442AD9"/>
    <w:rsid w:val="00442B97"/>
    <w:rsid w:val="00442D37"/>
    <w:rsid w:val="00442D8D"/>
    <w:rsid w:val="004430DD"/>
    <w:rsid w:val="0044318A"/>
    <w:rsid w:val="004433F2"/>
    <w:rsid w:val="00443670"/>
    <w:rsid w:val="004436BB"/>
    <w:rsid w:val="00443829"/>
    <w:rsid w:val="00443896"/>
    <w:rsid w:val="004438E1"/>
    <w:rsid w:val="00443CCD"/>
    <w:rsid w:val="0044415E"/>
    <w:rsid w:val="00444545"/>
    <w:rsid w:val="0044466B"/>
    <w:rsid w:val="004446E5"/>
    <w:rsid w:val="004446F7"/>
    <w:rsid w:val="00444744"/>
    <w:rsid w:val="00444835"/>
    <w:rsid w:val="00444AA0"/>
    <w:rsid w:val="00444AF4"/>
    <w:rsid w:val="00444C86"/>
    <w:rsid w:val="00444CE7"/>
    <w:rsid w:val="00444D3D"/>
    <w:rsid w:val="00444EB4"/>
    <w:rsid w:val="0044501B"/>
    <w:rsid w:val="00445126"/>
    <w:rsid w:val="004452B4"/>
    <w:rsid w:val="0044537F"/>
    <w:rsid w:val="004454FD"/>
    <w:rsid w:val="004455A9"/>
    <w:rsid w:val="00445602"/>
    <w:rsid w:val="0044572A"/>
    <w:rsid w:val="00445888"/>
    <w:rsid w:val="004458C6"/>
    <w:rsid w:val="00445980"/>
    <w:rsid w:val="004459DA"/>
    <w:rsid w:val="004459DF"/>
    <w:rsid w:val="00445A4F"/>
    <w:rsid w:val="00445B1A"/>
    <w:rsid w:val="00445BB4"/>
    <w:rsid w:val="00445C25"/>
    <w:rsid w:val="00445D12"/>
    <w:rsid w:val="00445DA6"/>
    <w:rsid w:val="00445DBB"/>
    <w:rsid w:val="00445F12"/>
    <w:rsid w:val="00445F7D"/>
    <w:rsid w:val="00445F9D"/>
    <w:rsid w:val="00445FAD"/>
    <w:rsid w:val="00446142"/>
    <w:rsid w:val="004461B2"/>
    <w:rsid w:val="00446216"/>
    <w:rsid w:val="00446430"/>
    <w:rsid w:val="00446721"/>
    <w:rsid w:val="0044677B"/>
    <w:rsid w:val="00446782"/>
    <w:rsid w:val="004467E9"/>
    <w:rsid w:val="004469BF"/>
    <w:rsid w:val="00446B7C"/>
    <w:rsid w:val="00446B9C"/>
    <w:rsid w:val="00446BCB"/>
    <w:rsid w:val="00446C5D"/>
    <w:rsid w:val="00446E98"/>
    <w:rsid w:val="00446F43"/>
    <w:rsid w:val="00446F8F"/>
    <w:rsid w:val="0044729F"/>
    <w:rsid w:val="004472FC"/>
    <w:rsid w:val="0044739C"/>
    <w:rsid w:val="004476C9"/>
    <w:rsid w:val="004477C4"/>
    <w:rsid w:val="004478EE"/>
    <w:rsid w:val="0044794C"/>
    <w:rsid w:val="00447A3B"/>
    <w:rsid w:val="00447C4F"/>
    <w:rsid w:val="00447F87"/>
    <w:rsid w:val="0045002C"/>
    <w:rsid w:val="004500B4"/>
    <w:rsid w:val="004502F5"/>
    <w:rsid w:val="0045038E"/>
    <w:rsid w:val="00450543"/>
    <w:rsid w:val="00450731"/>
    <w:rsid w:val="0045088A"/>
    <w:rsid w:val="00450937"/>
    <w:rsid w:val="0045093F"/>
    <w:rsid w:val="00450CC9"/>
    <w:rsid w:val="00450D6E"/>
    <w:rsid w:val="00450E07"/>
    <w:rsid w:val="00450EB2"/>
    <w:rsid w:val="00450F15"/>
    <w:rsid w:val="00450F42"/>
    <w:rsid w:val="00450FDE"/>
    <w:rsid w:val="00451024"/>
    <w:rsid w:val="00451068"/>
    <w:rsid w:val="004512B1"/>
    <w:rsid w:val="004512E3"/>
    <w:rsid w:val="00451365"/>
    <w:rsid w:val="00451476"/>
    <w:rsid w:val="004515B0"/>
    <w:rsid w:val="004515CA"/>
    <w:rsid w:val="004515E8"/>
    <w:rsid w:val="004517A1"/>
    <w:rsid w:val="0045186B"/>
    <w:rsid w:val="00451ACB"/>
    <w:rsid w:val="00451EE9"/>
    <w:rsid w:val="00452045"/>
    <w:rsid w:val="004520EF"/>
    <w:rsid w:val="00452301"/>
    <w:rsid w:val="0045232C"/>
    <w:rsid w:val="004523E6"/>
    <w:rsid w:val="004523F6"/>
    <w:rsid w:val="00452625"/>
    <w:rsid w:val="0045279F"/>
    <w:rsid w:val="00452821"/>
    <w:rsid w:val="00452881"/>
    <w:rsid w:val="0045295B"/>
    <w:rsid w:val="00452B9E"/>
    <w:rsid w:val="00452BF0"/>
    <w:rsid w:val="00452C48"/>
    <w:rsid w:val="00452C5A"/>
    <w:rsid w:val="00452CC1"/>
    <w:rsid w:val="00452D3C"/>
    <w:rsid w:val="00452D84"/>
    <w:rsid w:val="00452E8E"/>
    <w:rsid w:val="00452EE5"/>
    <w:rsid w:val="00452FE7"/>
    <w:rsid w:val="00453067"/>
    <w:rsid w:val="00453095"/>
    <w:rsid w:val="00453232"/>
    <w:rsid w:val="00453276"/>
    <w:rsid w:val="0045335F"/>
    <w:rsid w:val="004533CB"/>
    <w:rsid w:val="0045348D"/>
    <w:rsid w:val="0045372E"/>
    <w:rsid w:val="0045391E"/>
    <w:rsid w:val="004539D6"/>
    <w:rsid w:val="004539ED"/>
    <w:rsid w:val="00453A76"/>
    <w:rsid w:val="00453BD8"/>
    <w:rsid w:val="00453C4A"/>
    <w:rsid w:val="00453DC0"/>
    <w:rsid w:val="00453DF4"/>
    <w:rsid w:val="00453E62"/>
    <w:rsid w:val="00453EFF"/>
    <w:rsid w:val="00453F4F"/>
    <w:rsid w:val="00453F98"/>
    <w:rsid w:val="00454296"/>
    <w:rsid w:val="0045437F"/>
    <w:rsid w:val="0045440D"/>
    <w:rsid w:val="0045444C"/>
    <w:rsid w:val="004544A7"/>
    <w:rsid w:val="004544C2"/>
    <w:rsid w:val="00454528"/>
    <w:rsid w:val="00454576"/>
    <w:rsid w:val="0045458F"/>
    <w:rsid w:val="0045461A"/>
    <w:rsid w:val="00454643"/>
    <w:rsid w:val="00454712"/>
    <w:rsid w:val="00454723"/>
    <w:rsid w:val="004547AF"/>
    <w:rsid w:val="00454868"/>
    <w:rsid w:val="004548EC"/>
    <w:rsid w:val="00454948"/>
    <w:rsid w:val="004549F2"/>
    <w:rsid w:val="00454A08"/>
    <w:rsid w:val="00454C83"/>
    <w:rsid w:val="00454DAC"/>
    <w:rsid w:val="00454DB4"/>
    <w:rsid w:val="004550E8"/>
    <w:rsid w:val="004551F6"/>
    <w:rsid w:val="004552B0"/>
    <w:rsid w:val="004552D0"/>
    <w:rsid w:val="00455340"/>
    <w:rsid w:val="00455395"/>
    <w:rsid w:val="00455597"/>
    <w:rsid w:val="0045579B"/>
    <w:rsid w:val="004558B0"/>
    <w:rsid w:val="004558DD"/>
    <w:rsid w:val="00455A0A"/>
    <w:rsid w:val="00455AFF"/>
    <w:rsid w:val="00455C21"/>
    <w:rsid w:val="00455C9B"/>
    <w:rsid w:val="00455D2F"/>
    <w:rsid w:val="00455D6B"/>
    <w:rsid w:val="00455E46"/>
    <w:rsid w:val="00455E6D"/>
    <w:rsid w:val="0045606A"/>
    <w:rsid w:val="004560E8"/>
    <w:rsid w:val="004560FB"/>
    <w:rsid w:val="0045643C"/>
    <w:rsid w:val="00456495"/>
    <w:rsid w:val="004566CD"/>
    <w:rsid w:val="0045686D"/>
    <w:rsid w:val="004569AF"/>
    <w:rsid w:val="00456A4B"/>
    <w:rsid w:val="00456AAA"/>
    <w:rsid w:val="00456B05"/>
    <w:rsid w:val="00456B42"/>
    <w:rsid w:val="00456C55"/>
    <w:rsid w:val="00456DF4"/>
    <w:rsid w:val="00456E7D"/>
    <w:rsid w:val="00456F4D"/>
    <w:rsid w:val="00457307"/>
    <w:rsid w:val="0045731D"/>
    <w:rsid w:val="00457344"/>
    <w:rsid w:val="00457412"/>
    <w:rsid w:val="00457429"/>
    <w:rsid w:val="004574BE"/>
    <w:rsid w:val="004575B8"/>
    <w:rsid w:val="004575F5"/>
    <w:rsid w:val="00457602"/>
    <w:rsid w:val="00457842"/>
    <w:rsid w:val="004578CB"/>
    <w:rsid w:val="00457A94"/>
    <w:rsid w:val="00457CB0"/>
    <w:rsid w:val="00457E26"/>
    <w:rsid w:val="00457E73"/>
    <w:rsid w:val="00457F3E"/>
    <w:rsid w:val="00457FC9"/>
    <w:rsid w:val="0046014F"/>
    <w:rsid w:val="0046016B"/>
    <w:rsid w:val="00460180"/>
    <w:rsid w:val="004602FA"/>
    <w:rsid w:val="0046034A"/>
    <w:rsid w:val="004604F0"/>
    <w:rsid w:val="004605BE"/>
    <w:rsid w:val="0046064E"/>
    <w:rsid w:val="00460883"/>
    <w:rsid w:val="004608A7"/>
    <w:rsid w:val="00460A75"/>
    <w:rsid w:val="00460B12"/>
    <w:rsid w:val="00460B74"/>
    <w:rsid w:val="00460CCE"/>
    <w:rsid w:val="00460D10"/>
    <w:rsid w:val="00460F6B"/>
    <w:rsid w:val="00461061"/>
    <w:rsid w:val="00461123"/>
    <w:rsid w:val="004612F5"/>
    <w:rsid w:val="004612FB"/>
    <w:rsid w:val="0046134B"/>
    <w:rsid w:val="004613F6"/>
    <w:rsid w:val="0046165E"/>
    <w:rsid w:val="00461670"/>
    <w:rsid w:val="004616E1"/>
    <w:rsid w:val="0046186B"/>
    <w:rsid w:val="0046188E"/>
    <w:rsid w:val="004618B9"/>
    <w:rsid w:val="00461996"/>
    <w:rsid w:val="004619BD"/>
    <w:rsid w:val="00461A94"/>
    <w:rsid w:val="00461ADA"/>
    <w:rsid w:val="00461BE1"/>
    <w:rsid w:val="00461D02"/>
    <w:rsid w:val="00461D59"/>
    <w:rsid w:val="00461D5E"/>
    <w:rsid w:val="00461D88"/>
    <w:rsid w:val="00462031"/>
    <w:rsid w:val="00462042"/>
    <w:rsid w:val="00462056"/>
    <w:rsid w:val="004622DC"/>
    <w:rsid w:val="00462478"/>
    <w:rsid w:val="0046294C"/>
    <w:rsid w:val="004629D6"/>
    <w:rsid w:val="00462B30"/>
    <w:rsid w:val="00462B3D"/>
    <w:rsid w:val="00462B9E"/>
    <w:rsid w:val="00462C3A"/>
    <w:rsid w:val="00462EF7"/>
    <w:rsid w:val="00462F08"/>
    <w:rsid w:val="0046314F"/>
    <w:rsid w:val="004631E3"/>
    <w:rsid w:val="004632AA"/>
    <w:rsid w:val="004632D5"/>
    <w:rsid w:val="00463335"/>
    <w:rsid w:val="004634C7"/>
    <w:rsid w:val="004638F0"/>
    <w:rsid w:val="00463910"/>
    <w:rsid w:val="00463950"/>
    <w:rsid w:val="00463967"/>
    <w:rsid w:val="0046399C"/>
    <w:rsid w:val="00463A3E"/>
    <w:rsid w:val="00463A66"/>
    <w:rsid w:val="00463E2D"/>
    <w:rsid w:val="0046423E"/>
    <w:rsid w:val="004644A3"/>
    <w:rsid w:val="004644D4"/>
    <w:rsid w:val="0046455A"/>
    <w:rsid w:val="00464600"/>
    <w:rsid w:val="0046466D"/>
    <w:rsid w:val="004648F7"/>
    <w:rsid w:val="00464B24"/>
    <w:rsid w:val="00464C0C"/>
    <w:rsid w:val="00464F86"/>
    <w:rsid w:val="00465029"/>
    <w:rsid w:val="0046525E"/>
    <w:rsid w:val="00465279"/>
    <w:rsid w:val="00465384"/>
    <w:rsid w:val="004653BC"/>
    <w:rsid w:val="0046544D"/>
    <w:rsid w:val="0046546D"/>
    <w:rsid w:val="004654B0"/>
    <w:rsid w:val="004655D7"/>
    <w:rsid w:val="00465653"/>
    <w:rsid w:val="004656AA"/>
    <w:rsid w:val="00465720"/>
    <w:rsid w:val="004657E5"/>
    <w:rsid w:val="00465832"/>
    <w:rsid w:val="00465BF0"/>
    <w:rsid w:val="00465E8E"/>
    <w:rsid w:val="00465F2A"/>
    <w:rsid w:val="00466138"/>
    <w:rsid w:val="00466172"/>
    <w:rsid w:val="004661AB"/>
    <w:rsid w:val="004661CB"/>
    <w:rsid w:val="004662A5"/>
    <w:rsid w:val="004662D3"/>
    <w:rsid w:val="004662E5"/>
    <w:rsid w:val="00466302"/>
    <w:rsid w:val="0046644C"/>
    <w:rsid w:val="0046649A"/>
    <w:rsid w:val="004664BE"/>
    <w:rsid w:val="0046669F"/>
    <w:rsid w:val="00466729"/>
    <w:rsid w:val="004669C6"/>
    <w:rsid w:val="004669E5"/>
    <w:rsid w:val="00466A86"/>
    <w:rsid w:val="00466B28"/>
    <w:rsid w:val="00466CB8"/>
    <w:rsid w:val="00466D4F"/>
    <w:rsid w:val="00466DCA"/>
    <w:rsid w:val="00466EA6"/>
    <w:rsid w:val="00466FFE"/>
    <w:rsid w:val="0046703C"/>
    <w:rsid w:val="0046707C"/>
    <w:rsid w:val="004671C8"/>
    <w:rsid w:val="0046732B"/>
    <w:rsid w:val="004673A9"/>
    <w:rsid w:val="004673D3"/>
    <w:rsid w:val="00467411"/>
    <w:rsid w:val="00467607"/>
    <w:rsid w:val="004676F6"/>
    <w:rsid w:val="004677D9"/>
    <w:rsid w:val="00467848"/>
    <w:rsid w:val="0046787A"/>
    <w:rsid w:val="004678F5"/>
    <w:rsid w:val="0046791B"/>
    <w:rsid w:val="0046791E"/>
    <w:rsid w:val="00467A3C"/>
    <w:rsid w:val="00467A7B"/>
    <w:rsid w:val="00467B95"/>
    <w:rsid w:val="00467BDC"/>
    <w:rsid w:val="00467C68"/>
    <w:rsid w:val="00467C7D"/>
    <w:rsid w:val="00467E98"/>
    <w:rsid w:val="00467EA1"/>
    <w:rsid w:val="00467FEE"/>
    <w:rsid w:val="00470031"/>
    <w:rsid w:val="0047004F"/>
    <w:rsid w:val="004703E4"/>
    <w:rsid w:val="0047050D"/>
    <w:rsid w:val="00470895"/>
    <w:rsid w:val="00470AA1"/>
    <w:rsid w:val="00470C94"/>
    <w:rsid w:val="00470CC9"/>
    <w:rsid w:val="00470D49"/>
    <w:rsid w:val="00470D7D"/>
    <w:rsid w:val="00470E08"/>
    <w:rsid w:val="00470E69"/>
    <w:rsid w:val="00470E71"/>
    <w:rsid w:val="00471019"/>
    <w:rsid w:val="00471132"/>
    <w:rsid w:val="0047123A"/>
    <w:rsid w:val="004712E9"/>
    <w:rsid w:val="004714FE"/>
    <w:rsid w:val="004715BA"/>
    <w:rsid w:val="00471640"/>
    <w:rsid w:val="00471662"/>
    <w:rsid w:val="00471693"/>
    <w:rsid w:val="004716F4"/>
    <w:rsid w:val="0047189E"/>
    <w:rsid w:val="0047191E"/>
    <w:rsid w:val="004719D9"/>
    <w:rsid w:val="00471A47"/>
    <w:rsid w:val="00471BAD"/>
    <w:rsid w:val="00471BEF"/>
    <w:rsid w:val="00471DE6"/>
    <w:rsid w:val="00471F89"/>
    <w:rsid w:val="0047218A"/>
    <w:rsid w:val="004723DE"/>
    <w:rsid w:val="004724C7"/>
    <w:rsid w:val="00472629"/>
    <w:rsid w:val="0047270A"/>
    <w:rsid w:val="00472950"/>
    <w:rsid w:val="00472A56"/>
    <w:rsid w:val="00472AE6"/>
    <w:rsid w:val="00472B02"/>
    <w:rsid w:val="00472CC7"/>
    <w:rsid w:val="00472D4C"/>
    <w:rsid w:val="00472F17"/>
    <w:rsid w:val="00472F9D"/>
    <w:rsid w:val="0047300C"/>
    <w:rsid w:val="00473081"/>
    <w:rsid w:val="004730E5"/>
    <w:rsid w:val="00473119"/>
    <w:rsid w:val="00473143"/>
    <w:rsid w:val="004731B7"/>
    <w:rsid w:val="004736D7"/>
    <w:rsid w:val="0047379B"/>
    <w:rsid w:val="00473ACF"/>
    <w:rsid w:val="00473B28"/>
    <w:rsid w:val="00473BF8"/>
    <w:rsid w:val="00473E04"/>
    <w:rsid w:val="00473EA3"/>
    <w:rsid w:val="00474002"/>
    <w:rsid w:val="00474194"/>
    <w:rsid w:val="004741D5"/>
    <w:rsid w:val="00474388"/>
    <w:rsid w:val="004743FB"/>
    <w:rsid w:val="004746DA"/>
    <w:rsid w:val="0047482D"/>
    <w:rsid w:val="00474920"/>
    <w:rsid w:val="004749B9"/>
    <w:rsid w:val="00474A30"/>
    <w:rsid w:val="00474AAD"/>
    <w:rsid w:val="00474B06"/>
    <w:rsid w:val="00474C74"/>
    <w:rsid w:val="00474C83"/>
    <w:rsid w:val="00474C88"/>
    <w:rsid w:val="00474D90"/>
    <w:rsid w:val="00474E41"/>
    <w:rsid w:val="00474F16"/>
    <w:rsid w:val="00474F44"/>
    <w:rsid w:val="00475149"/>
    <w:rsid w:val="00475418"/>
    <w:rsid w:val="00475457"/>
    <w:rsid w:val="00475822"/>
    <w:rsid w:val="00475850"/>
    <w:rsid w:val="0047586F"/>
    <w:rsid w:val="00475907"/>
    <w:rsid w:val="0047592E"/>
    <w:rsid w:val="004759B8"/>
    <w:rsid w:val="00475B19"/>
    <w:rsid w:val="00475B5C"/>
    <w:rsid w:val="00475C56"/>
    <w:rsid w:val="00475CA7"/>
    <w:rsid w:val="00475DC4"/>
    <w:rsid w:val="004761DC"/>
    <w:rsid w:val="00476255"/>
    <w:rsid w:val="004762CC"/>
    <w:rsid w:val="004763C5"/>
    <w:rsid w:val="00476467"/>
    <w:rsid w:val="00476504"/>
    <w:rsid w:val="00476761"/>
    <w:rsid w:val="004767E6"/>
    <w:rsid w:val="00476811"/>
    <w:rsid w:val="0047689C"/>
    <w:rsid w:val="0047697A"/>
    <w:rsid w:val="0047698F"/>
    <w:rsid w:val="00476B87"/>
    <w:rsid w:val="00476BF2"/>
    <w:rsid w:val="00476CC3"/>
    <w:rsid w:val="00476D30"/>
    <w:rsid w:val="00476D55"/>
    <w:rsid w:val="00476D75"/>
    <w:rsid w:val="00476F36"/>
    <w:rsid w:val="00476F45"/>
    <w:rsid w:val="0047718E"/>
    <w:rsid w:val="004771B3"/>
    <w:rsid w:val="00477305"/>
    <w:rsid w:val="00477313"/>
    <w:rsid w:val="00477415"/>
    <w:rsid w:val="00477460"/>
    <w:rsid w:val="0047770D"/>
    <w:rsid w:val="004778AB"/>
    <w:rsid w:val="004779A5"/>
    <w:rsid w:val="004779F8"/>
    <w:rsid w:val="00477A98"/>
    <w:rsid w:val="00477A9C"/>
    <w:rsid w:val="00477C7C"/>
    <w:rsid w:val="00477C85"/>
    <w:rsid w:val="00477C99"/>
    <w:rsid w:val="00477CDA"/>
    <w:rsid w:val="00477CE7"/>
    <w:rsid w:val="00477D18"/>
    <w:rsid w:val="00477D2A"/>
    <w:rsid w:val="00477E43"/>
    <w:rsid w:val="00477ECD"/>
    <w:rsid w:val="00480106"/>
    <w:rsid w:val="0048055D"/>
    <w:rsid w:val="0048062B"/>
    <w:rsid w:val="00480714"/>
    <w:rsid w:val="00480BEA"/>
    <w:rsid w:val="004810F0"/>
    <w:rsid w:val="00481117"/>
    <w:rsid w:val="004811D8"/>
    <w:rsid w:val="00481359"/>
    <w:rsid w:val="004813ED"/>
    <w:rsid w:val="00481421"/>
    <w:rsid w:val="0048149C"/>
    <w:rsid w:val="00481548"/>
    <w:rsid w:val="00481570"/>
    <w:rsid w:val="00481626"/>
    <w:rsid w:val="00481807"/>
    <w:rsid w:val="0048194C"/>
    <w:rsid w:val="00481997"/>
    <w:rsid w:val="00481A4E"/>
    <w:rsid w:val="00481B19"/>
    <w:rsid w:val="00481C18"/>
    <w:rsid w:val="00481CC0"/>
    <w:rsid w:val="00481EAE"/>
    <w:rsid w:val="00481EDA"/>
    <w:rsid w:val="00481EE2"/>
    <w:rsid w:val="00482032"/>
    <w:rsid w:val="00482061"/>
    <w:rsid w:val="0048232B"/>
    <w:rsid w:val="00482466"/>
    <w:rsid w:val="00482484"/>
    <w:rsid w:val="004825AC"/>
    <w:rsid w:val="0048285E"/>
    <w:rsid w:val="0048295D"/>
    <w:rsid w:val="004829FF"/>
    <w:rsid w:val="00482B04"/>
    <w:rsid w:val="00482B12"/>
    <w:rsid w:val="00482D08"/>
    <w:rsid w:val="00482F61"/>
    <w:rsid w:val="0048310B"/>
    <w:rsid w:val="00483179"/>
    <w:rsid w:val="004831A5"/>
    <w:rsid w:val="00483333"/>
    <w:rsid w:val="00483366"/>
    <w:rsid w:val="00483479"/>
    <w:rsid w:val="004835D3"/>
    <w:rsid w:val="0048372C"/>
    <w:rsid w:val="0048389F"/>
    <w:rsid w:val="004838C9"/>
    <w:rsid w:val="00483B2F"/>
    <w:rsid w:val="00483B6A"/>
    <w:rsid w:val="00483C1E"/>
    <w:rsid w:val="00483D3F"/>
    <w:rsid w:val="00483EB6"/>
    <w:rsid w:val="00484016"/>
    <w:rsid w:val="004840BE"/>
    <w:rsid w:val="004840D6"/>
    <w:rsid w:val="00484129"/>
    <w:rsid w:val="0048423C"/>
    <w:rsid w:val="00484291"/>
    <w:rsid w:val="004842DD"/>
    <w:rsid w:val="00484AAA"/>
    <w:rsid w:val="00484B0A"/>
    <w:rsid w:val="00484B1A"/>
    <w:rsid w:val="00484C50"/>
    <w:rsid w:val="00484FEF"/>
    <w:rsid w:val="0048509D"/>
    <w:rsid w:val="004850E0"/>
    <w:rsid w:val="00485189"/>
    <w:rsid w:val="00485223"/>
    <w:rsid w:val="00485251"/>
    <w:rsid w:val="00485287"/>
    <w:rsid w:val="00485457"/>
    <w:rsid w:val="00485554"/>
    <w:rsid w:val="00485781"/>
    <w:rsid w:val="004857EA"/>
    <w:rsid w:val="004858A9"/>
    <w:rsid w:val="004858C5"/>
    <w:rsid w:val="0048590C"/>
    <w:rsid w:val="00485A49"/>
    <w:rsid w:val="00485A87"/>
    <w:rsid w:val="00485B7B"/>
    <w:rsid w:val="00485D8B"/>
    <w:rsid w:val="00485E2C"/>
    <w:rsid w:val="00485EA1"/>
    <w:rsid w:val="00485F44"/>
    <w:rsid w:val="00485F95"/>
    <w:rsid w:val="00486267"/>
    <w:rsid w:val="004865AF"/>
    <w:rsid w:val="00486607"/>
    <w:rsid w:val="0048675A"/>
    <w:rsid w:val="004867EE"/>
    <w:rsid w:val="00486884"/>
    <w:rsid w:val="00486912"/>
    <w:rsid w:val="00486990"/>
    <w:rsid w:val="00486A43"/>
    <w:rsid w:val="00486A60"/>
    <w:rsid w:val="00486B29"/>
    <w:rsid w:val="00486C90"/>
    <w:rsid w:val="00486C92"/>
    <w:rsid w:val="00486E0F"/>
    <w:rsid w:val="00486E5F"/>
    <w:rsid w:val="00487340"/>
    <w:rsid w:val="0048739F"/>
    <w:rsid w:val="004874A4"/>
    <w:rsid w:val="004874F9"/>
    <w:rsid w:val="00487627"/>
    <w:rsid w:val="00487643"/>
    <w:rsid w:val="004877FF"/>
    <w:rsid w:val="0048781B"/>
    <w:rsid w:val="00487835"/>
    <w:rsid w:val="00487873"/>
    <w:rsid w:val="004879B9"/>
    <w:rsid w:val="00487F79"/>
    <w:rsid w:val="00487FEC"/>
    <w:rsid w:val="004900D2"/>
    <w:rsid w:val="004900D3"/>
    <w:rsid w:val="0049025E"/>
    <w:rsid w:val="00490379"/>
    <w:rsid w:val="00490465"/>
    <w:rsid w:val="004905AD"/>
    <w:rsid w:val="00490903"/>
    <w:rsid w:val="00490ABE"/>
    <w:rsid w:val="00490B31"/>
    <w:rsid w:val="00490BDF"/>
    <w:rsid w:val="00490CFB"/>
    <w:rsid w:val="00490DAB"/>
    <w:rsid w:val="00490DC8"/>
    <w:rsid w:val="00490E5A"/>
    <w:rsid w:val="00490F40"/>
    <w:rsid w:val="00490F8D"/>
    <w:rsid w:val="0049126B"/>
    <w:rsid w:val="00491350"/>
    <w:rsid w:val="004915AB"/>
    <w:rsid w:val="004915E4"/>
    <w:rsid w:val="0049172B"/>
    <w:rsid w:val="00491827"/>
    <w:rsid w:val="0049183D"/>
    <w:rsid w:val="00491C14"/>
    <w:rsid w:val="00491CF7"/>
    <w:rsid w:val="004921A6"/>
    <w:rsid w:val="00492245"/>
    <w:rsid w:val="0049224F"/>
    <w:rsid w:val="004922A9"/>
    <w:rsid w:val="00492333"/>
    <w:rsid w:val="00492530"/>
    <w:rsid w:val="0049254A"/>
    <w:rsid w:val="004925FC"/>
    <w:rsid w:val="00492624"/>
    <w:rsid w:val="00492929"/>
    <w:rsid w:val="00492A35"/>
    <w:rsid w:val="00492B97"/>
    <w:rsid w:val="00492CBD"/>
    <w:rsid w:val="00492EC2"/>
    <w:rsid w:val="0049311F"/>
    <w:rsid w:val="00493200"/>
    <w:rsid w:val="0049338C"/>
    <w:rsid w:val="004934AE"/>
    <w:rsid w:val="004935A4"/>
    <w:rsid w:val="0049368D"/>
    <w:rsid w:val="004936B5"/>
    <w:rsid w:val="00493860"/>
    <w:rsid w:val="004938EC"/>
    <w:rsid w:val="00493984"/>
    <w:rsid w:val="00493B7C"/>
    <w:rsid w:val="00493E7A"/>
    <w:rsid w:val="00493EFC"/>
    <w:rsid w:val="00493F07"/>
    <w:rsid w:val="00493F4E"/>
    <w:rsid w:val="00494364"/>
    <w:rsid w:val="00494376"/>
    <w:rsid w:val="004947CF"/>
    <w:rsid w:val="00494862"/>
    <w:rsid w:val="00494A26"/>
    <w:rsid w:val="00494B39"/>
    <w:rsid w:val="00494D2B"/>
    <w:rsid w:val="00494DAF"/>
    <w:rsid w:val="00494F0C"/>
    <w:rsid w:val="00494F48"/>
    <w:rsid w:val="00494FC7"/>
    <w:rsid w:val="004951CA"/>
    <w:rsid w:val="004951FF"/>
    <w:rsid w:val="0049534C"/>
    <w:rsid w:val="00495408"/>
    <w:rsid w:val="004956B1"/>
    <w:rsid w:val="004956E3"/>
    <w:rsid w:val="00495744"/>
    <w:rsid w:val="004958D5"/>
    <w:rsid w:val="004958E4"/>
    <w:rsid w:val="00495B5B"/>
    <w:rsid w:val="00495D69"/>
    <w:rsid w:val="00495D72"/>
    <w:rsid w:val="00495E2C"/>
    <w:rsid w:val="00495E44"/>
    <w:rsid w:val="0049624E"/>
    <w:rsid w:val="00496345"/>
    <w:rsid w:val="004965D8"/>
    <w:rsid w:val="00496669"/>
    <w:rsid w:val="00496725"/>
    <w:rsid w:val="004968EA"/>
    <w:rsid w:val="00496A90"/>
    <w:rsid w:val="00496AE1"/>
    <w:rsid w:val="00496C4C"/>
    <w:rsid w:val="00496E2C"/>
    <w:rsid w:val="00496F70"/>
    <w:rsid w:val="0049708E"/>
    <w:rsid w:val="00497218"/>
    <w:rsid w:val="00497236"/>
    <w:rsid w:val="00497312"/>
    <w:rsid w:val="0049738C"/>
    <w:rsid w:val="004975B6"/>
    <w:rsid w:val="004975DB"/>
    <w:rsid w:val="004978F9"/>
    <w:rsid w:val="00497A37"/>
    <w:rsid w:val="00497C17"/>
    <w:rsid w:val="00497DF1"/>
    <w:rsid w:val="00497E8F"/>
    <w:rsid w:val="00497F23"/>
    <w:rsid w:val="004A02FB"/>
    <w:rsid w:val="004A05B6"/>
    <w:rsid w:val="004A06CC"/>
    <w:rsid w:val="004A08AA"/>
    <w:rsid w:val="004A0949"/>
    <w:rsid w:val="004A0A3A"/>
    <w:rsid w:val="004A0A69"/>
    <w:rsid w:val="004A0AAA"/>
    <w:rsid w:val="004A0B07"/>
    <w:rsid w:val="004A0B3B"/>
    <w:rsid w:val="004A0D65"/>
    <w:rsid w:val="004A0DBC"/>
    <w:rsid w:val="004A0EF8"/>
    <w:rsid w:val="004A11EC"/>
    <w:rsid w:val="004A130A"/>
    <w:rsid w:val="004A1328"/>
    <w:rsid w:val="004A142A"/>
    <w:rsid w:val="004A1445"/>
    <w:rsid w:val="004A1471"/>
    <w:rsid w:val="004A1648"/>
    <w:rsid w:val="004A1A89"/>
    <w:rsid w:val="004A1BE3"/>
    <w:rsid w:val="004A1CD6"/>
    <w:rsid w:val="004A1E11"/>
    <w:rsid w:val="004A1E16"/>
    <w:rsid w:val="004A23F9"/>
    <w:rsid w:val="004A27FB"/>
    <w:rsid w:val="004A28C8"/>
    <w:rsid w:val="004A290E"/>
    <w:rsid w:val="004A29ED"/>
    <w:rsid w:val="004A2A5B"/>
    <w:rsid w:val="004A2A8C"/>
    <w:rsid w:val="004A2AF1"/>
    <w:rsid w:val="004A2E0D"/>
    <w:rsid w:val="004A2FC5"/>
    <w:rsid w:val="004A3064"/>
    <w:rsid w:val="004A312A"/>
    <w:rsid w:val="004A31FA"/>
    <w:rsid w:val="004A3340"/>
    <w:rsid w:val="004A36E7"/>
    <w:rsid w:val="004A378A"/>
    <w:rsid w:val="004A37A7"/>
    <w:rsid w:val="004A37F4"/>
    <w:rsid w:val="004A3804"/>
    <w:rsid w:val="004A3ABF"/>
    <w:rsid w:val="004A3BD2"/>
    <w:rsid w:val="004A3BDE"/>
    <w:rsid w:val="004A3BF4"/>
    <w:rsid w:val="004A3C64"/>
    <w:rsid w:val="004A3F77"/>
    <w:rsid w:val="004A45B0"/>
    <w:rsid w:val="004A45E2"/>
    <w:rsid w:val="004A48C7"/>
    <w:rsid w:val="004A48F9"/>
    <w:rsid w:val="004A49E6"/>
    <w:rsid w:val="004A4A81"/>
    <w:rsid w:val="004A4B0C"/>
    <w:rsid w:val="004A4C5B"/>
    <w:rsid w:val="004A4CCC"/>
    <w:rsid w:val="004A4D17"/>
    <w:rsid w:val="004A4E48"/>
    <w:rsid w:val="004A4FD9"/>
    <w:rsid w:val="004A52C6"/>
    <w:rsid w:val="004A5418"/>
    <w:rsid w:val="004A5419"/>
    <w:rsid w:val="004A55CD"/>
    <w:rsid w:val="004A563D"/>
    <w:rsid w:val="004A5648"/>
    <w:rsid w:val="004A5700"/>
    <w:rsid w:val="004A5730"/>
    <w:rsid w:val="004A575E"/>
    <w:rsid w:val="004A577E"/>
    <w:rsid w:val="004A5A56"/>
    <w:rsid w:val="004A5C72"/>
    <w:rsid w:val="004A5D4D"/>
    <w:rsid w:val="004A5E18"/>
    <w:rsid w:val="004A5F0E"/>
    <w:rsid w:val="004A5F5B"/>
    <w:rsid w:val="004A60BF"/>
    <w:rsid w:val="004A60D5"/>
    <w:rsid w:val="004A60D9"/>
    <w:rsid w:val="004A615D"/>
    <w:rsid w:val="004A63A1"/>
    <w:rsid w:val="004A64E2"/>
    <w:rsid w:val="004A6523"/>
    <w:rsid w:val="004A65A6"/>
    <w:rsid w:val="004A66D7"/>
    <w:rsid w:val="004A66E6"/>
    <w:rsid w:val="004A6902"/>
    <w:rsid w:val="004A6A83"/>
    <w:rsid w:val="004A6CBE"/>
    <w:rsid w:val="004A6D2B"/>
    <w:rsid w:val="004A6D7E"/>
    <w:rsid w:val="004A6D8C"/>
    <w:rsid w:val="004A6F3F"/>
    <w:rsid w:val="004A7133"/>
    <w:rsid w:val="004A713A"/>
    <w:rsid w:val="004A714A"/>
    <w:rsid w:val="004A723D"/>
    <w:rsid w:val="004A742E"/>
    <w:rsid w:val="004A7450"/>
    <w:rsid w:val="004A7680"/>
    <w:rsid w:val="004A77BA"/>
    <w:rsid w:val="004A7AF5"/>
    <w:rsid w:val="004A7B0F"/>
    <w:rsid w:val="004A7B23"/>
    <w:rsid w:val="004A7EE1"/>
    <w:rsid w:val="004A7FEB"/>
    <w:rsid w:val="004B01B3"/>
    <w:rsid w:val="004B01E9"/>
    <w:rsid w:val="004B02B3"/>
    <w:rsid w:val="004B02E8"/>
    <w:rsid w:val="004B04E0"/>
    <w:rsid w:val="004B052E"/>
    <w:rsid w:val="004B0538"/>
    <w:rsid w:val="004B0676"/>
    <w:rsid w:val="004B0739"/>
    <w:rsid w:val="004B0948"/>
    <w:rsid w:val="004B0A99"/>
    <w:rsid w:val="004B0D1B"/>
    <w:rsid w:val="004B0D8F"/>
    <w:rsid w:val="004B0E17"/>
    <w:rsid w:val="004B0FA7"/>
    <w:rsid w:val="004B1096"/>
    <w:rsid w:val="004B10EA"/>
    <w:rsid w:val="004B117C"/>
    <w:rsid w:val="004B1233"/>
    <w:rsid w:val="004B12CB"/>
    <w:rsid w:val="004B147C"/>
    <w:rsid w:val="004B14DC"/>
    <w:rsid w:val="004B1651"/>
    <w:rsid w:val="004B176F"/>
    <w:rsid w:val="004B17E0"/>
    <w:rsid w:val="004B194C"/>
    <w:rsid w:val="004B1C2D"/>
    <w:rsid w:val="004B1E3C"/>
    <w:rsid w:val="004B1FD5"/>
    <w:rsid w:val="004B1FE7"/>
    <w:rsid w:val="004B2057"/>
    <w:rsid w:val="004B2086"/>
    <w:rsid w:val="004B20C1"/>
    <w:rsid w:val="004B21FA"/>
    <w:rsid w:val="004B220D"/>
    <w:rsid w:val="004B23E3"/>
    <w:rsid w:val="004B244F"/>
    <w:rsid w:val="004B25E8"/>
    <w:rsid w:val="004B2784"/>
    <w:rsid w:val="004B2891"/>
    <w:rsid w:val="004B28F7"/>
    <w:rsid w:val="004B2981"/>
    <w:rsid w:val="004B2983"/>
    <w:rsid w:val="004B29E3"/>
    <w:rsid w:val="004B2A4D"/>
    <w:rsid w:val="004B2ACA"/>
    <w:rsid w:val="004B2B2A"/>
    <w:rsid w:val="004B2B9B"/>
    <w:rsid w:val="004B2DAE"/>
    <w:rsid w:val="004B2DF3"/>
    <w:rsid w:val="004B2EBD"/>
    <w:rsid w:val="004B3174"/>
    <w:rsid w:val="004B3234"/>
    <w:rsid w:val="004B3382"/>
    <w:rsid w:val="004B33BD"/>
    <w:rsid w:val="004B345B"/>
    <w:rsid w:val="004B3478"/>
    <w:rsid w:val="004B347E"/>
    <w:rsid w:val="004B35F6"/>
    <w:rsid w:val="004B361F"/>
    <w:rsid w:val="004B36F7"/>
    <w:rsid w:val="004B377D"/>
    <w:rsid w:val="004B38DF"/>
    <w:rsid w:val="004B3986"/>
    <w:rsid w:val="004B3AFC"/>
    <w:rsid w:val="004B3B65"/>
    <w:rsid w:val="004B3C6C"/>
    <w:rsid w:val="004B3DE1"/>
    <w:rsid w:val="004B3E44"/>
    <w:rsid w:val="004B40FF"/>
    <w:rsid w:val="004B41A8"/>
    <w:rsid w:val="004B420F"/>
    <w:rsid w:val="004B422C"/>
    <w:rsid w:val="004B443D"/>
    <w:rsid w:val="004B445C"/>
    <w:rsid w:val="004B4605"/>
    <w:rsid w:val="004B4833"/>
    <w:rsid w:val="004B4AA3"/>
    <w:rsid w:val="004B4B49"/>
    <w:rsid w:val="004B4C3E"/>
    <w:rsid w:val="004B4F52"/>
    <w:rsid w:val="004B5009"/>
    <w:rsid w:val="004B50A9"/>
    <w:rsid w:val="004B50F9"/>
    <w:rsid w:val="004B513E"/>
    <w:rsid w:val="004B572D"/>
    <w:rsid w:val="004B5924"/>
    <w:rsid w:val="004B598E"/>
    <w:rsid w:val="004B5CF7"/>
    <w:rsid w:val="004B5D1F"/>
    <w:rsid w:val="004B5D5C"/>
    <w:rsid w:val="004B5F43"/>
    <w:rsid w:val="004B5F85"/>
    <w:rsid w:val="004B5FED"/>
    <w:rsid w:val="004B60E8"/>
    <w:rsid w:val="004B6408"/>
    <w:rsid w:val="004B64DA"/>
    <w:rsid w:val="004B65B5"/>
    <w:rsid w:val="004B676B"/>
    <w:rsid w:val="004B6C00"/>
    <w:rsid w:val="004B6D23"/>
    <w:rsid w:val="004B6D4E"/>
    <w:rsid w:val="004B6D8B"/>
    <w:rsid w:val="004B6E3B"/>
    <w:rsid w:val="004B6F3D"/>
    <w:rsid w:val="004B6FD1"/>
    <w:rsid w:val="004B70A6"/>
    <w:rsid w:val="004B70BC"/>
    <w:rsid w:val="004B71B0"/>
    <w:rsid w:val="004B7286"/>
    <w:rsid w:val="004B7430"/>
    <w:rsid w:val="004B75AB"/>
    <w:rsid w:val="004B7BB3"/>
    <w:rsid w:val="004B7CAF"/>
    <w:rsid w:val="004B7F9C"/>
    <w:rsid w:val="004B7FF9"/>
    <w:rsid w:val="004C02E6"/>
    <w:rsid w:val="004C030F"/>
    <w:rsid w:val="004C032A"/>
    <w:rsid w:val="004C0371"/>
    <w:rsid w:val="004C03A1"/>
    <w:rsid w:val="004C0402"/>
    <w:rsid w:val="004C05D7"/>
    <w:rsid w:val="004C05F2"/>
    <w:rsid w:val="004C083D"/>
    <w:rsid w:val="004C0859"/>
    <w:rsid w:val="004C09BE"/>
    <w:rsid w:val="004C0ABC"/>
    <w:rsid w:val="004C0B4D"/>
    <w:rsid w:val="004C0CCE"/>
    <w:rsid w:val="004C1057"/>
    <w:rsid w:val="004C10D3"/>
    <w:rsid w:val="004C11A8"/>
    <w:rsid w:val="004C1204"/>
    <w:rsid w:val="004C12D5"/>
    <w:rsid w:val="004C159D"/>
    <w:rsid w:val="004C1DC7"/>
    <w:rsid w:val="004C1E26"/>
    <w:rsid w:val="004C1FEC"/>
    <w:rsid w:val="004C204E"/>
    <w:rsid w:val="004C21CC"/>
    <w:rsid w:val="004C21F1"/>
    <w:rsid w:val="004C2245"/>
    <w:rsid w:val="004C2275"/>
    <w:rsid w:val="004C22BE"/>
    <w:rsid w:val="004C258F"/>
    <w:rsid w:val="004C25CF"/>
    <w:rsid w:val="004C2677"/>
    <w:rsid w:val="004C26A5"/>
    <w:rsid w:val="004C29D7"/>
    <w:rsid w:val="004C2E34"/>
    <w:rsid w:val="004C2F26"/>
    <w:rsid w:val="004C317A"/>
    <w:rsid w:val="004C3269"/>
    <w:rsid w:val="004C3379"/>
    <w:rsid w:val="004C33B1"/>
    <w:rsid w:val="004C34BC"/>
    <w:rsid w:val="004C3669"/>
    <w:rsid w:val="004C36B1"/>
    <w:rsid w:val="004C3700"/>
    <w:rsid w:val="004C3701"/>
    <w:rsid w:val="004C370B"/>
    <w:rsid w:val="004C37B0"/>
    <w:rsid w:val="004C3A1E"/>
    <w:rsid w:val="004C3B27"/>
    <w:rsid w:val="004C3B78"/>
    <w:rsid w:val="004C3CF2"/>
    <w:rsid w:val="004C3D28"/>
    <w:rsid w:val="004C3D67"/>
    <w:rsid w:val="004C3DCE"/>
    <w:rsid w:val="004C3EAE"/>
    <w:rsid w:val="004C407F"/>
    <w:rsid w:val="004C40C8"/>
    <w:rsid w:val="004C4348"/>
    <w:rsid w:val="004C43FE"/>
    <w:rsid w:val="004C4437"/>
    <w:rsid w:val="004C46F4"/>
    <w:rsid w:val="004C47D5"/>
    <w:rsid w:val="004C47EA"/>
    <w:rsid w:val="004C4895"/>
    <w:rsid w:val="004C48BE"/>
    <w:rsid w:val="004C496D"/>
    <w:rsid w:val="004C4A01"/>
    <w:rsid w:val="004C4A20"/>
    <w:rsid w:val="004C4DEB"/>
    <w:rsid w:val="004C4EDE"/>
    <w:rsid w:val="004C5219"/>
    <w:rsid w:val="004C52E5"/>
    <w:rsid w:val="004C5321"/>
    <w:rsid w:val="004C5426"/>
    <w:rsid w:val="004C544D"/>
    <w:rsid w:val="004C549B"/>
    <w:rsid w:val="004C5636"/>
    <w:rsid w:val="004C5756"/>
    <w:rsid w:val="004C5781"/>
    <w:rsid w:val="004C57D4"/>
    <w:rsid w:val="004C57E9"/>
    <w:rsid w:val="004C5852"/>
    <w:rsid w:val="004C587A"/>
    <w:rsid w:val="004C5921"/>
    <w:rsid w:val="004C5A19"/>
    <w:rsid w:val="004C5A21"/>
    <w:rsid w:val="004C5B32"/>
    <w:rsid w:val="004C5BAF"/>
    <w:rsid w:val="004C5E0E"/>
    <w:rsid w:val="004C6035"/>
    <w:rsid w:val="004C64FA"/>
    <w:rsid w:val="004C69D6"/>
    <w:rsid w:val="004C69F2"/>
    <w:rsid w:val="004C69FC"/>
    <w:rsid w:val="004C6AAB"/>
    <w:rsid w:val="004C6AE7"/>
    <w:rsid w:val="004C6B34"/>
    <w:rsid w:val="004C6C17"/>
    <w:rsid w:val="004C6D4E"/>
    <w:rsid w:val="004C6D5F"/>
    <w:rsid w:val="004C6D6C"/>
    <w:rsid w:val="004C6E7C"/>
    <w:rsid w:val="004C705E"/>
    <w:rsid w:val="004C70B6"/>
    <w:rsid w:val="004C72DC"/>
    <w:rsid w:val="004C735A"/>
    <w:rsid w:val="004C740F"/>
    <w:rsid w:val="004C7486"/>
    <w:rsid w:val="004C7487"/>
    <w:rsid w:val="004C7957"/>
    <w:rsid w:val="004C7A4C"/>
    <w:rsid w:val="004C7B04"/>
    <w:rsid w:val="004C7C3B"/>
    <w:rsid w:val="004C7F8A"/>
    <w:rsid w:val="004C7F9D"/>
    <w:rsid w:val="004C7FAD"/>
    <w:rsid w:val="004D00DC"/>
    <w:rsid w:val="004D0125"/>
    <w:rsid w:val="004D035A"/>
    <w:rsid w:val="004D0474"/>
    <w:rsid w:val="004D04BE"/>
    <w:rsid w:val="004D0580"/>
    <w:rsid w:val="004D0642"/>
    <w:rsid w:val="004D06C7"/>
    <w:rsid w:val="004D0719"/>
    <w:rsid w:val="004D07B4"/>
    <w:rsid w:val="004D07C5"/>
    <w:rsid w:val="004D08E8"/>
    <w:rsid w:val="004D0A8D"/>
    <w:rsid w:val="004D0DB8"/>
    <w:rsid w:val="004D0E15"/>
    <w:rsid w:val="004D0E43"/>
    <w:rsid w:val="004D0F53"/>
    <w:rsid w:val="004D11D7"/>
    <w:rsid w:val="004D11E5"/>
    <w:rsid w:val="004D1371"/>
    <w:rsid w:val="004D1374"/>
    <w:rsid w:val="004D15C7"/>
    <w:rsid w:val="004D1640"/>
    <w:rsid w:val="004D16C2"/>
    <w:rsid w:val="004D1778"/>
    <w:rsid w:val="004D17EA"/>
    <w:rsid w:val="004D1806"/>
    <w:rsid w:val="004D18E8"/>
    <w:rsid w:val="004D197E"/>
    <w:rsid w:val="004D1AA6"/>
    <w:rsid w:val="004D1B67"/>
    <w:rsid w:val="004D1C5E"/>
    <w:rsid w:val="004D1CB0"/>
    <w:rsid w:val="004D1E81"/>
    <w:rsid w:val="004D24AB"/>
    <w:rsid w:val="004D26F0"/>
    <w:rsid w:val="004D276C"/>
    <w:rsid w:val="004D28B3"/>
    <w:rsid w:val="004D2909"/>
    <w:rsid w:val="004D29FA"/>
    <w:rsid w:val="004D2B17"/>
    <w:rsid w:val="004D2B39"/>
    <w:rsid w:val="004D2BEC"/>
    <w:rsid w:val="004D2D35"/>
    <w:rsid w:val="004D2DFC"/>
    <w:rsid w:val="004D2E18"/>
    <w:rsid w:val="004D2F6B"/>
    <w:rsid w:val="004D2FDF"/>
    <w:rsid w:val="004D30B6"/>
    <w:rsid w:val="004D3205"/>
    <w:rsid w:val="004D32E8"/>
    <w:rsid w:val="004D33BD"/>
    <w:rsid w:val="004D3448"/>
    <w:rsid w:val="004D35B5"/>
    <w:rsid w:val="004D36B3"/>
    <w:rsid w:val="004D36CF"/>
    <w:rsid w:val="004D388A"/>
    <w:rsid w:val="004D389A"/>
    <w:rsid w:val="004D38EC"/>
    <w:rsid w:val="004D3912"/>
    <w:rsid w:val="004D3A27"/>
    <w:rsid w:val="004D3A6C"/>
    <w:rsid w:val="004D3A87"/>
    <w:rsid w:val="004D3AEF"/>
    <w:rsid w:val="004D3C24"/>
    <w:rsid w:val="004D3D61"/>
    <w:rsid w:val="004D3DDB"/>
    <w:rsid w:val="004D4292"/>
    <w:rsid w:val="004D43C8"/>
    <w:rsid w:val="004D451C"/>
    <w:rsid w:val="004D478F"/>
    <w:rsid w:val="004D494E"/>
    <w:rsid w:val="004D4B28"/>
    <w:rsid w:val="004D4BD9"/>
    <w:rsid w:val="004D4CCE"/>
    <w:rsid w:val="004D4D07"/>
    <w:rsid w:val="004D4D0F"/>
    <w:rsid w:val="004D4EB5"/>
    <w:rsid w:val="004D4F2B"/>
    <w:rsid w:val="004D4F50"/>
    <w:rsid w:val="004D5224"/>
    <w:rsid w:val="004D5418"/>
    <w:rsid w:val="004D5422"/>
    <w:rsid w:val="004D5546"/>
    <w:rsid w:val="004D55E4"/>
    <w:rsid w:val="004D575B"/>
    <w:rsid w:val="004D5814"/>
    <w:rsid w:val="004D59B6"/>
    <w:rsid w:val="004D5C74"/>
    <w:rsid w:val="004D5C7A"/>
    <w:rsid w:val="004D5D07"/>
    <w:rsid w:val="004D5F03"/>
    <w:rsid w:val="004D5F15"/>
    <w:rsid w:val="004D5F25"/>
    <w:rsid w:val="004D5FD7"/>
    <w:rsid w:val="004D613C"/>
    <w:rsid w:val="004D61B9"/>
    <w:rsid w:val="004D628E"/>
    <w:rsid w:val="004D6543"/>
    <w:rsid w:val="004D6746"/>
    <w:rsid w:val="004D6888"/>
    <w:rsid w:val="004D69AA"/>
    <w:rsid w:val="004D69C9"/>
    <w:rsid w:val="004D6A0A"/>
    <w:rsid w:val="004D6AFA"/>
    <w:rsid w:val="004D6C07"/>
    <w:rsid w:val="004D6C9F"/>
    <w:rsid w:val="004D6ED6"/>
    <w:rsid w:val="004D6F2B"/>
    <w:rsid w:val="004D6FC8"/>
    <w:rsid w:val="004D712A"/>
    <w:rsid w:val="004D72C6"/>
    <w:rsid w:val="004D7301"/>
    <w:rsid w:val="004D73E8"/>
    <w:rsid w:val="004D752B"/>
    <w:rsid w:val="004D78C4"/>
    <w:rsid w:val="004D79A4"/>
    <w:rsid w:val="004D79C5"/>
    <w:rsid w:val="004D7A11"/>
    <w:rsid w:val="004D7AA2"/>
    <w:rsid w:val="004D7B04"/>
    <w:rsid w:val="004D7CDA"/>
    <w:rsid w:val="004D7E8D"/>
    <w:rsid w:val="004D7ED0"/>
    <w:rsid w:val="004D7F44"/>
    <w:rsid w:val="004E0249"/>
    <w:rsid w:val="004E03A3"/>
    <w:rsid w:val="004E045C"/>
    <w:rsid w:val="004E05E9"/>
    <w:rsid w:val="004E075E"/>
    <w:rsid w:val="004E076C"/>
    <w:rsid w:val="004E07AD"/>
    <w:rsid w:val="004E0947"/>
    <w:rsid w:val="004E0A35"/>
    <w:rsid w:val="004E0C59"/>
    <w:rsid w:val="004E0C67"/>
    <w:rsid w:val="004E1034"/>
    <w:rsid w:val="004E1161"/>
    <w:rsid w:val="004E1326"/>
    <w:rsid w:val="004E134A"/>
    <w:rsid w:val="004E134C"/>
    <w:rsid w:val="004E161D"/>
    <w:rsid w:val="004E1A0B"/>
    <w:rsid w:val="004E1A67"/>
    <w:rsid w:val="004E1AA6"/>
    <w:rsid w:val="004E1B06"/>
    <w:rsid w:val="004E1B14"/>
    <w:rsid w:val="004E1B4A"/>
    <w:rsid w:val="004E1DC2"/>
    <w:rsid w:val="004E1E3A"/>
    <w:rsid w:val="004E1EE4"/>
    <w:rsid w:val="004E1FE4"/>
    <w:rsid w:val="004E2016"/>
    <w:rsid w:val="004E2217"/>
    <w:rsid w:val="004E225F"/>
    <w:rsid w:val="004E2414"/>
    <w:rsid w:val="004E242C"/>
    <w:rsid w:val="004E2525"/>
    <w:rsid w:val="004E259C"/>
    <w:rsid w:val="004E2617"/>
    <w:rsid w:val="004E27E3"/>
    <w:rsid w:val="004E2A21"/>
    <w:rsid w:val="004E2AF7"/>
    <w:rsid w:val="004E2DE0"/>
    <w:rsid w:val="004E2E72"/>
    <w:rsid w:val="004E31B0"/>
    <w:rsid w:val="004E336C"/>
    <w:rsid w:val="004E344C"/>
    <w:rsid w:val="004E3453"/>
    <w:rsid w:val="004E349C"/>
    <w:rsid w:val="004E34E3"/>
    <w:rsid w:val="004E34FB"/>
    <w:rsid w:val="004E36EE"/>
    <w:rsid w:val="004E37A1"/>
    <w:rsid w:val="004E3805"/>
    <w:rsid w:val="004E3844"/>
    <w:rsid w:val="004E38E8"/>
    <w:rsid w:val="004E3986"/>
    <w:rsid w:val="004E3CB3"/>
    <w:rsid w:val="004E3D99"/>
    <w:rsid w:val="004E3DE0"/>
    <w:rsid w:val="004E401E"/>
    <w:rsid w:val="004E4058"/>
    <w:rsid w:val="004E4060"/>
    <w:rsid w:val="004E412A"/>
    <w:rsid w:val="004E4510"/>
    <w:rsid w:val="004E45E2"/>
    <w:rsid w:val="004E463F"/>
    <w:rsid w:val="004E46E7"/>
    <w:rsid w:val="004E49B2"/>
    <w:rsid w:val="004E49CA"/>
    <w:rsid w:val="004E4B00"/>
    <w:rsid w:val="004E4B44"/>
    <w:rsid w:val="004E4C5C"/>
    <w:rsid w:val="004E4E16"/>
    <w:rsid w:val="004E4F7C"/>
    <w:rsid w:val="004E50DC"/>
    <w:rsid w:val="004E5243"/>
    <w:rsid w:val="004E5286"/>
    <w:rsid w:val="004E528F"/>
    <w:rsid w:val="004E5582"/>
    <w:rsid w:val="004E563C"/>
    <w:rsid w:val="004E565F"/>
    <w:rsid w:val="004E56AF"/>
    <w:rsid w:val="004E5982"/>
    <w:rsid w:val="004E59DA"/>
    <w:rsid w:val="004E5AAB"/>
    <w:rsid w:val="004E5BF1"/>
    <w:rsid w:val="004E5DE1"/>
    <w:rsid w:val="004E61BF"/>
    <w:rsid w:val="004E621B"/>
    <w:rsid w:val="004E63AC"/>
    <w:rsid w:val="004E63B3"/>
    <w:rsid w:val="004E64EF"/>
    <w:rsid w:val="004E65D3"/>
    <w:rsid w:val="004E66AF"/>
    <w:rsid w:val="004E68F7"/>
    <w:rsid w:val="004E69F3"/>
    <w:rsid w:val="004E6A86"/>
    <w:rsid w:val="004E6DD5"/>
    <w:rsid w:val="004E6FCF"/>
    <w:rsid w:val="004E7035"/>
    <w:rsid w:val="004E71C1"/>
    <w:rsid w:val="004E7405"/>
    <w:rsid w:val="004E75DD"/>
    <w:rsid w:val="004E76D9"/>
    <w:rsid w:val="004E772F"/>
    <w:rsid w:val="004E778E"/>
    <w:rsid w:val="004E78E5"/>
    <w:rsid w:val="004E7979"/>
    <w:rsid w:val="004E7CA4"/>
    <w:rsid w:val="004E7F2D"/>
    <w:rsid w:val="004E7F61"/>
    <w:rsid w:val="004E7F79"/>
    <w:rsid w:val="004E7F8F"/>
    <w:rsid w:val="004F0495"/>
    <w:rsid w:val="004F04B7"/>
    <w:rsid w:val="004F0564"/>
    <w:rsid w:val="004F059C"/>
    <w:rsid w:val="004F078C"/>
    <w:rsid w:val="004F07FE"/>
    <w:rsid w:val="004F081E"/>
    <w:rsid w:val="004F0A72"/>
    <w:rsid w:val="004F0A9A"/>
    <w:rsid w:val="004F0BFE"/>
    <w:rsid w:val="004F0DDB"/>
    <w:rsid w:val="004F0ECD"/>
    <w:rsid w:val="004F0FB9"/>
    <w:rsid w:val="004F104F"/>
    <w:rsid w:val="004F10A9"/>
    <w:rsid w:val="004F1173"/>
    <w:rsid w:val="004F11A1"/>
    <w:rsid w:val="004F11D3"/>
    <w:rsid w:val="004F11E3"/>
    <w:rsid w:val="004F1390"/>
    <w:rsid w:val="004F161D"/>
    <w:rsid w:val="004F1623"/>
    <w:rsid w:val="004F16D9"/>
    <w:rsid w:val="004F1824"/>
    <w:rsid w:val="004F1864"/>
    <w:rsid w:val="004F1879"/>
    <w:rsid w:val="004F1953"/>
    <w:rsid w:val="004F1A86"/>
    <w:rsid w:val="004F1B5A"/>
    <w:rsid w:val="004F1EBD"/>
    <w:rsid w:val="004F1FBA"/>
    <w:rsid w:val="004F2020"/>
    <w:rsid w:val="004F202C"/>
    <w:rsid w:val="004F21CB"/>
    <w:rsid w:val="004F25B0"/>
    <w:rsid w:val="004F2751"/>
    <w:rsid w:val="004F279C"/>
    <w:rsid w:val="004F28DA"/>
    <w:rsid w:val="004F2C53"/>
    <w:rsid w:val="004F2CC0"/>
    <w:rsid w:val="004F2D72"/>
    <w:rsid w:val="004F2E6B"/>
    <w:rsid w:val="004F2E8D"/>
    <w:rsid w:val="004F3240"/>
    <w:rsid w:val="004F3297"/>
    <w:rsid w:val="004F332A"/>
    <w:rsid w:val="004F3397"/>
    <w:rsid w:val="004F3427"/>
    <w:rsid w:val="004F3476"/>
    <w:rsid w:val="004F3587"/>
    <w:rsid w:val="004F365B"/>
    <w:rsid w:val="004F368D"/>
    <w:rsid w:val="004F3886"/>
    <w:rsid w:val="004F3913"/>
    <w:rsid w:val="004F39C5"/>
    <w:rsid w:val="004F39D0"/>
    <w:rsid w:val="004F3BB0"/>
    <w:rsid w:val="004F3C80"/>
    <w:rsid w:val="004F3CCB"/>
    <w:rsid w:val="004F3CD3"/>
    <w:rsid w:val="004F3D68"/>
    <w:rsid w:val="004F3E81"/>
    <w:rsid w:val="004F3EB0"/>
    <w:rsid w:val="004F4117"/>
    <w:rsid w:val="004F4138"/>
    <w:rsid w:val="004F4180"/>
    <w:rsid w:val="004F41DF"/>
    <w:rsid w:val="004F4207"/>
    <w:rsid w:val="004F460B"/>
    <w:rsid w:val="004F4685"/>
    <w:rsid w:val="004F47C8"/>
    <w:rsid w:val="004F4916"/>
    <w:rsid w:val="004F494B"/>
    <w:rsid w:val="004F4B64"/>
    <w:rsid w:val="004F4BE9"/>
    <w:rsid w:val="004F4C58"/>
    <w:rsid w:val="004F4D08"/>
    <w:rsid w:val="004F4DE6"/>
    <w:rsid w:val="004F4E26"/>
    <w:rsid w:val="004F4F4C"/>
    <w:rsid w:val="004F51F6"/>
    <w:rsid w:val="004F521D"/>
    <w:rsid w:val="004F5267"/>
    <w:rsid w:val="004F53C9"/>
    <w:rsid w:val="004F54A2"/>
    <w:rsid w:val="004F55B7"/>
    <w:rsid w:val="004F5705"/>
    <w:rsid w:val="004F5768"/>
    <w:rsid w:val="004F587F"/>
    <w:rsid w:val="004F5943"/>
    <w:rsid w:val="004F5AE6"/>
    <w:rsid w:val="004F5D97"/>
    <w:rsid w:val="004F5DFB"/>
    <w:rsid w:val="004F5E40"/>
    <w:rsid w:val="004F5F54"/>
    <w:rsid w:val="004F5FCF"/>
    <w:rsid w:val="004F6115"/>
    <w:rsid w:val="004F6188"/>
    <w:rsid w:val="004F61A1"/>
    <w:rsid w:val="004F6600"/>
    <w:rsid w:val="004F693C"/>
    <w:rsid w:val="004F69EA"/>
    <w:rsid w:val="004F6A02"/>
    <w:rsid w:val="004F6D6E"/>
    <w:rsid w:val="004F6F19"/>
    <w:rsid w:val="004F6F93"/>
    <w:rsid w:val="004F7044"/>
    <w:rsid w:val="004F7098"/>
    <w:rsid w:val="004F70C0"/>
    <w:rsid w:val="004F718D"/>
    <w:rsid w:val="004F74D1"/>
    <w:rsid w:val="004F782C"/>
    <w:rsid w:val="004F7930"/>
    <w:rsid w:val="004F793E"/>
    <w:rsid w:val="004F7A33"/>
    <w:rsid w:val="004F7A5D"/>
    <w:rsid w:val="004F7BC2"/>
    <w:rsid w:val="004F7BE4"/>
    <w:rsid w:val="004F7D17"/>
    <w:rsid w:val="004F7E6D"/>
    <w:rsid w:val="004F7E87"/>
    <w:rsid w:val="00500009"/>
    <w:rsid w:val="0050009D"/>
    <w:rsid w:val="005003F1"/>
    <w:rsid w:val="00500714"/>
    <w:rsid w:val="00500765"/>
    <w:rsid w:val="005007B8"/>
    <w:rsid w:val="005008B8"/>
    <w:rsid w:val="005008CB"/>
    <w:rsid w:val="00500B5E"/>
    <w:rsid w:val="00500BA6"/>
    <w:rsid w:val="00500BC0"/>
    <w:rsid w:val="00500BC4"/>
    <w:rsid w:val="00500C49"/>
    <w:rsid w:val="00500D17"/>
    <w:rsid w:val="00500D5E"/>
    <w:rsid w:val="00500E26"/>
    <w:rsid w:val="00500E35"/>
    <w:rsid w:val="00500F70"/>
    <w:rsid w:val="00501117"/>
    <w:rsid w:val="00501124"/>
    <w:rsid w:val="005011B7"/>
    <w:rsid w:val="005011F1"/>
    <w:rsid w:val="0050155A"/>
    <w:rsid w:val="005015C2"/>
    <w:rsid w:val="0050165C"/>
    <w:rsid w:val="00501674"/>
    <w:rsid w:val="0050167E"/>
    <w:rsid w:val="005017A4"/>
    <w:rsid w:val="005017CB"/>
    <w:rsid w:val="0050198E"/>
    <w:rsid w:val="005019FC"/>
    <w:rsid w:val="00501A2E"/>
    <w:rsid w:val="00501A37"/>
    <w:rsid w:val="00501D11"/>
    <w:rsid w:val="00501D14"/>
    <w:rsid w:val="00501D1D"/>
    <w:rsid w:val="00501D6D"/>
    <w:rsid w:val="00501D92"/>
    <w:rsid w:val="00502041"/>
    <w:rsid w:val="00502157"/>
    <w:rsid w:val="005021B8"/>
    <w:rsid w:val="005021DB"/>
    <w:rsid w:val="0050237B"/>
    <w:rsid w:val="0050237C"/>
    <w:rsid w:val="00502384"/>
    <w:rsid w:val="005023E1"/>
    <w:rsid w:val="005024FA"/>
    <w:rsid w:val="00502522"/>
    <w:rsid w:val="00502542"/>
    <w:rsid w:val="0050266B"/>
    <w:rsid w:val="0050268C"/>
    <w:rsid w:val="005027D5"/>
    <w:rsid w:val="0050293A"/>
    <w:rsid w:val="00502A44"/>
    <w:rsid w:val="00502A7E"/>
    <w:rsid w:val="00502AE0"/>
    <w:rsid w:val="00502B56"/>
    <w:rsid w:val="00502C0A"/>
    <w:rsid w:val="00502C8B"/>
    <w:rsid w:val="00502D2D"/>
    <w:rsid w:val="00503054"/>
    <w:rsid w:val="0050337A"/>
    <w:rsid w:val="0050349B"/>
    <w:rsid w:val="005034AA"/>
    <w:rsid w:val="005034AF"/>
    <w:rsid w:val="0050356A"/>
    <w:rsid w:val="0050370F"/>
    <w:rsid w:val="00503860"/>
    <w:rsid w:val="00503923"/>
    <w:rsid w:val="0050392F"/>
    <w:rsid w:val="00503969"/>
    <w:rsid w:val="005039BD"/>
    <w:rsid w:val="005039D3"/>
    <w:rsid w:val="00503A99"/>
    <w:rsid w:val="00503B9F"/>
    <w:rsid w:val="00503BEE"/>
    <w:rsid w:val="00503C53"/>
    <w:rsid w:val="00503D85"/>
    <w:rsid w:val="00503F77"/>
    <w:rsid w:val="0050403A"/>
    <w:rsid w:val="00504172"/>
    <w:rsid w:val="005041A6"/>
    <w:rsid w:val="00504257"/>
    <w:rsid w:val="0050436A"/>
    <w:rsid w:val="005043CF"/>
    <w:rsid w:val="005044BB"/>
    <w:rsid w:val="00504708"/>
    <w:rsid w:val="00504730"/>
    <w:rsid w:val="00504793"/>
    <w:rsid w:val="00504818"/>
    <w:rsid w:val="005049CD"/>
    <w:rsid w:val="005049D1"/>
    <w:rsid w:val="00504D73"/>
    <w:rsid w:val="00504E19"/>
    <w:rsid w:val="00504F62"/>
    <w:rsid w:val="00505214"/>
    <w:rsid w:val="005052C6"/>
    <w:rsid w:val="0050534A"/>
    <w:rsid w:val="0050541A"/>
    <w:rsid w:val="005054B1"/>
    <w:rsid w:val="005056F8"/>
    <w:rsid w:val="00505720"/>
    <w:rsid w:val="005057FD"/>
    <w:rsid w:val="0050584E"/>
    <w:rsid w:val="00505A07"/>
    <w:rsid w:val="00505B6C"/>
    <w:rsid w:val="00505BAA"/>
    <w:rsid w:val="00505BD9"/>
    <w:rsid w:val="00505E47"/>
    <w:rsid w:val="0050608B"/>
    <w:rsid w:val="00506151"/>
    <w:rsid w:val="00506313"/>
    <w:rsid w:val="005063DE"/>
    <w:rsid w:val="00506423"/>
    <w:rsid w:val="0050649B"/>
    <w:rsid w:val="0050679E"/>
    <w:rsid w:val="005068F3"/>
    <w:rsid w:val="00506996"/>
    <w:rsid w:val="005069DB"/>
    <w:rsid w:val="00506BE7"/>
    <w:rsid w:val="00506C6D"/>
    <w:rsid w:val="00506CA4"/>
    <w:rsid w:val="00506D55"/>
    <w:rsid w:val="00506DF0"/>
    <w:rsid w:val="00506DF3"/>
    <w:rsid w:val="00506EA1"/>
    <w:rsid w:val="00506FDF"/>
    <w:rsid w:val="005070EC"/>
    <w:rsid w:val="00507174"/>
    <w:rsid w:val="005071A7"/>
    <w:rsid w:val="0050725F"/>
    <w:rsid w:val="00507499"/>
    <w:rsid w:val="0050757D"/>
    <w:rsid w:val="0050786E"/>
    <w:rsid w:val="0050796F"/>
    <w:rsid w:val="00507ADF"/>
    <w:rsid w:val="00507C42"/>
    <w:rsid w:val="00507D53"/>
    <w:rsid w:val="00507E64"/>
    <w:rsid w:val="00507E7D"/>
    <w:rsid w:val="00507F6B"/>
    <w:rsid w:val="00510050"/>
    <w:rsid w:val="005102D4"/>
    <w:rsid w:val="005104D1"/>
    <w:rsid w:val="005104DD"/>
    <w:rsid w:val="00510765"/>
    <w:rsid w:val="0051076C"/>
    <w:rsid w:val="0051091A"/>
    <w:rsid w:val="00510924"/>
    <w:rsid w:val="00510937"/>
    <w:rsid w:val="00510A0C"/>
    <w:rsid w:val="00510A10"/>
    <w:rsid w:val="00510B50"/>
    <w:rsid w:val="00510B86"/>
    <w:rsid w:val="00510BC3"/>
    <w:rsid w:val="00510CF2"/>
    <w:rsid w:val="00510D21"/>
    <w:rsid w:val="00510DEF"/>
    <w:rsid w:val="00510E7F"/>
    <w:rsid w:val="00510ECC"/>
    <w:rsid w:val="00510EF6"/>
    <w:rsid w:val="00511046"/>
    <w:rsid w:val="005110F2"/>
    <w:rsid w:val="0051113F"/>
    <w:rsid w:val="00511304"/>
    <w:rsid w:val="00511384"/>
    <w:rsid w:val="005115C9"/>
    <w:rsid w:val="005116D3"/>
    <w:rsid w:val="00511786"/>
    <w:rsid w:val="0051178A"/>
    <w:rsid w:val="005117BA"/>
    <w:rsid w:val="00511806"/>
    <w:rsid w:val="00511815"/>
    <w:rsid w:val="005118BC"/>
    <w:rsid w:val="00511B62"/>
    <w:rsid w:val="00511CCF"/>
    <w:rsid w:val="00511DEE"/>
    <w:rsid w:val="0051204F"/>
    <w:rsid w:val="00512084"/>
    <w:rsid w:val="00512127"/>
    <w:rsid w:val="0051216D"/>
    <w:rsid w:val="005122C5"/>
    <w:rsid w:val="00512307"/>
    <w:rsid w:val="00512340"/>
    <w:rsid w:val="0051246D"/>
    <w:rsid w:val="0051274A"/>
    <w:rsid w:val="0051293F"/>
    <w:rsid w:val="0051296A"/>
    <w:rsid w:val="005129AE"/>
    <w:rsid w:val="00512B3B"/>
    <w:rsid w:val="00512BCD"/>
    <w:rsid w:val="00512BEB"/>
    <w:rsid w:val="00512D1A"/>
    <w:rsid w:val="00512F6F"/>
    <w:rsid w:val="00513160"/>
    <w:rsid w:val="005132B5"/>
    <w:rsid w:val="005132BC"/>
    <w:rsid w:val="005133C4"/>
    <w:rsid w:val="005135D5"/>
    <w:rsid w:val="00513645"/>
    <w:rsid w:val="005136D6"/>
    <w:rsid w:val="00513747"/>
    <w:rsid w:val="0051390A"/>
    <w:rsid w:val="00513A58"/>
    <w:rsid w:val="00513CA5"/>
    <w:rsid w:val="00513E0E"/>
    <w:rsid w:val="00513E63"/>
    <w:rsid w:val="00513F34"/>
    <w:rsid w:val="00513F3E"/>
    <w:rsid w:val="00513FF7"/>
    <w:rsid w:val="00514045"/>
    <w:rsid w:val="005140A7"/>
    <w:rsid w:val="0051416B"/>
    <w:rsid w:val="00514279"/>
    <w:rsid w:val="0051429E"/>
    <w:rsid w:val="005142B3"/>
    <w:rsid w:val="005143F4"/>
    <w:rsid w:val="005143FF"/>
    <w:rsid w:val="0051448C"/>
    <w:rsid w:val="005145C9"/>
    <w:rsid w:val="005148A5"/>
    <w:rsid w:val="005148C8"/>
    <w:rsid w:val="00514D0A"/>
    <w:rsid w:val="00514E50"/>
    <w:rsid w:val="00514EEB"/>
    <w:rsid w:val="00514FED"/>
    <w:rsid w:val="0051505F"/>
    <w:rsid w:val="00515072"/>
    <w:rsid w:val="00515239"/>
    <w:rsid w:val="005152F3"/>
    <w:rsid w:val="0051530D"/>
    <w:rsid w:val="005153AA"/>
    <w:rsid w:val="0051542C"/>
    <w:rsid w:val="005154CD"/>
    <w:rsid w:val="00515528"/>
    <w:rsid w:val="005156C3"/>
    <w:rsid w:val="005156DF"/>
    <w:rsid w:val="0051580D"/>
    <w:rsid w:val="00515909"/>
    <w:rsid w:val="00515A47"/>
    <w:rsid w:val="00515EC3"/>
    <w:rsid w:val="00515F82"/>
    <w:rsid w:val="0051601D"/>
    <w:rsid w:val="0051604B"/>
    <w:rsid w:val="00516067"/>
    <w:rsid w:val="00516145"/>
    <w:rsid w:val="005161B4"/>
    <w:rsid w:val="005161E3"/>
    <w:rsid w:val="0051634E"/>
    <w:rsid w:val="0051645F"/>
    <w:rsid w:val="005165B3"/>
    <w:rsid w:val="00516852"/>
    <w:rsid w:val="005168A1"/>
    <w:rsid w:val="00516910"/>
    <w:rsid w:val="0051695E"/>
    <w:rsid w:val="0051697B"/>
    <w:rsid w:val="005169B0"/>
    <w:rsid w:val="00516A9E"/>
    <w:rsid w:val="00516BC0"/>
    <w:rsid w:val="00516F07"/>
    <w:rsid w:val="00517148"/>
    <w:rsid w:val="005171BF"/>
    <w:rsid w:val="00517242"/>
    <w:rsid w:val="005172BF"/>
    <w:rsid w:val="00517570"/>
    <w:rsid w:val="0051762A"/>
    <w:rsid w:val="005176C1"/>
    <w:rsid w:val="00517870"/>
    <w:rsid w:val="005179E4"/>
    <w:rsid w:val="00517AD9"/>
    <w:rsid w:val="00517AF9"/>
    <w:rsid w:val="00517CEF"/>
    <w:rsid w:val="00517E3D"/>
    <w:rsid w:val="00517EA4"/>
    <w:rsid w:val="00517FE7"/>
    <w:rsid w:val="00517FF7"/>
    <w:rsid w:val="005200B1"/>
    <w:rsid w:val="00520104"/>
    <w:rsid w:val="005201F5"/>
    <w:rsid w:val="0052035E"/>
    <w:rsid w:val="0052042E"/>
    <w:rsid w:val="0052050B"/>
    <w:rsid w:val="005206F4"/>
    <w:rsid w:val="00520877"/>
    <w:rsid w:val="00520BDD"/>
    <w:rsid w:val="00520DB0"/>
    <w:rsid w:val="00520F47"/>
    <w:rsid w:val="00520FAC"/>
    <w:rsid w:val="00521165"/>
    <w:rsid w:val="005211B1"/>
    <w:rsid w:val="0052122B"/>
    <w:rsid w:val="005212B2"/>
    <w:rsid w:val="0052138A"/>
    <w:rsid w:val="0052138E"/>
    <w:rsid w:val="00521429"/>
    <w:rsid w:val="0052149F"/>
    <w:rsid w:val="005214E3"/>
    <w:rsid w:val="00521678"/>
    <w:rsid w:val="005216FA"/>
    <w:rsid w:val="00521740"/>
    <w:rsid w:val="0052182D"/>
    <w:rsid w:val="00521908"/>
    <w:rsid w:val="00521A7F"/>
    <w:rsid w:val="00521CB0"/>
    <w:rsid w:val="005220FE"/>
    <w:rsid w:val="0052222C"/>
    <w:rsid w:val="00522312"/>
    <w:rsid w:val="0052236D"/>
    <w:rsid w:val="00522384"/>
    <w:rsid w:val="0052247E"/>
    <w:rsid w:val="00522555"/>
    <w:rsid w:val="0052266F"/>
    <w:rsid w:val="005226B5"/>
    <w:rsid w:val="005226F2"/>
    <w:rsid w:val="00522764"/>
    <w:rsid w:val="005227BC"/>
    <w:rsid w:val="005227DE"/>
    <w:rsid w:val="005228C4"/>
    <w:rsid w:val="00522AB7"/>
    <w:rsid w:val="00522B05"/>
    <w:rsid w:val="00522C86"/>
    <w:rsid w:val="00522E92"/>
    <w:rsid w:val="00523097"/>
    <w:rsid w:val="005230F1"/>
    <w:rsid w:val="0052346C"/>
    <w:rsid w:val="00523631"/>
    <w:rsid w:val="0052367E"/>
    <w:rsid w:val="005238F5"/>
    <w:rsid w:val="005239E8"/>
    <w:rsid w:val="00523F29"/>
    <w:rsid w:val="00523F82"/>
    <w:rsid w:val="00523FED"/>
    <w:rsid w:val="00524058"/>
    <w:rsid w:val="005240C5"/>
    <w:rsid w:val="005242BC"/>
    <w:rsid w:val="0052442B"/>
    <w:rsid w:val="00524455"/>
    <w:rsid w:val="005245F1"/>
    <w:rsid w:val="0052474B"/>
    <w:rsid w:val="00524A2C"/>
    <w:rsid w:val="00524A39"/>
    <w:rsid w:val="00524A47"/>
    <w:rsid w:val="00524AC8"/>
    <w:rsid w:val="00524B94"/>
    <w:rsid w:val="00524FEF"/>
    <w:rsid w:val="00525060"/>
    <w:rsid w:val="0052512E"/>
    <w:rsid w:val="00525174"/>
    <w:rsid w:val="0052524F"/>
    <w:rsid w:val="00525283"/>
    <w:rsid w:val="0052532C"/>
    <w:rsid w:val="00525436"/>
    <w:rsid w:val="005254CE"/>
    <w:rsid w:val="0052556E"/>
    <w:rsid w:val="0052562C"/>
    <w:rsid w:val="0052563B"/>
    <w:rsid w:val="00525756"/>
    <w:rsid w:val="005257A7"/>
    <w:rsid w:val="005257EB"/>
    <w:rsid w:val="0052585D"/>
    <w:rsid w:val="00525969"/>
    <w:rsid w:val="0052599E"/>
    <w:rsid w:val="005259A2"/>
    <w:rsid w:val="005259D3"/>
    <w:rsid w:val="00525A57"/>
    <w:rsid w:val="00525AAC"/>
    <w:rsid w:val="00525D1D"/>
    <w:rsid w:val="00525E5A"/>
    <w:rsid w:val="00526132"/>
    <w:rsid w:val="0052636B"/>
    <w:rsid w:val="005264E9"/>
    <w:rsid w:val="00526501"/>
    <w:rsid w:val="00526544"/>
    <w:rsid w:val="005265B0"/>
    <w:rsid w:val="00526633"/>
    <w:rsid w:val="005266A9"/>
    <w:rsid w:val="0052681D"/>
    <w:rsid w:val="00526914"/>
    <w:rsid w:val="00526942"/>
    <w:rsid w:val="00526A79"/>
    <w:rsid w:val="00526AA4"/>
    <w:rsid w:val="00526AF1"/>
    <w:rsid w:val="00526BBC"/>
    <w:rsid w:val="00526C5F"/>
    <w:rsid w:val="00526D19"/>
    <w:rsid w:val="00526DE0"/>
    <w:rsid w:val="00526E37"/>
    <w:rsid w:val="00526E41"/>
    <w:rsid w:val="00526F33"/>
    <w:rsid w:val="005270CF"/>
    <w:rsid w:val="0052719B"/>
    <w:rsid w:val="00527242"/>
    <w:rsid w:val="005272F1"/>
    <w:rsid w:val="005273B2"/>
    <w:rsid w:val="005273BB"/>
    <w:rsid w:val="005273C7"/>
    <w:rsid w:val="005275EC"/>
    <w:rsid w:val="00527B3C"/>
    <w:rsid w:val="00527CC8"/>
    <w:rsid w:val="00527D7C"/>
    <w:rsid w:val="00527E74"/>
    <w:rsid w:val="00527FF1"/>
    <w:rsid w:val="00530069"/>
    <w:rsid w:val="00530115"/>
    <w:rsid w:val="005302E3"/>
    <w:rsid w:val="005302F7"/>
    <w:rsid w:val="00530320"/>
    <w:rsid w:val="00530336"/>
    <w:rsid w:val="0053039A"/>
    <w:rsid w:val="005305A9"/>
    <w:rsid w:val="005305AB"/>
    <w:rsid w:val="00530734"/>
    <w:rsid w:val="0053073D"/>
    <w:rsid w:val="00530743"/>
    <w:rsid w:val="0053096A"/>
    <w:rsid w:val="00530A9D"/>
    <w:rsid w:val="00530B13"/>
    <w:rsid w:val="00530D77"/>
    <w:rsid w:val="005310EC"/>
    <w:rsid w:val="00531174"/>
    <w:rsid w:val="005314F3"/>
    <w:rsid w:val="0053157A"/>
    <w:rsid w:val="00531797"/>
    <w:rsid w:val="005317F9"/>
    <w:rsid w:val="00531913"/>
    <w:rsid w:val="00531ADC"/>
    <w:rsid w:val="00531D41"/>
    <w:rsid w:val="00531DD1"/>
    <w:rsid w:val="00531E42"/>
    <w:rsid w:val="00531EFD"/>
    <w:rsid w:val="005321E1"/>
    <w:rsid w:val="00532621"/>
    <w:rsid w:val="00532638"/>
    <w:rsid w:val="00532844"/>
    <w:rsid w:val="005328F2"/>
    <w:rsid w:val="00532A0E"/>
    <w:rsid w:val="00532CAD"/>
    <w:rsid w:val="00532EA4"/>
    <w:rsid w:val="00532EAB"/>
    <w:rsid w:val="00532ECE"/>
    <w:rsid w:val="00532F52"/>
    <w:rsid w:val="005332B9"/>
    <w:rsid w:val="00533314"/>
    <w:rsid w:val="005333B7"/>
    <w:rsid w:val="005333C3"/>
    <w:rsid w:val="005333E9"/>
    <w:rsid w:val="00533698"/>
    <w:rsid w:val="0053374A"/>
    <w:rsid w:val="00533937"/>
    <w:rsid w:val="005339F7"/>
    <w:rsid w:val="00533A43"/>
    <w:rsid w:val="00533B6D"/>
    <w:rsid w:val="00533B8F"/>
    <w:rsid w:val="00533CA7"/>
    <w:rsid w:val="00533FD3"/>
    <w:rsid w:val="0053403F"/>
    <w:rsid w:val="00534053"/>
    <w:rsid w:val="005340C1"/>
    <w:rsid w:val="0053421C"/>
    <w:rsid w:val="005343B1"/>
    <w:rsid w:val="005344B1"/>
    <w:rsid w:val="00534636"/>
    <w:rsid w:val="0053463F"/>
    <w:rsid w:val="0053467B"/>
    <w:rsid w:val="00534790"/>
    <w:rsid w:val="005347CC"/>
    <w:rsid w:val="0053496C"/>
    <w:rsid w:val="005349DC"/>
    <w:rsid w:val="00534DC5"/>
    <w:rsid w:val="0053504C"/>
    <w:rsid w:val="005352F7"/>
    <w:rsid w:val="00535477"/>
    <w:rsid w:val="005354C8"/>
    <w:rsid w:val="00535592"/>
    <w:rsid w:val="00535600"/>
    <w:rsid w:val="0053566C"/>
    <w:rsid w:val="005356C0"/>
    <w:rsid w:val="00535813"/>
    <w:rsid w:val="0053582F"/>
    <w:rsid w:val="005358AB"/>
    <w:rsid w:val="0053590C"/>
    <w:rsid w:val="005359A9"/>
    <w:rsid w:val="005359CD"/>
    <w:rsid w:val="005359F4"/>
    <w:rsid w:val="00535B1B"/>
    <w:rsid w:val="00535B78"/>
    <w:rsid w:val="00535DB5"/>
    <w:rsid w:val="00535E63"/>
    <w:rsid w:val="00536076"/>
    <w:rsid w:val="00536153"/>
    <w:rsid w:val="0053641E"/>
    <w:rsid w:val="00536434"/>
    <w:rsid w:val="00536555"/>
    <w:rsid w:val="005365B5"/>
    <w:rsid w:val="0053687D"/>
    <w:rsid w:val="005369E6"/>
    <w:rsid w:val="00536A65"/>
    <w:rsid w:val="00536A8F"/>
    <w:rsid w:val="00536AA0"/>
    <w:rsid w:val="00536B23"/>
    <w:rsid w:val="00536B9F"/>
    <w:rsid w:val="00536C0A"/>
    <w:rsid w:val="00536C50"/>
    <w:rsid w:val="00536D61"/>
    <w:rsid w:val="00536DA4"/>
    <w:rsid w:val="00536DB2"/>
    <w:rsid w:val="00536E68"/>
    <w:rsid w:val="005372BD"/>
    <w:rsid w:val="005372E6"/>
    <w:rsid w:val="0053734D"/>
    <w:rsid w:val="00537832"/>
    <w:rsid w:val="00537833"/>
    <w:rsid w:val="0053797E"/>
    <w:rsid w:val="00537A12"/>
    <w:rsid w:val="00537A41"/>
    <w:rsid w:val="00537D22"/>
    <w:rsid w:val="00537D35"/>
    <w:rsid w:val="00537D3F"/>
    <w:rsid w:val="00537E97"/>
    <w:rsid w:val="00537F81"/>
    <w:rsid w:val="0054013D"/>
    <w:rsid w:val="00540207"/>
    <w:rsid w:val="00540375"/>
    <w:rsid w:val="005403E5"/>
    <w:rsid w:val="005404ED"/>
    <w:rsid w:val="00540589"/>
    <w:rsid w:val="00540698"/>
    <w:rsid w:val="00540747"/>
    <w:rsid w:val="00540799"/>
    <w:rsid w:val="005407C3"/>
    <w:rsid w:val="005408E8"/>
    <w:rsid w:val="005408FD"/>
    <w:rsid w:val="00540A87"/>
    <w:rsid w:val="00540ABB"/>
    <w:rsid w:val="00540C26"/>
    <w:rsid w:val="00540E59"/>
    <w:rsid w:val="00540F95"/>
    <w:rsid w:val="00540FA5"/>
    <w:rsid w:val="005410D9"/>
    <w:rsid w:val="00541151"/>
    <w:rsid w:val="0054132D"/>
    <w:rsid w:val="005413CC"/>
    <w:rsid w:val="00541450"/>
    <w:rsid w:val="005414CF"/>
    <w:rsid w:val="00541601"/>
    <w:rsid w:val="00541623"/>
    <w:rsid w:val="0054170F"/>
    <w:rsid w:val="005417F3"/>
    <w:rsid w:val="0054186F"/>
    <w:rsid w:val="00541995"/>
    <w:rsid w:val="00541998"/>
    <w:rsid w:val="005419B1"/>
    <w:rsid w:val="00541AEB"/>
    <w:rsid w:val="00541C39"/>
    <w:rsid w:val="00541F23"/>
    <w:rsid w:val="00541FAF"/>
    <w:rsid w:val="00542133"/>
    <w:rsid w:val="005421DD"/>
    <w:rsid w:val="00542200"/>
    <w:rsid w:val="0054246B"/>
    <w:rsid w:val="00542493"/>
    <w:rsid w:val="00542603"/>
    <w:rsid w:val="0054274F"/>
    <w:rsid w:val="00542A52"/>
    <w:rsid w:val="00542B60"/>
    <w:rsid w:val="00542C7D"/>
    <w:rsid w:val="00542DAE"/>
    <w:rsid w:val="00543197"/>
    <w:rsid w:val="005431D5"/>
    <w:rsid w:val="005431E5"/>
    <w:rsid w:val="005432B6"/>
    <w:rsid w:val="00543384"/>
    <w:rsid w:val="005434AB"/>
    <w:rsid w:val="00543511"/>
    <w:rsid w:val="00543539"/>
    <w:rsid w:val="00543550"/>
    <w:rsid w:val="005435C9"/>
    <w:rsid w:val="005435CA"/>
    <w:rsid w:val="00543605"/>
    <w:rsid w:val="00543755"/>
    <w:rsid w:val="00543AA4"/>
    <w:rsid w:val="00543D73"/>
    <w:rsid w:val="00543DE6"/>
    <w:rsid w:val="00543E3F"/>
    <w:rsid w:val="00543EB7"/>
    <w:rsid w:val="005441AF"/>
    <w:rsid w:val="005444E3"/>
    <w:rsid w:val="00544625"/>
    <w:rsid w:val="005446C1"/>
    <w:rsid w:val="00544706"/>
    <w:rsid w:val="0054472C"/>
    <w:rsid w:val="005448D8"/>
    <w:rsid w:val="00544A95"/>
    <w:rsid w:val="00544B2F"/>
    <w:rsid w:val="00544C74"/>
    <w:rsid w:val="00544C76"/>
    <w:rsid w:val="00544D16"/>
    <w:rsid w:val="00544DEE"/>
    <w:rsid w:val="00545019"/>
    <w:rsid w:val="00545050"/>
    <w:rsid w:val="00545054"/>
    <w:rsid w:val="005450DA"/>
    <w:rsid w:val="0054528B"/>
    <w:rsid w:val="0054530F"/>
    <w:rsid w:val="0054547B"/>
    <w:rsid w:val="0054558D"/>
    <w:rsid w:val="00545601"/>
    <w:rsid w:val="00545653"/>
    <w:rsid w:val="0054571F"/>
    <w:rsid w:val="0054573A"/>
    <w:rsid w:val="00545748"/>
    <w:rsid w:val="00545BD6"/>
    <w:rsid w:val="00545CA5"/>
    <w:rsid w:val="00545CFB"/>
    <w:rsid w:val="00545D60"/>
    <w:rsid w:val="00545F11"/>
    <w:rsid w:val="00545F74"/>
    <w:rsid w:val="0054612F"/>
    <w:rsid w:val="005461F7"/>
    <w:rsid w:val="0054626D"/>
    <w:rsid w:val="0054629C"/>
    <w:rsid w:val="005462E7"/>
    <w:rsid w:val="0054634C"/>
    <w:rsid w:val="00546354"/>
    <w:rsid w:val="00546567"/>
    <w:rsid w:val="005465D8"/>
    <w:rsid w:val="0054666F"/>
    <w:rsid w:val="0054667B"/>
    <w:rsid w:val="005466BC"/>
    <w:rsid w:val="00546745"/>
    <w:rsid w:val="0054677F"/>
    <w:rsid w:val="00546823"/>
    <w:rsid w:val="0054683D"/>
    <w:rsid w:val="005468D4"/>
    <w:rsid w:val="00546F5F"/>
    <w:rsid w:val="00547005"/>
    <w:rsid w:val="005470B4"/>
    <w:rsid w:val="00547192"/>
    <w:rsid w:val="005471AC"/>
    <w:rsid w:val="00547553"/>
    <w:rsid w:val="005475AC"/>
    <w:rsid w:val="005477EA"/>
    <w:rsid w:val="005478F4"/>
    <w:rsid w:val="00547B0A"/>
    <w:rsid w:val="00547B3E"/>
    <w:rsid w:val="00547E71"/>
    <w:rsid w:val="00547F0B"/>
    <w:rsid w:val="00550117"/>
    <w:rsid w:val="0055011E"/>
    <w:rsid w:val="00550263"/>
    <w:rsid w:val="005502BE"/>
    <w:rsid w:val="0055033F"/>
    <w:rsid w:val="0055043A"/>
    <w:rsid w:val="00550461"/>
    <w:rsid w:val="00550530"/>
    <w:rsid w:val="00550685"/>
    <w:rsid w:val="00550854"/>
    <w:rsid w:val="005508E9"/>
    <w:rsid w:val="00550A68"/>
    <w:rsid w:val="00550BC1"/>
    <w:rsid w:val="00550E4D"/>
    <w:rsid w:val="00550EDF"/>
    <w:rsid w:val="00550F5F"/>
    <w:rsid w:val="00550FA9"/>
    <w:rsid w:val="0055117D"/>
    <w:rsid w:val="00551218"/>
    <w:rsid w:val="00551258"/>
    <w:rsid w:val="005513BD"/>
    <w:rsid w:val="0055166B"/>
    <w:rsid w:val="005516B5"/>
    <w:rsid w:val="00551726"/>
    <w:rsid w:val="0055198B"/>
    <w:rsid w:val="00551AB8"/>
    <w:rsid w:val="00551B7F"/>
    <w:rsid w:val="00551CFD"/>
    <w:rsid w:val="00551DD9"/>
    <w:rsid w:val="00551FBC"/>
    <w:rsid w:val="0055202D"/>
    <w:rsid w:val="00552222"/>
    <w:rsid w:val="00552337"/>
    <w:rsid w:val="005523FA"/>
    <w:rsid w:val="00552699"/>
    <w:rsid w:val="00552860"/>
    <w:rsid w:val="005529BC"/>
    <w:rsid w:val="00552A48"/>
    <w:rsid w:val="00552C12"/>
    <w:rsid w:val="00552C8A"/>
    <w:rsid w:val="00552DA3"/>
    <w:rsid w:val="00552EBD"/>
    <w:rsid w:val="00552EF6"/>
    <w:rsid w:val="00552FD6"/>
    <w:rsid w:val="00553154"/>
    <w:rsid w:val="005533A6"/>
    <w:rsid w:val="005533ED"/>
    <w:rsid w:val="0055346C"/>
    <w:rsid w:val="00553575"/>
    <w:rsid w:val="005537CF"/>
    <w:rsid w:val="0055380B"/>
    <w:rsid w:val="00553839"/>
    <w:rsid w:val="005538A0"/>
    <w:rsid w:val="005538A5"/>
    <w:rsid w:val="0055392D"/>
    <w:rsid w:val="005539E5"/>
    <w:rsid w:val="00553B6C"/>
    <w:rsid w:val="00553EB9"/>
    <w:rsid w:val="00553ECF"/>
    <w:rsid w:val="00553FD1"/>
    <w:rsid w:val="005542F6"/>
    <w:rsid w:val="005548B5"/>
    <w:rsid w:val="005548BD"/>
    <w:rsid w:val="005549A2"/>
    <w:rsid w:val="00554C01"/>
    <w:rsid w:val="00554C73"/>
    <w:rsid w:val="00554E22"/>
    <w:rsid w:val="00554E33"/>
    <w:rsid w:val="00555135"/>
    <w:rsid w:val="005552E0"/>
    <w:rsid w:val="005552E8"/>
    <w:rsid w:val="0055547D"/>
    <w:rsid w:val="0055557A"/>
    <w:rsid w:val="005557C9"/>
    <w:rsid w:val="0055584A"/>
    <w:rsid w:val="00555908"/>
    <w:rsid w:val="00555982"/>
    <w:rsid w:val="005559C7"/>
    <w:rsid w:val="00555A5C"/>
    <w:rsid w:val="00555AE3"/>
    <w:rsid w:val="00555B00"/>
    <w:rsid w:val="00555B25"/>
    <w:rsid w:val="00555DE9"/>
    <w:rsid w:val="00555E8C"/>
    <w:rsid w:val="00555ED0"/>
    <w:rsid w:val="00555F4D"/>
    <w:rsid w:val="00556018"/>
    <w:rsid w:val="005560A8"/>
    <w:rsid w:val="00556388"/>
    <w:rsid w:val="0055650D"/>
    <w:rsid w:val="00556582"/>
    <w:rsid w:val="00556622"/>
    <w:rsid w:val="0055667A"/>
    <w:rsid w:val="00556863"/>
    <w:rsid w:val="005568CB"/>
    <w:rsid w:val="00556902"/>
    <w:rsid w:val="00556AA6"/>
    <w:rsid w:val="00556C47"/>
    <w:rsid w:val="00556CCC"/>
    <w:rsid w:val="00556EB4"/>
    <w:rsid w:val="00556F53"/>
    <w:rsid w:val="00556FBE"/>
    <w:rsid w:val="0055701F"/>
    <w:rsid w:val="0055784E"/>
    <w:rsid w:val="00557862"/>
    <w:rsid w:val="005578B6"/>
    <w:rsid w:val="005578C1"/>
    <w:rsid w:val="00557BDA"/>
    <w:rsid w:val="00557C94"/>
    <w:rsid w:val="00557EDF"/>
    <w:rsid w:val="00557F41"/>
    <w:rsid w:val="0056001F"/>
    <w:rsid w:val="0056024E"/>
    <w:rsid w:val="0056038D"/>
    <w:rsid w:val="005605A7"/>
    <w:rsid w:val="005605C4"/>
    <w:rsid w:val="0056073F"/>
    <w:rsid w:val="0056088E"/>
    <w:rsid w:val="00560900"/>
    <w:rsid w:val="00560920"/>
    <w:rsid w:val="0056094C"/>
    <w:rsid w:val="005609C0"/>
    <w:rsid w:val="00560C91"/>
    <w:rsid w:val="00560CC9"/>
    <w:rsid w:val="00560CCB"/>
    <w:rsid w:val="00560D1C"/>
    <w:rsid w:val="00560D75"/>
    <w:rsid w:val="00560F75"/>
    <w:rsid w:val="005615CE"/>
    <w:rsid w:val="0056166E"/>
    <w:rsid w:val="00561683"/>
    <w:rsid w:val="005617DD"/>
    <w:rsid w:val="0056196E"/>
    <w:rsid w:val="00561ADD"/>
    <w:rsid w:val="00561C48"/>
    <w:rsid w:val="00561DCF"/>
    <w:rsid w:val="00561F0A"/>
    <w:rsid w:val="00561F78"/>
    <w:rsid w:val="00561F8B"/>
    <w:rsid w:val="00561FC9"/>
    <w:rsid w:val="00562017"/>
    <w:rsid w:val="00562079"/>
    <w:rsid w:val="005620DB"/>
    <w:rsid w:val="0056213E"/>
    <w:rsid w:val="00562141"/>
    <w:rsid w:val="0056219C"/>
    <w:rsid w:val="005621EC"/>
    <w:rsid w:val="00562258"/>
    <w:rsid w:val="005622E0"/>
    <w:rsid w:val="00562540"/>
    <w:rsid w:val="005627C4"/>
    <w:rsid w:val="00562AAB"/>
    <w:rsid w:val="00562BDA"/>
    <w:rsid w:val="00562EBB"/>
    <w:rsid w:val="00562F45"/>
    <w:rsid w:val="00562F9D"/>
    <w:rsid w:val="00563025"/>
    <w:rsid w:val="005630C5"/>
    <w:rsid w:val="005630DD"/>
    <w:rsid w:val="0056335F"/>
    <w:rsid w:val="00563479"/>
    <w:rsid w:val="005634DC"/>
    <w:rsid w:val="00563519"/>
    <w:rsid w:val="00563595"/>
    <w:rsid w:val="0056359B"/>
    <w:rsid w:val="00563865"/>
    <w:rsid w:val="00563B55"/>
    <w:rsid w:val="00563BA7"/>
    <w:rsid w:val="00563D8A"/>
    <w:rsid w:val="00563EC0"/>
    <w:rsid w:val="00564135"/>
    <w:rsid w:val="005641D6"/>
    <w:rsid w:val="005642BF"/>
    <w:rsid w:val="0056435D"/>
    <w:rsid w:val="0056459F"/>
    <w:rsid w:val="00564672"/>
    <w:rsid w:val="005646F0"/>
    <w:rsid w:val="00564781"/>
    <w:rsid w:val="00564782"/>
    <w:rsid w:val="005647B7"/>
    <w:rsid w:val="0056496F"/>
    <w:rsid w:val="00564B2C"/>
    <w:rsid w:val="00564D1E"/>
    <w:rsid w:val="00564D88"/>
    <w:rsid w:val="00564E76"/>
    <w:rsid w:val="00564EF3"/>
    <w:rsid w:val="0056521A"/>
    <w:rsid w:val="0056535C"/>
    <w:rsid w:val="0056539F"/>
    <w:rsid w:val="005653E5"/>
    <w:rsid w:val="005654B5"/>
    <w:rsid w:val="0056572E"/>
    <w:rsid w:val="005657E3"/>
    <w:rsid w:val="00565842"/>
    <w:rsid w:val="00565865"/>
    <w:rsid w:val="00565BB9"/>
    <w:rsid w:val="00565C18"/>
    <w:rsid w:val="00565C4D"/>
    <w:rsid w:val="00565E30"/>
    <w:rsid w:val="005660E0"/>
    <w:rsid w:val="0056623D"/>
    <w:rsid w:val="0056637F"/>
    <w:rsid w:val="005663A5"/>
    <w:rsid w:val="0056663A"/>
    <w:rsid w:val="00566728"/>
    <w:rsid w:val="0056672B"/>
    <w:rsid w:val="005668B3"/>
    <w:rsid w:val="005668DD"/>
    <w:rsid w:val="00566B44"/>
    <w:rsid w:val="00566C95"/>
    <w:rsid w:val="00566D99"/>
    <w:rsid w:val="00566DBC"/>
    <w:rsid w:val="00566DC1"/>
    <w:rsid w:val="00567033"/>
    <w:rsid w:val="00567204"/>
    <w:rsid w:val="005672AD"/>
    <w:rsid w:val="005672FF"/>
    <w:rsid w:val="00567413"/>
    <w:rsid w:val="00567471"/>
    <w:rsid w:val="0056752B"/>
    <w:rsid w:val="005675DD"/>
    <w:rsid w:val="005675E4"/>
    <w:rsid w:val="00567656"/>
    <w:rsid w:val="0056770B"/>
    <w:rsid w:val="005677D8"/>
    <w:rsid w:val="00567928"/>
    <w:rsid w:val="00567982"/>
    <w:rsid w:val="00567AB7"/>
    <w:rsid w:val="00567B2A"/>
    <w:rsid w:val="00567E17"/>
    <w:rsid w:val="00570034"/>
    <w:rsid w:val="005700A9"/>
    <w:rsid w:val="00570100"/>
    <w:rsid w:val="005701DE"/>
    <w:rsid w:val="00570245"/>
    <w:rsid w:val="005702B0"/>
    <w:rsid w:val="00570306"/>
    <w:rsid w:val="005703B5"/>
    <w:rsid w:val="005703F4"/>
    <w:rsid w:val="00570575"/>
    <w:rsid w:val="00570582"/>
    <w:rsid w:val="0057069F"/>
    <w:rsid w:val="005708AE"/>
    <w:rsid w:val="00570B6C"/>
    <w:rsid w:val="00570B9E"/>
    <w:rsid w:val="00570D22"/>
    <w:rsid w:val="00570D65"/>
    <w:rsid w:val="00570E29"/>
    <w:rsid w:val="00570F17"/>
    <w:rsid w:val="00571062"/>
    <w:rsid w:val="005710B1"/>
    <w:rsid w:val="00571273"/>
    <w:rsid w:val="00571585"/>
    <w:rsid w:val="00571610"/>
    <w:rsid w:val="005717B2"/>
    <w:rsid w:val="005718FE"/>
    <w:rsid w:val="00571959"/>
    <w:rsid w:val="00571BFE"/>
    <w:rsid w:val="00571C60"/>
    <w:rsid w:val="00571C7B"/>
    <w:rsid w:val="00571DBB"/>
    <w:rsid w:val="00572249"/>
    <w:rsid w:val="00572336"/>
    <w:rsid w:val="0057236E"/>
    <w:rsid w:val="00572420"/>
    <w:rsid w:val="00572677"/>
    <w:rsid w:val="0057279F"/>
    <w:rsid w:val="0057298D"/>
    <w:rsid w:val="005729A3"/>
    <w:rsid w:val="005729DC"/>
    <w:rsid w:val="00572A18"/>
    <w:rsid w:val="00572B69"/>
    <w:rsid w:val="00572B73"/>
    <w:rsid w:val="00572DD6"/>
    <w:rsid w:val="00572E3D"/>
    <w:rsid w:val="00572E5F"/>
    <w:rsid w:val="00572E81"/>
    <w:rsid w:val="00572FA8"/>
    <w:rsid w:val="00573107"/>
    <w:rsid w:val="00573202"/>
    <w:rsid w:val="00573284"/>
    <w:rsid w:val="005735EB"/>
    <w:rsid w:val="00573633"/>
    <w:rsid w:val="005736FE"/>
    <w:rsid w:val="005737F4"/>
    <w:rsid w:val="005738AC"/>
    <w:rsid w:val="0057392A"/>
    <w:rsid w:val="00573CF8"/>
    <w:rsid w:val="00573DC9"/>
    <w:rsid w:val="00573E74"/>
    <w:rsid w:val="00573FF8"/>
    <w:rsid w:val="0057407B"/>
    <w:rsid w:val="00574096"/>
    <w:rsid w:val="005742B5"/>
    <w:rsid w:val="005743B8"/>
    <w:rsid w:val="005746BE"/>
    <w:rsid w:val="00574777"/>
    <w:rsid w:val="00574935"/>
    <w:rsid w:val="005749B0"/>
    <w:rsid w:val="00574AD4"/>
    <w:rsid w:val="00574C2D"/>
    <w:rsid w:val="00574CDD"/>
    <w:rsid w:val="00574E27"/>
    <w:rsid w:val="00574F9D"/>
    <w:rsid w:val="00575069"/>
    <w:rsid w:val="0057527A"/>
    <w:rsid w:val="00575394"/>
    <w:rsid w:val="00575547"/>
    <w:rsid w:val="005756A5"/>
    <w:rsid w:val="00575759"/>
    <w:rsid w:val="00575BD4"/>
    <w:rsid w:val="00575D70"/>
    <w:rsid w:val="00575DF4"/>
    <w:rsid w:val="00575F5E"/>
    <w:rsid w:val="00575F89"/>
    <w:rsid w:val="00576077"/>
    <w:rsid w:val="005760F1"/>
    <w:rsid w:val="005764CE"/>
    <w:rsid w:val="005764DE"/>
    <w:rsid w:val="00576567"/>
    <w:rsid w:val="00576620"/>
    <w:rsid w:val="00576701"/>
    <w:rsid w:val="00576BC0"/>
    <w:rsid w:val="00576C73"/>
    <w:rsid w:val="00576CC6"/>
    <w:rsid w:val="00576D3A"/>
    <w:rsid w:val="00576DDC"/>
    <w:rsid w:val="00576E2A"/>
    <w:rsid w:val="00576F33"/>
    <w:rsid w:val="00576F53"/>
    <w:rsid w:val="00576FA4"/>
    <w:rsid w:val="00577106"/>
    <w:rsid w:val="00577123"/>
    <w:rsid w:val="0057714A"/>
    <w:rsid w:val="00577174"/>
    <w:rsid w:val="005771B0"/>
    <w:rsid w:val="00577243"/>
    <w:rsid w:val="00577386"/>
    <w:rsid w:val="0057738E"/>
    <w:rsid w:val="00577703"/>
    <w:rsid w:val="0057772E"/>
    <w:rsid w:val="00577BB3"/>
    <w:rsid w:val="00577BBC"/>
    <w:rsid w:val="00577C35"/>
    <w:rsid w:val="00577C68"/>
    <w:rsid w:val="00577DBE"/>
    <w:rsid w:val="00577DBF"/>
    <w:rsid w:val="00577DDF"/>
    <w:rsid w:val="00577EA1"/>
    <w:rsid w:val="00577ED7"/>
    <w:rsid w:val="00577FE6"/>
    <w:rsid w:val="00580136"/>
    <w:rsid w:val="00580140"/>
    <w:rsid w:val="005801B9"/>
    <w:rsid w:val="005803A1"/>
    <w:rsid w:val="005803E9"/>
    <w:rsid w:val="0058082F"/>
    <w:rsid w:val="00580A80"/>
    <w:rsid w:val="00580B61"/>
    <w:rsid w:val="00580B8F"/>
    <w:rsid w:val="00580DA6"/>
    <w:rsid w:val="00580E4C"/>
    <w:rsid w:val="0058109A"/>
    <w:rsid w:val="00581108"/>
    <w:rsid w:val="005812C8"/>
    <w:rsid w:val="005814A1"/>
    <w:rsid w:val="005814A8"/>
    <w:rsid w:val="00581508"/>
    <w:rsid w:val="005815D2"/>
    <w:rsid w:val="00581655"/>
    <w:rsid w:val="0058170D"/>
    <w:rsid w:val="00581936"/>
    <w:rsid w:val="00581A2C"/>
    <w:rsid w:val="00581A8D"/>
    <w:rsid w:val="00581A8F"/>
    <w:rsid w:val="00581B43"/>
    <w:rsid w:val="00581C59"/>
    <w:rsid w:val="00581CCF"/>
    <w:rsid w:val="00582001"/>
    <w:rsid w:val="0058216E"/>
    <w:rsid w:val="005821BE"/>
    <w:rsid w:val="005821F8"/>
    <w:rsid w:val="005822C8"/>
    <w:rsid w:val="0058240C"/>
    <w:rsid w:val="00582484"/>
    <w:rsid w:val="0058252D"/>
    <w:rsid w:val="00582771"/>
    <w:rsid w:val="005827CA"/>
    <w:rsid w:val="005827D4"/>
    <w:rsid w:val="00582855"/>
    <w:rsid w:val="00582922"/>
    <w:rsid w:val="00582AA9"/>
    <w:rsid w:val="00582C55"/>
    <w:rsid w:val="00582CD4"/>
    <w:rsid w:val="00582E1F"/>
    <w:rsid w:val="00582F09"/>
    <w:rsid w:val="0058306B"/>
    <w:rsid w:val="005831BE"/>
    <w:rsid w:val="005831C3"/>
    <w:rsid w:val="005833D1"/>
    <w:rsid w:val="00583505"/>
    <w:rsid w:val="0058366B"/>
    <w:rsid w:val="00583B05"/>
    <w:rsid w:val="00583C85"/>
    <w:rsid w:val="00583F95"/>
    <w:rsid w:val="005840DE"/>
    <w:rsid w:val="0058416C"/>
    <w:rsid w:val="005841C9"/>
    <w:rsid w:val="005843C4"/>
    <w:rsid w:val="0058460A"/>
    <w:rsid w:val="0058464D"/>
    <w:rsid w:val="005846B1"/>
    <w:rsid w:val="005846C3"/>
    <w:rsid w:val="005847F1"/>
    <w:rsid w:val="00584861"/>
    <w:rsid w:val="00584C14"/>
    <w:rsid w:val="00584EB7"/>
    <w:rsid w:val="00584ED3"/>
    <w:rsid w:val="00584EEA"/>
    <w:rsid w:val="00585074"/>
    <w:rsid w:val="005850D7"/>
    <w:rsid w:val="005850FB"/>
    <w:rsid w:val="00585106"/>
    <w:rsid w:val="005852C3"/>
    <w:rsid w:val="0058540E"/>
    <w:rsid w:val="0058546A"/>
    <w:rsid w:val="005854AB"/>
    <w:rsid w:val="00585698"/>
    <w:rsid w:val="005857B9"/>
    <w:rsid w:val="005858D0"/>
    <w:rsid w:val="0058590E"/>
    <w:rsid w:val="0058599F"/>
    <w:rsid w:val="005859D8"/>
    <w:rsid w:val="00585B59"/>
    <w:rsid w:val="00585B74"/>
    <w:rsid w:val="00585BE7"/>
    <w:rsid w:val="00585D37"/>
    <w:rsid w:val="00585F89"/>
    <w:rsid w:val="0058603C"/>
    <w:rsid w:val="00586169"/>
    <w:rsid w:val="005862A5"/>
    <w:rsid w:val="005863EA"/>
    <w:rsid w:val="0058644C"/>
    <w:rsid w:val="00586518"/>
    <w:rsid w:val="005865A5"/>
    <w:rsid w:val="005866CD"/>
    <w:rsid w:val="005866DC"/>
    <w:rsid w:val="005869A9"/>
    <w:rsid w:val="00586A48"/>
    <w:rsid w:val="00586ACE"/>
    <w:rsid w:val="00586B31"/>
    <w:rsid w:val="00586C08"/>
    <w:rsid w:val="00586C90"/>
    <w:rsid w:val="00586E5D"/>
    <w:rsid w:val="00586EF1"/>
    <w:rsid w:val="0058701B"/>
    <w:rsid w:val="00587051"/>
    <w:rsid w:val="005870D4"/>
    <w:rsid w:val="00587142"/>
    <w:rsid w:val="00587266"/>
    <w:rsid w:val="00587448"/>
    <w:rsid w:val="00587562"/>
    <w:rsid w:val="00587659"/>
    <w:rsid w:val="0058770A"/>
    <w:rsid w:val="005877B1"/>
    <w:rsid w:val="00587836"/>
    <w:rsid w:val="005878B3"/>
    <w:rsid w:val="00587B84"/>
    <w:rsid w:val="00587BB9"/>
    <w:rsid w:val="00587D1E"/>
    <w:rsid w:val="005901A6"/>
    <w:rsid w:val="005901BB"/>
    <w:rsid w:val="005901E7"/>
    <w:rsid w:val="00590379"/>
    <w:rsid w:val="005904A8"/>
    <w:rsid w:val="005904BB"/>
    <w:rsid w:val="00590506"/>
    <w:rsid w:val="005905A6"/>
    <w:rsid w:val="00590659"/>
    <w:rsid w:val="0059076B"/>
    <w:rsid w:val="00590A0E"/>
    <w:rsid w:val="00590ACE"/>
    <w:rsid w:val="00590B4C"/>
    <w:rsid w:val="00590BE2"/>
    <w:rsid w:val="00590D4F"/>
    <w:rsid w:val="00590E39"/>
    <w:rsid w:val="00590E65"/>
    <w:rsid w:val="005910C6"/>
    <w:rsid w:val="0059122C"/>
    <w:rsid w:val="0059129D"/>
    <w:rsid w:val="005912A6"/>
    <w:rsid w:val="005912C8"/>
    <w:rsid w:val="005913FC"/>
    <w:rsid w:val="005914B3"/>
    <w:rsid w:val="00591593"/>
    <w:rsid w:val="005915E7"/>
    <w:rsid w:val="005916DF"/>
    <w:rsid w:val="0059193C"/>
    <w:rsid w:val="00591B00"/>
    <w:rsid w:val="00591C1C"/>
    <w:rsid w:val="00591C23"/>
    <w:rsid w:val="00591D2B"/>
    <w:rsid w:val="00591DE1"/>
    <w:rsid w:val="00591E16"/>
    <w:rsid w:val="00591E3D"/>
    <w:rsid w:val="00591EA3"/>
    <w:rsid w:val="00591EB3"/>
    <w:rsid w:val="00591F3D"/>
    <w:rsid w:val="005920A0"/>
    <w:rsid w:val="005920A3"/>
    <w:rsid w:val="005920AC"/>
    <w:rsid w:val="0059219A"/>
    <w:rsid w:val="0059226D"/>
    <w:rsid w:val="005922FC"/>
    <w:rsid w:val="005923CA"/>
    <w:rsid w:val="0059244E"/>
    <w:rsid w:val="005924FF"/>
    <w:rsid w:val="00592695"/>
    <w:rsid w:val="0059284F"/>
    <w:rsid w:val="00592A5D"/>
    <w:rsid w:val="00592AAD"/>
    <w:rsid w:val="00592B38"/>
    <w:rsid w:val="00592BAA"/>
    <w:rsid w:val="00592D89"/>
    <w:rsid w:val="00592DC8"/>
    <w:rsid w:val="00592E62"/>
    <w:rsid w:val="0059300A"/>
    <w:rsid w:val="0059315E"/>
    <w:rsid w:val="005931F0"/>
    <w:rsid w:val="0059331D"/>
    <w:rsid w:val="00593466"/>
    <w:rsid w:val="005934AB"/>
    <w:rsid w:val="0059355B"/>
    <w:rsid w:val="005936AC"/>
    <w:rsid w:val="00593ADD"/>
    <w:rsid w:val="00593DCF"/>
    <w:rsid w:val="00593EDF"/>
    <w:rsid w:val="00593F56"/>
    <w:rsid w:val="00593F6F"/>
    <w:rsid w:val="0059419B"/>
    <w:rsid w:val="005941BF"/>
    <w:rsid w:val="005942A6"/>
    <w:rsid w:val="005944BF"/>
    <w:rsid w:val="0059469E"/>
    <w:rsid w:val="005946EB"/>
    <w:rsid w:val="00594A44"/>
    <w:rsid w:val="00594A4E"/>
    <w:rsid w:val="00594BFA"/>
    <w:rsid w:val="00594D24"/>
    <w:rsid w:val="00594D50"/>
    <w:rsid w:val="00594E67"/>
    <w:rsid w:val="00594ECD"/>
    <w:rsid w:val="0059505A"/>
    <w:rsid w:val="00595080"/>
    <w:rsid w:val="00595329"/>
    <w:rsid w:val="005953FB"/>
    <w:rsid w:val="0059553D"/>
    <w:rsid w:val="00595565"/>
    <w:rsid w:val="0059563E"/>
    <w:rsid w:val="0059569C"/>
    <w:rsid w:val="005956B7"/>
    <w:rsid w:val="00595896"/>
    <w:rsid w:val="005958B5"/>
    <w:rsid w:val="005958C4"/>
    <w:rsid w:val="00595E93"/>
    <w:rsid w:val="00595F08"/>
    <w:rsid w:val="00595F68"/>
    <w:rsid w:val="0059615A"/>
    <w:rsid w:val="005961AF"/>
    <w:rsid w:val="00596245"/>
    <w:rsid w:val="00596288"/>
    <w:rsid w:val="0059644E"/>
    <w:rsid w:val="0059659A"/>
    <w:rsid w:val="00596631"/>
    <w:rsid w:val="005966FA"/>
    <w:rsid w:val="0059679A"/>
    <w:rsid w:val="00596801"/>
    <w:rsid w:val="005968B1"/>
    <w:rsid w:val="005968F1"/>
    <w:rsid w:val="00596AE6"/>
    <w:rsid w:val="00596D10"/>
    <w:rsid w:val="00596D8F"/>
    <w:rsid w:val="00596D97"/>
    <w:rsid w:val="00596E05"/>
    <w:rsid w:val="00596E54"/>
    <w:rsid w:val="00596F70"/>
    <w:rsid w:val="00596FAE"/>
    <w:rsid w:val="00597083"/>
    <w:rsid w:val="005970BF"/>
    <w:rsid w:val="005970C6"/>
    <w:rsid w:val="005971C6"/>
    <w:rsid w:val="005973E9"/>
    <w:rsid w:val="0059746B"/>
    <w:rsid w:val="0059772C"/>
    <w:rsid w:val="005977D3"/>
    <w:rsid w:val="005978C4"/>
    <w:rsid w:val="00597975"/>
    <w:rsid w:val="00597B84"/>
    <w:rsid w:val="00597C10"/>
    <w:rsid w:val="00597D4F"/>
    <w:rsid w:val="00597D91"/>
    <w:rsid w:val="00597FEA"/>
    <w:rsid w:val="005A0066"/>
    <w:rsid w:val="005A00A9"/>
    <w:rsid w:val="005A00D8"/>
    <w:rsid w:val="005A0183"/>
    <w:rsid w:val="005A0238"/>
    <w:rsid w:val="005A029D"/>
    <w:rsid w:val="005A02E1"/>
    <w:rsid w:val="005A02EC"/>
    <w:rsid w:val="005A0443"/>
    <w:rsid w:val="005A0847"/>
    <w:rsid w:val="005A0935"/>
    <w:rsid w:val="005A094A"/>
    <w:rsid w:val="005A095E"/>
    <w:rsid w:val="005A0A79"/>
    <w:rsid w:val="005A0BB2"/>
    <w:rsid w:val="005A0C00"/>
    <w:rsid w:val="005A0CE9"/>
    <w:rsid w:val="005A0D5B"/>
    <w:rsid w:val="005A0DF9"/>
    <w:rsid w:val="005A0F2F"/>
    <w:rsid w:val="005A0FCF"/>
    <w:rsid w:val="005A1098"/>
    <w:rsid w:val="005A1104"/>
    <w:rsid w:val="005A11A2"/>
    <w:rsid w:val="005A1281"/>
    <w:rsid w:val="005A12C0"/>
    <w:rsid w:val="005A12D8"/>
    <w:rsid w:val="005A1406"/>
    <w:rsid w:val="005A1564"/>
    <w:rsid w:val="005A1623"/>
    <w:rsid w:val="005A16AD"/>
    <w:rsid w:val="005A16F3"/>
    <w:rsid w:val="005A1D55"/>
    <w:rsid w:val="005A1DC8"/>
    <w:rsid w:val="005A21BB"/>
    <w:rsid w:val="005A2261"/>
    <w:rsid w:val="005A22BB"/>
    <w:rsid w:val="005A256C"/>
    <w:rsid w:val="005A25AB"/>
    <w:rsid w:val="005A27A0"/>
    <w:rsid w:val="005A27B3"/>
    <w:rsid w:val="005A29C7"/>
    <w:rsid w:val="005A2C7D"/>
    <w:rsid w:val="005A2D4D"/>
    <w:rsid w:val="005A3189"/>
    <w:rsid w:val="005A31B1"/>
    <w:rsid w:val="005A3210"/>
    <w:rsid w:val="005A3245"/>
    <w:rsid w:val="005A32E1"/>
    <w:rsid w:val="005A3540"/>
    <w:rsid w:val="005A355B"/>
    <w:rsid w:val="005A36CB"/>
    <w:rsid w:val="005A37F8"/>
    <w:rsid w:val="005A39AA"/>
    <w:rsid w:val="005A3A17"/>
    <w:rsid w:val="005A3A4E"/>
    <w:rsid w:val="005A3A53"/>
    <w:rsid w:val="005A3B29"/>
    <w:rsid w:val="005A3B43"/>
    <w:rsid w:val="005A3BF0"/>
    <w:rsid w:val="005A3C9F"/>
    <w:rsid w:val="005A3CA1"/>
    <w:rsid w:val="005A3D37"/>
    <w:rsid w:val="005A3D3E"/>
    <w:rsid w:val="005A3D81"/>
    <w:rsid w:val="005A409E"/>
    <w:rsid w:val="005A4118"/>
    <w:rsid w:val="005A4248"/>
    <w:rsid w:val="005A45FA"/>
    <w:rsid w:val="005A4890"/>
    <w:rsid w:val="005A48FA"/>
    <w:rsid w:val="005A4907"/>
    <w:rsid w:val="005A49C8"/>
    <w:rsid w:val="005A49F8"/>
    <w:rsid w:val="005A4B14"/>
    <w:rsid w:val="005A4C92"/>
    <w:rsid w:val="005A4D2F"/>
    <w:rsid w:val="005A4DB8"/>
    <w:rsid w:val="005A4E46"/>
    <w:rsid w:val="005A50B0"/>
    <w:rsid w:val="005A526A"/>
    <w:rsid w:val="005A52DB"/>
    <w:rsid w:val="005A541B"/>
    <w:rsid w:val="005A5465"/>
    <w:rsid w:val="005A5488"/>
    <w:rsid w:val="005A54F7"/>
    <w:rsid w:val="005A58D7"/>
    <w:rsid w:val="005A593A"/>
    <w:rsid w:val="005A5989"/>
    <w:rsid w:val="005A59A0"/>
    <w:rsid w:val="005A59FC"/>
    <w:rsid w:val="005A5CB4"/>
    <w:rsid w:val="005A5CEE"/>
    <w:rsid w:val="005A5EEF"/>
    <w:rsid w:val="005A6259"/>
    <w:rsid w:val="005A6331"/>
    <w:rsid w:val="005A63A7"/>
    <w:rsid w:val="005A6578"/>
    <w:rsid w:val="005A65FB"/>
    <w:rsid w:val="005A67C8"/>
    <w:rsid w:val="005A6894"/>
    <w:rsid w:val="005A6962"/>
    <w:rsid w:val="005A69DD"/>
    <w:rsid w:val="005A6A6D"/>
    <w:rsid w:val="005A6C56"/>
    <w:rsid w:val="005A6DFE"/>
    <w:rsid w:val="005A6FD6"/>
    <w:rsid w:val="005A7257"/>
    <w:rsid w:val="005A72E3"/>
    <w:rsid w:val="005A74CD"/>
    <w:rsid w:val="005A75CC"/>
    <w:rsid w:val="005A767B"/>
    <w:rsid w:val="005A781E"/>
    <w:rsid w:val="005A789A"/>
    <w:rsid w:val="005A797C"/>
    <w:rsid w:val="005A79D5"/>
    <w:rsid w:val="005A7A5C"/>
    <w:rsid w:val="005A7A68"/>
    <w:rsid w:val="005A7AE0"/>
    <w:rsid w:val="005A7B2E"/>
    <w:rsid w:val="005A7BE9"/>
    <w:rsid w:val="005A7C1B"/>
    <w:rsid w:val="005A7CB5"/>
    <w:rsid w:val="005A7D12"/>
    <w:rsid w:val="005A7F48"/>
    <w:rsid w:val="005B009E"/>
    <w:rsid w:val="005B03D7"/>
    <w:rsid w:val="005B079F"/>
    <w:rsid w:val="005B084A"/>
    <w:rsid w:val="005B08D1"/>
    <w:rsid w:val="005B0912"/>
    <w:rsid w:val="005B0950"/>
    <w:rsid w:val="005B096F"/>
    <w:rsid w:val="005B0A23"/>
    <w:rsid w:val="005B0B21"/>
    <w:rsid w:val="005B0BB8"/>
    <w:rsid w:val="005B0BEB"/>
    <w:rsid w:val="005B0D60"/>
    <w:rsid w:val="005B0D6D"/>
    <w:rsid w:val="005B0DE3"/>
    <w:rsid w:val="005B0ED6"/>
    <w:rsid w:val="005B1063"/>
    <w:rsid w:val="005B108B"/>
    <w:rsid w:val="005B114E"/>
    <w:rsid w:val="005B11B6"/>
    <w:rsid w:val="005B120E"/>
    <w:rsid w:val="005B126F"/>
    <w:rsid w:val="005B12E4"/>
    <w:rsid w:val="005B14F0"/>
    <w:rsid w:val="005B16DB"/>
    <w:rsid w:val="005B177B"/>
    <w:rsid w:val="005B188B"/>
    <w:rsid w:val="005B191D"/>
    <w:rsid w:val="005B1948"/>
    <w:rsid w:val="005B19DF"/>
    <w:rsid w:val="005B19F1"/>
    <w:rsid w:val="005B1CF5"/>
    <w:rsid w:val="005B1D5E"/>
    <w:rsid w:val="005B1D6A"/>
    <w:rsid w:val="005B1DF7"/>
    <w:rsid w:val="005B1FC2"/>
    <w:rsid w:val="005B2024"/>
    <w:rsid w:val="005B205F"/>
    <w:rsid w:val="005B20A3"/>
    <w:rsid w:val="005B20AA"/>
    <w:rsid w:val="005B20D1"/>
    <w:rsid w:val="005B210A"/>
    <w:rsid w:val="005B2319"/>
    <w:rsid w:val="005B2389"/>
    <w:rsid w:val="005B2415"/>
    <w:rsid w:val="005B27F5"/>
    <w:rsid w:val="005B2B0B"/>
    <w:rsid w:val="005B2B48"/>
    <w:rsid w:val="005B2BF7"/>
    <w:rsid w:val="005B2C80"/>
    <w:rsid w:val="005B2CE5"/>
    <w:rsid w:val="005B30F2"/>
    <w:rsid w:val="005B31B9"/>
    <w:rsid w:val="005B3283"/>
    <w:rsid w:val="005B338F"/>
    <w:rsid w:val="005B33E7"/>
    <w:rsid w:val="005B3477"/>
    <w:rsid w:val="005B36A3"/>
    <w:rsid w:val="005B38B2"/>
    <w:rsid w:val="005B38F4"/>
    <w:rsid w:val="005B3BE0"/>
    <w:rsid w:val="005B3C5F"/>
    <w:rsid w:val="005B3D26"/>
    <w:rsid w:val="005B3DAA"/>
    <w:rsid w:val="005B3ED2"/>
    <w:rsid w:val="005B3F6C"/>
    <w:rsid w:val="005B4053"/>
    <w:rsid w:val="005B412E"/>
    <w:rsid w:val="005B4161"/>
    <w:rsid w:val="005B43F7"/>
    <w:rsid w:val="005B4427"/>
    <w:rsid w:val="005B4522"/>
    <w:rsid w:val="005B4579"/>
    <w:rsid w:val="005B48D7"/>
    <w:rsid w:val="005B4A19"/>
    <w:rsid w:val="005B4C46"/>
    <w:rsid w:val="005B4CD8"/>
    <w:rsid w:val="005B4DC8"/>
    <w:rsid w:val="005B4E24"/>
    <w:rsid w:val="005B51AE"/>
    <w:rsid w:val="005B5224"/>
    <w:rsid w:val="005B5722"/>
    <w:rsid w:val="005B5879"/>
    <w:rsid w:val="005B5A55"/>
    <w:rsid w:val="005B5E1A"/>
    <w:rsid w:val="005B5E43"/>
    <w:rsid w:val="005B5E6A"/>
    <w:rsid w:val="005B5FCF"/>
    <w:rsid w:val="005B61E1"/>
    <w:rsid w:val="005B6387"/>
    <w:rsid w:val="005B64B2"/>
    <w:rsid w:val="005B64EF"/>
    <w:rsid w:val="005B6511"/>
    <w:rsid w:val="005B6649"/>
    <w:rsid w:val="005B66EE"/>
    <w:rsid w:val="005B6C0A"/>
    <w:rsid w:val="005B6C72"/>
    <w:rsid w:val="005B6EA8"/>
    <w:rsid w:val="005B6F8E"/>
    <w:rsid w:val="005B6FE9"/>
    <w:rsid w:val="005B710F"/>
    <w:rsid w:val="005B719E"/>
    <w:rsid w:val="005B7291"/>
    <w:rsid w:val="005B754C"/>
    <w:rsid w:val="005B769E"/>
    <w:rsid w:val="005B776E"/>
    <w:rsid w:val="005B7786"/>
    <w:rsid w:val="005B791C"/>
    <w:rsid w:val="005B7A58"/>
    <w:rsid w:val="005B7B9A"/>
    <w:rsid w:val="005B7BCB"/>
    <w:rsid w:val="005B7C52"/>
    <w:rsid w:val="005B7E51"/>
    <w:rsid w:val="005B7ED6"/>
    <w:rsid w:val="005B7F15"/>
    <w:rsid w:val="005C03BF"/>
    <w:rsid w:val="005C03DD"/>
    <w:rsid w:val="005C04B9"/>
    <w:rsid w:val="005C0518"/>
    <w:rsid w:val="005C0743"/>
    <w:rsid w:val="005C0773"/>
    <w:rsid w:val="005C09AB"/>
    <w:rsid w:val="005C0AED"/>
    <w:rsid w:val="005C0C6E"/>
    <w:rsid w:val="005C0C9F"/>
    <w:rsid w:val="005C0E3C"/>
    <w:rsid w:val="005C0E71"/>
    <w:rsid w:val="005C0F02"/>
    <w:rsid w:val="005C0F0D"/>
    <w:rsid w:val="005C0F3E"/>
    <w:rsid w:val="005C0FEE"/>
    <w:rsid w:val="005C1019"/>
    <w:rsid w:val="005C1038"/>
    <w:rsid w:val="005C135E"/>
    <w:rsid w:val="005C13CB"/>
    <w:rsid w:val="005C13E9"/>
    <w:rsid w:val="005C1688"/>
    <w:rsid w:val="005C1708"/>
    <w:rsid w:val="005C1798"/>
    <w:rsid w:val="005C188E"/>
    <w:rsid w:val="005C189A"/>
    <w:rsid w:val="005C1AB9"/>
    <w:rsid w:val="005C1AD8"/>
    <w:rsid w:val="005C1D27"/>
    <w:rsid w:val="005C1ECC"/>
    <w:rsid w:val="005C1F43"/>
    <w:rsid w:val="005C2067"/>
    <w:rsid w:val="005C20F7"/>
    <w:rsid w:val="005C2196"/>
    <w:rsid w:val="005C21B0"/>
    <w:rsid w:val="005C22E6"/>
    <w:rsid w:val="005C2499"/>
    <w:rsid w:val="005C24BB"/>
    <w:rsid w:val="005C256F"/>
    <w:rsid w:val="005C2667"/>
    <w:rsid w:val="005C26E1"/>
    <w:rsid w:val="005C26EF"/>
    <w:rsid w:val="005C27B0"/>
    <w:rsid w:val="005C29CD"/>
    <w:rsid w:val="005C2AD7"/>
    <w:rsid w:val="005C2B0E"/>
    <w:rsid w:val="005C2BA3"/>
    <w:rsid w:val="005C2CA0"/>
    <w:rsid w:val="005C2D29"/>
    <w:rsid w:val="005C2D6E"/>
    <w:rsid w:val="005C2E30"/>
    <w:rsid w:val="005C2E3C"/>
    <w:rsid w:val="005C2FE4"/>
    <w:rsid w:val="005C31DD"/>
    <w:rsid w:val="005C329E"/>
    <w:rsid w:val="005C32EA"/>
    <w:rsid w:val="005C34D5"/>
    <w:rsid w:val="005C34EB"/>
    <w:rsid w:val="005C35E8"/>
    <w:rsid w:val="005C3605"/>
    <w:rsid w:val="005C371B"/>
    <w:rsid w:val="005C380A"/>
    <w:rsid w:val="005C38A0"/>
    <w:rsid w:val="005C3984"/>
    <w:rsid w:val="005C3A90"/>
    <w:rsid w:val="005C3BDA"/>
    <w:rsid w:val="005C3C19"/>
    <w:rsid w:val="005C3CFA"/>
    <w:rsid w:val="005C3DA7"/>
    <w:rsid w:val="005C3DDF"/>
    <w:rsid w:val="005C3F90"/>
    <w:rsid w:val="005C408B"/>
    <w:rsid w:val="005C427D"/>
    <w:rsid w:val="005C4469"/>
    <w:rsid w:val="005C44AD"/>
    <w:rsid w:val="005C44D6"/>
    <w:rsid w:val="005C44E8"/>
    <w:rsid w:val="005C461C"/>
    <w:rsid w:val="005C462C"/>
    <w:rsid w:val="005C46CC"/>
    <w:rsid w:val="005C4745"/>
    <w:rsid w:val="005C475F"/>
    <w:rsid w:val="005C476A"/>
    <w:rsid w:val="005C48D1"/>
    <w:rsid w:val="005C4AD8"/>
    <w:rsid w:val="005C4BB7"/>
    <w:rsid w:val="005C4C5B"/>
    <w:rsid w:val="005C4D2B"/>
    <w:rsid w:val="005C4D38"/>
    <w:rsid w:val="005C4E8A"/>
    <w:rsid w:val="005C4F98"/>
    <w:rsid w:val="005C5615"/>
    <w:rsid w:val="005C564B"/>
    <w:rsid w:val="005C5A15"/>
    <w:rsid w:val="005C5A23"/>
    <w:rsid w:val="005C5A34"/>
    <w:rsid w:val="005C5AFF"/>
    <w:rsid w:val="005C5D54"/>
    <w:rsid w:val="005C5FDC"/>
    <w:rsid w:val="005C5FE6"/>
    <w:rsid w:val="005C6106"/>
    <w:rsid w:val="005C652D"/>
    <w:rsid w:val="005C65AC"/>
    <w:rsid w:val="005C66E4"/>
    <w:rsid w:val="005C6744"/>
    <w:rsid w:val="005C6820"/>
    <w:rsid w:val="005C6901"/>
    <w:rsid w:val="005C69CC"/>
    <w:rsid w:val="005C6B0C"/>
    <w:rsid w:val="005C6B29"/>
    <w:rsid w:val="005C6C88"/>
    <w:rsid w:val="005C6E52"/>
    <w:rsid w:val="005C6FB7"/>
    <w:rsid w:val="005C7024"/>
    <w:rsid w:val="005C7035"/>
    <w:rsid w:val="005C71D7"/>
    <w:rsid w:val="005C74F0"/>
    <w:rsid w:val="005C74FD"/>
    <w:rsid w:val="005C7505"/>
    <w:rsid w:val="005C75A4"/>
    <w:rsid w:val="005C75D2"/>
    <w:rsid w:val="005C7840"/>
    <w:rsid w:val="005C78CC"/>
    <w:rsid w:val="005C7DA8"/>
    <w:rsid w:val="005C7E02"/>
    <w:rsid w:val="005C7F6B"/>
    <w:rsid w:val="005D02D5"/>
    <w:rsid w:val="005D0349"/>
    <w:rsid w:val="005D048E"/>
    <w:rsid w:val="005D06B0"/>
    <w:rsid w:val="005D0788"/>
    <w:rsid w:val="005D07D6"/>
    <w:rsid w:val="005D092E"/>
    <w:rsid w:val="005D09EF"/>
    <w:rsid w:val="005D0B29"/>
    <w:rsid w:val="005D0BFA"/>
    <w:rsid w:val="005D0E2C"/>
    <w:rsid w:val="005D0E3C"/>
    <w:rsid w:val="005D0F71"/>
    <w:rsid w:val="005D1075"/>
    <w:rsid w:val="005D10A1"/>
    <w:rsid w:val="005D10F1"/>
    <w:rsid w:val="005D110E"/>
    <w:rsid w:val="005D1117"/>
    <w:rsid w:val="005D12AF"/>
    <w:rsid w:val="005D12EE"/>
    <w:rsid w:val="005D1392"/>
    <w:rsid w:val="005D139A"/>
    <w:rsid w:val="005D13AD"/>
    <w:rsid w:val="005D14C2"/>
    <w:rsid w:val="005D1559"/>
    <w:rsid w:val="005D16EB"/>
    <w:rsid w:val="005D16F4"/>
    <w:rsid w:val="005D1723"/>
    <w:rsid w:val="005D1ABC"/>
    <w:rsid w:val="005D1BA6"/>
    <w:rsid w:val="005D1C3B"/>
    <w:rsid w:val="005D1D19"/>
    <w:rsid w:val="005D1E10"/>
    <w:rsid w:val="005D1EB6"/>
    <w:rsid w:val="005D1F05"/>
    <w:rsid w:val="005D1F25"/>
    <w:rsid w:val="005D2012"/>
    <w:rsid w:val="005D22B6"/>
    <w:rsid w:val="005D2350"/>
    <w:rsid w:val="005D24B2"/>
    <w:rsid w:val="005D25DA"/>
    <w:rsid w:val="005D276F"/>
    <w:rsid w:val="005D2AEA"/>
    <w:rsid w:val="005D2B2A"/>
    <w:rsid w:val="005D2BA5"/>
    <w:rsid w:val="005D2C64"/>
    <w:rsid w:val="005D2D84"/>
    <w:rsid w:val="005D2F29"/>
    <w:rsid w:val="005D2F9C"/>
    <w:rsid w:val="005D3069"/>
    <w:rsid w:val="005D3160"/>
    <w:rsid w:val="005D31DC"/>
    <w:rsid w:val="005D345F"/>
    <w:rsid w:val="005D34D0"/>
    <w:rsid w:val="005D36D4"/>
    <w:rsid w:val="005D3774"/>
    <w:rsid w:val="005D3857"/>
    <w:rsid w:val="005D3984"/>
    <w:rsid w:val="005D3A86"/>
    <w:rsid w:val="005D3AF5"/>
    <w:rsid w:val="005D3B78"/>
    <w:rsid w:val="005D3B7A"/>
    <w:rsid w:val="005D3BAD"/>
    <w:rsid w:val="005D3F49"/>
    <w:rsid w:val="005D3FC1"/>
    <w:rsid w:val="005D4014"/>
    <w:rsid w:val="005D410C"/>
    <w:rsid w:val="005D424C"/>
    <w:rsid w:val="005D44A5"/>
    <w:rsid w:val="005D45C3"/>
    <w:rsid w:val="005D463C"/>
    <w:rsid w:val="005D46D2"/>
    <w:rsid w:val="005D4AF8"/>
    <w:rsid w:val="005D4C5D"/>
    <w:rsid w:val="005D4C95"/>
    <w:rsid w:val="005D4D6A"/>
    <w:rsid w:val="005D4FBC"/>
    <w:rsid w:val="005D531E"/>
    <w:rsid w:val="005D53CB"/>
    <w:rsid w:val="005D53FC"/>
    <w:rsid w:val="005D54FE"/>
    <w:rsid w:val="005D5519"/>
    <w:rsid w:val="005D551B"/>
    <w:rsid w:val="005D55D6"/>
    <w:rsid w:val="005D56DC"/>
    <w:rsid w:val="005D5809"/>
    <w:rsid w:val="005D5A58"/>
    <w:rsid w:val="005D5BC5"/>
    <w:rsid w:val="005D5FDA"/>
    <w:rsid w:val="005D6038"/>
    <w:rsid w:val="005D60D5"/>
    <w:rsid w:val="005D613C"/>
    <w:rsid w:val="005D6146"/>
    <w:rsid w:val="005D6185"/>
    <w:rsid w:val="005D61C1"/>
    <w:rsid w:val="005D6474"/>
    <w:rsid w:val="005D64EC"/>
    <w:rsid w:val="005D6583"/>
    <w:rsid w:val="005D663C"/>
    <w:rsid w:val="005D665A"/>
    <w:rsid w:val="005D6661"/>
    <w:rsid w:val="005D66CB"/>
    <w:rsid w:val="005D67F4"/>
    <w:rsid w:val="005D6808"/>
    <w:rsid w:val="005D687B"/>
    <w:rsid w:val="005D687F"/>
    <w:rsid w:val="005D6B46"/>
    <w:rsid w:val="005D6C5A"/>
    <w:rsid w:val="005D6D20"/>
    <w:rsid w:val="005D6E31"/>
    <w:rsid w:val="005D6E5D"/>
    <w:rsid w:val="005D71FE"/>
    <w:rsid w:val="005D72A3"/>
    <w:rsid w:val="005D7371"/>
    <w:rsid w:val="005D7444"/>
    <w:rsid w:val="005D74CC"/>
    <w:rsid w:val="005D7524"/>
    <w:rsid w:val="005D77AC"/>
    <w:rsid w:val="005D7973"/>
    <w:rsid w:val="005D7AD0"/>
    <w:rsid w:val="005D7B25"/>
    <w:rsid w:val="005D7BDF"/>
    <w:rsid w:val="005D7CA3"/>
    <w:rsid w:val="005D7CA8"/>
    <w:rsid w:val="005D7CD9"/>
    <w:rsid w:val="005E01CD"/>
    <w:rsid w:val="005E033C"/>
    <w:rsid w:val="005E0362"/>
    <w:rsid w:val="005E0416"/>
    <w:rsid w:val="005E05B4"/>
    <w:rsid w:val="005E0985"/>
    <w:rsid w:val="005E09C8"/>
    <w:rsid w:val="005E0A2B"/>
    <w:rsid w:val="005E0B3F"/>
    <w:rsid w:val="005E0E6E"/>
    <w:rsid w:val="005E1117"/>
    <w:rsid w:val="005E1175"/>
    <w:rsid w:val="005E11EA"/>
    <w:rsid w:val="005E129B"/>
    <w:rsid w:val="005E12A7"/>
    <w:rsid w:val="005E1324"/>
    <w:rsid w:val="005E1482"/>
    <w:rsid w:val="005E168C"/>
    <w:rsid w:val="005E16F0"/>
    <w:rsid w:val="005E1889"/>
    <w:rsid w:val="005E18B8"/>
    <w:rsid w:val="005E195B"/>
    <w:rsid w:val="005E1A0B"/>
    <w:rsid w:val="005E1BA8"/>
    <w:rsid w:val="005E1BAD"/>
    <w:rsid w:val="005E1D57"/>
    <w:rsid w:val="005E1DDE"/>
    <w:rsid w:val="005E1F8C"/>
    <w:rsid w:val="005E2311"/>
    <w:rsid w:val="005E24B4"/>
    <w:rsid w:val="005E254A"/>
    <w:rsid w:val="005E2721"/>
    <w:rsid w:val="005E27FB"/>
    <w:rsid w:val="005E2885"/>
    <w:rsid w:val="005E29C3"/>
    <w:rsid w:val="005E29F3"/>
    <w:rsid w:val="005E2BBD"/>
    <w:rsid w:val="005E2D06"/>
    <w:rsid w:val="005E2EFF"/>
    <w:rsid w:val="005E2F20"/>
    <w:rsid w:val="005E2F60"/>
    <w:rsid w:val="005E3000"/>
    <w:rsid w:val="005E309A"/>
    <w:rsid w:val="005E3130"/>
    <w:rsid w:val="005E31F4"/>
    <w:rsid w:val="005E3210"/>
    <w:rsid w:val="005E3279"/>
    <w:rsid w:val="005E3364"/>
    <w:rsid w:val="005E33CB"/>
    <w:rsid w:val="005E3463"/>
    <w:rsid w:val="005E347E"/>
    <w:rsid w:val="005E3636"/>
    <w:rsid w:val="005E36D2"/>
    <w:rsid w:val="005E375F"/>
    <w:rsid w:val="005E3868"/>
    <w:rsid w:val="005E38D8"/>
    <w:rsid w:val="005E3928"/>
    <w:rsid w:val="005E3C24"/>
    <w:rsid w:val="005E3C81"/>
    <w:rsid w:val="005E3D75"/>
    <w:rsid w:val="005E3D8A"/>
    <w:rsid w:val="005E3F4F"/>
    <w:rsid w:val="005E404B"/>
    <w:rsid w:val="005E4082"/>
    <w:rsid w:val="005E4213"/>
    <w:rsid w:val="005E431B"/>
    <w:rsid w:val="005E441B"/>
    <w:rsid w:val="005E4684"/>
    <w:rsid w:val="005E47A0"/>
    <w:rsid w:val="005E49CA"/>
    <w:rsid w:val="005E4BA8"/>
    <w:rsid w:val="005E4C69"/>
    <w:rsid w:val="005E4D46"/>
    <w:rsid w:val="005E4F65"/>
    <w:rsid w:val="005E5020"/>
    <w:rsid w:val="005E529B"/>
    <w:rsid w:val="005E5377"/>
    <w:rsid w:val="005E549B"/>
    <w:rsid w:val="005E56D5"/>
    <w:rsid w:val="005E56EE"/>
    <w:rsid w:val="005E5789"/>
    <w:rsid w:val="005E592F"/>
    <w:rsid w:val="005E59C2"/>
    <w:rsid w:val="005E5A3A"/>
    <w:rsid w:val="005E5E9D"/>
    <w:rsid w:val="005E5F24"/>
    <w:rsid w:val="005E5FFD"/>
    <w:rsid w:val="005E612F"/>
    <w:rsid w:val="005E61E9"/>
    <w:rsid w:val="005E6315"/>
    <w:rsid w:val="005E63EE"/>
    <w:rsid w:val="005E64A3"/>
    <w:rsid w:val="005E6541"/>
    <w:rsid w:val="005E6666"/>
    <w:rsid w:val="005E6714"/>
    <w:rsid w:val="005E6765"/>
    <w:rsid w:val="005E6818"/>
    <w:rsid w:val="005E6823"/>
    <w:rsid w:val="005E6859"/>
    <w:rsid w:val="005E688E"/>
    <w:rsid w:val="005E6984"/>
    <w:rsid w:val="005E6CEA"/>
    <w:rsid w:val="005E6E5B"/>
    <w:rsid w:val="005E700C"/>
    <w:rsid w:val="005E7040"/>
    <w:rsid w:val="005E707B"/>
    <w:rsid w:val="005E7083"/>
    <w:rsid w:val="005E7200"/>
    <w:rsid w:val="005E739E"/>
    <w:rsid w:val="005E73D9"/>
    <w:rsid w:val="005E7495"/>
    <w:rsid w:val="005E7736"/>
    <w:rsid w:val="005E7777"/>
    <w:rsid w:val="005E793C"/>
    <w:rsid w:val="005E796F"/>
    <w:rsid w:val="005E7A09"/>
    <w:rsid w:val="005E7A36"/>
    <w:rsid w:val="005E7BC6"/>
    <w:rsid w:val="005E7BF2"/>
    <w:rsid w:val="005E7C7C"/>
    <w:rsid w:val="005E7D23"/>
    <w:rsid w:val="005E7E6E"/>
    <w:rsid w:val="005E7F94"/>
    <w:rsid w:val="005E7FCA"/>
    <w:rsid w:val="005F0031"/>
    <w:rsid w:val="005F01D9"/>
    <w:rsid w:val="005F050C"/>
    <w:rsid w:val="005F069B"/>
    <w:rsid w:val="005F080E"/>
    <w:rsid w:val="005F0824"/>
    <w:rsid w:val="005F08E6"/>
    <w:rsid w:val="005F0A50"/>
    <w:rsid w:val="005F0A5C"/>
    <w:rsid w:val="005F0B2C"/>
    <w:rsid w:val="005F0B4D"/>
    <w:rsid w:val="005F0BCB"/>
    <w:rsid w:val="005F0E94"/>
    <w:rsid w:val="005F0F44"/>
    <w:rsid w:val="005F0FF2"/>
    <w:rsid w:val="005F10D3"/>
    <w:rsid w:val="005F11EE"/>
    <w:rsid w:val="005F1251"/>
    <w:rsid w:val="005F136D"/>
    <w:rsid w:val="005F1379"/>
    <w:rsid w:val="005F1390"/>
    <w:rsid w:val="005F13AF"/>
    <w:rsid w:val="005F1540"/>
    <w:rsid w:val="005F1654"/>
    <w:rsid w:val="005F16E2"/>
    <w:rsid w:val="005F1743"/>
    <w:rsid w:val="005F1796"/>
    <w:rsid w:val="005F1820"/>
    <w:rsid w:val="005F18C4"/>
    <w:rsid w:val="005F1A43"/>
    <w:rsid w:val="005F1B56"/>
    <w:rsid w:val="005F1CEB"/>
    <w:rsid w:val="005F1DFF"/>
    <w:rsid w:val="005F1E8E"/>
    <w:rsid w:val="005F1F0D"/>
    <w:rsid w:val="005F1F34"/>
    <w:rsid w:val="005F1FBE"/>
    <w:rsid w:val="005F2045"/>
    <w:rsid w:val="005F208C"/>
    <w:rsid w:val="005F2101"/>
    <w:rsid w:val="005F2195"/>
    <w:rsid w:val="005F238A"/>
    <w:rsid w:val="005F2466"/>
    <w:rsid w:val="005F24D8"/>
    <w:rsid w:val="005F2631"/>
    <w:rsid w:val="005F27F6"/>
    <w:rsid w:val="005F290D"/>
    <w:rsid w:val="005F2A0A"/>
    <w:rsid w:val="005F2A64"/>
    <w:rsid w:val="005F2ACF"/>
    <w:rsid w:val="005F2DAF"/>
    <w:rsid w:val="005F2DBF"/>
    <w:rsid w:val="005F2EBF"/>
    <w:rsid w:val="005F2ED6"/>
    <w:rsid w:val="005F2F67"/>
    <w:rsid w:val="005F307E"/>
    <w:rsid w:val="005F32F1"/>
    <w:rsid w:val="005F3356"/>
    <w:rsid w:val="005F3399"/>
    <w:rsid w:val="005F358E"/>
    <w:rsid w:val="005F365E"/>
    <w:rsid w:val="005F3750"/>
    <w:rsid w:val="005F38D0"/>
    <w:rsid w:val="005F3A4A"/>
    <w:rsid w:val="005F3B25"/>
    <w:rsid w:val="005F3D15"/>
    <w:rsid w:val="005F3F58"/>
    <w:rsid w:val="005F3FF0"/>
    <w:rsid w:val="005F438F"/>
    <w:rsid w:val="005F447C"/>
    <w:rsid w:val="005F467D"/>
    <w:rsid w:val="005F4697"/>
    <w:rsid w:val="005F472F"/>
    <w:rsid w:val="005F474A"/>
    <w:rsid w:val="005F4784"/>
    <w:rsid w:val="005F48BC"/>
    <w:rsid w:val="005F4983"/>
    <w:rsid w:val="005F49F5"/>
    <w:rsid w:val="005F4C29"/>
    <w:rsid w:val="005F4CEF"/>
    <w:rsid w:val="005F4ECF"/>
    <w:rsid w:val="005F4FF2"/>
    <w:rsid w:val="005F500C"/>
    <w:rsid w:val="005F5076"/>
    <w:rsid w:val="005F529D"/>
    <w:rsid w:val="005F534D"/>
    <w:rsid w:val="005F5450"/>
    <w:rsid w:val="005F54C4"/>
    <w:rsid w:val="005F55FD"/>
    <w:rsid w:val="005F57FA"/>
    <w:rsid w:val="005F5802"/>
    <w:rsid w:val="005F5879"/>
    <w:rsid w:val="005F5891"/>
    <w:rsid w:val="005F58DD"/>
    <w:rsid w:val="005F5905"/>
    <w:rsid w:val="005F5982"/>
    <w:rsid w:val="005F5C2E"/>
    <w:rsid w:val="005F5CBB"/>
    <w:rsid w:val="005F6090"/>
    <w:rsid w:val="005F6251"/>
    <w:rsid w:val="005F62DC"/>
    <w:rsid w:val="005F62E5"/>
    <w:rsid w:val="005F63A0"/>
    <w:rsid w:val="005F64B4"/>
    <w:rsid w:val="005F653B"/>
    <w:rsid w:val="005F66AE"/>
    <w:rsid w:val="005F6757"/>
    <w:rsid w:val="005F6808"/>
    <w:rsid w:val="005F6810"/>
    <w:rsid w:val="005F693A"/>
    <w:rsid w:val="005F69BC"/>
    <w:rsid w:val="005F6B45"/>
    <w:rsid w:val="005F6B52"/>
    <w:rsid w:val="005F6C1B"/>
    <w:rsid w:val="005F6C5E"/>
    <w:rsid w:val="005F6F65"/>
    <w:rsid w:val="005F7247"/>
    <w:rsid w:val="005F72CC"/>
    <w:rsid w:val="005F746A"/>
    <w:rsid w:val="005F74D2"/>
    <w:rsid w:val="005F76E4"/>
    <w:rsid w:val="005F775F"/>
    <w:rsid w:val="005F7969"/>
    <w:rsid w:val="005F7A9B"/>
    <w:rsid w:val="005F7AD9"/>
    <w:rsid w:val="005F7B58"/>
    <w:rsid w:val="005F7B8C"/>
    <w:rsid w:val="005F7C47"/>
    <w:rsid w:val="005F7DB1"/>
    <w:rsid w:val="005F7DF1"/>
    <w:rsid w:val="006000B0"/>
    <w:rsid w:val="006000EF"/>
    <w:rsid w:val="0060011A"/>
    <w:rsid w:val="00600156"/>
    <w:rsid w:val="00600171"/>
    <w:rsid w:val="006004A0"/>
    <w:rsid w:val="00600555"/>
    <w:rsid w:val="00600899"/>
    <w:rsid w:val="00600BBF"/>
    <w:rsid w:val="00600D2E"/>
    <w:rsid w:val="00600DE0"/>
    <w:rsid w:val="00600EC3"/>
    <w:rsid w:val="00600F6F"/>
    <w:rsid w:val="00600F8B"/>
    <w:rsid w:val="006011D9"/>
    <w:rsid w:val="0060125B"/>
    <w:rsid w:val="00601338"/>
    <w:rsid w:val="00601513"/>
    <w:rsid w:val="00601831"/>
    <w:rsid w:val="00601936"/>
    <w:rsid w:val="00601A76"/>
    <w:rsid w:val="00601CBD"/>
    <w:rsid w:val="00601D64"/>
    <w:rsid w:val="00601D9E"/>
    <w:rsid w:val="00601F50"/>
    <w:rsid w:val="00602083"/>
    <w:rsid w:val="00602108"/>
    <w:rsid w:val="006021DC"/>
    <w:rsid w:val="0060240B"/>
    <w:rsid w:val="00602563"/>
    <w:rsid w:val="006026A1"/>
    <w:rsid w:val="006027FA"/>
    <w:rsid w:val="006028A8"/>
    <w:rsid w:val="006028E6"/>
    <w:rsid w:val="006028FB"/>
    <w:rsid w:val="00602AD6"/>
    <w:rsid w:val="00602AE5"/>
    <w:rsid w:val="00602BF2"/>
    <w:rsid w:val="00602F4E"/>
    <w:rsid w:val="006031A3"/>
    <w:rsid w:val="0060324C"/>
    <w:rsid w:val="00603254"/>
    <w:rsid w:val="0060327C"/>
    <w:rsid w:val="00603283"/>
    <w:rsid w:val="0060339E"/>
    <w:rsid w:val="006033BA"/>
    <w:rsid w:val="0060340E"/>
    <w:rsid w:val="006038AA"/>
    <w:rsid w:val="00603916"/>
    <w:rsid w:val="00603A35"/>
    <w:rsid w:val="00603A44"/>
    <w:rsid w:val="00603A97"/>
    <w:rsid w:val="00603E8D"/>
    <w:rsid w:val="00604141"/>
    <w:rsid w:val="0060424F"/>
    <w:rsid w:val="00604261"/>
    <w:rsid w:val="00604276"/>
    <w:rsid w:val="006042CC"/>
    <w:rsid w:val="006048D2"/>
    <w:rsid w:val="00604901"/>
    <w:rsid w:val="00604931"/>
    <w:rsid w:val="00604A2A"/>
    <w:rsid w:val="00604A96"/>
    <w:rsid w:val="00604AD9"/>
    <w:rsid w:val="00604E61"/>
    <w:rsid w:val="00604F5F"/>
    <w:rsid w:val="00604FD8"/>
    <w:rsid w:val="00605427"/>
    <w:rsid w:val="0060548B"/>
    <w:rsid w:val="006055C2"/>
    <w:rsid w:val="006056AE"/>
    <w:rsid w:val="00605711"/>
    <w:rsid w:val="00605768"/>
    <w:rsid w:val="00605A19"/>
    <w:rsid w:val="00605B2B"/>
    <w:rsid w:val="00605B5E"/>
    <w:rsid w:val="00605CEB"/>
    <w:rsid w:val="00605D37"/>
    <w:rsid w:val="00605DC0"/>
    <w:rsid w:val="00605E71"/>
    <w:rsid w:val="00605F92"/>
    <w:rsid w:val="0060613F"/>
    <w:rsid w:val="006061FA"/>
    <w:rsid w:val="00606290"/>
    <w:rsid w:val="00606392"/>
    <w:rsid w:val="00606893"/>
    <w:rsid w:val="006068EA"/>
    <w:rsid w:val="00606C79"/>
    <w:rsid w:val="00606CF6"/>
    <w:rsid w:val="00606D48"/>
    <w:rsid w:val="00606DD5"/>
    <w:rsid w:val="00606E58"/>
    <w:rsid w:val="00606E64"/>
    <w:rsid w:val="00606E76"/>
    <w:rsid w:val="00606FE1"/>
    <w:rsid w:val="006070CE"/>
    <w:rsid w:val="00607118"/>
    <w:rsid w:val="00607275"/>
    <w:rsid w:val="00607384"/>
    <w:rsid w:val="006073E8"/>
    <w:rsid w:val="006074C1"/>
    <w:rsid w:val="006078BD"/>
    <w:rsid w:val="0060794C"/>
    <w:rsid w:val="00607D21"/>
    <w:rsid w:val="00607DD4"/>
    <w:rsid w:val="0061001D"/>
    <w:rsid w:val="006100C6"/>
    <w:rsid w:val="00610147"/>
    <w:rsid w:val="00610355"/>
    <w:rsid w:val="006105A5"/>
    <w:rsid w:val="006105D6"/>
    <w:rsid w:val="00610949"/>
    <w:rsid w:val="00610A79"/>
    <w:rsid w:val="00610AF2"/>
    <w:rsid w:val="00610D71"/>
    <w:rsid w:val="00610E89"/>
    <w:rsid w:val="00610F6F"/>
    <w:rsid w:val="0061103D"/>
    <w:rsid w:val="006110A1"/>
    <w:rsid w:val="0061121E"/>
    <w:rsid w:val="0061172C"/>
    <w:rsid w:val="00611A6C"/>
    <w:rsid w:val="00611C49"/>
    <w:rsid w:val="00611DF4"/>
    <w:rsid w:val="00611EBD"/>
    <w:rsid w:val="00611EDC"/>
    <w:rsid w:val="00611F6C"/>
    <w:rsid w:val="00611F87"/>
    <w:rsid w:val="00612018"/>
    <w:rsid w:val="00612060"/>
    <w:rsid w:val="0061221D"/>
    <w:rsid w:val="0061236C"/>
    <w:rsid w:val="00612374"/>
    <w:rsid w:val="00612490"/>
    <w:rsid w:val="00612635"/>
    <w:rsid w:val="0061264F"/>
    <w:rsid w:val="006126EB"/>
    <w:rsid w:val="0061274E"/>
    <w:rsid w:val="006128C7"/>
    <w:rsid w:val="00612990"/>
    <w:rsid w:val="00612B23"/>
    <w:rsid w:val="00612DBD"/>
    <w:rsid w:val="00612DF5"/>
    <w:rsid w:val="00612E1A"/>
    <w:rsid w:val="00612E34"/>
    <w:rsid w:val="00613034"/>
    <w:rsid w:val="00613196"/>
    <w:rsid w:val="006131B4"/>
    <w:rsid w:val="006132EF"/>
    <w:rsid w:val="0061334F"/>
    <w:rsid w:val="0061337C"/>
    <w:rsid w:val="006134D5"/>
    <w:rsid w:val="006135B3"/>
    <w:rsid w:val="0061365D"/>
    <w:rsid w:val="006136B2"/>
    <w:rsid w:val="006136D3"/>
    <w:rsid w:val="0061397C"/>
    <w:rsid w:val="0061399A"/>
    <w:rsid w:val="006139F4"/>
    <w:rsid w:val="00613B4C"/>
    <w:rsid w:val="00613CF0"/>
    <w:rsid w:val="00613E78"/>
    <w:rsid w:val="00613FA5"/>
    <w:rsid w:val="00613FDA"/>
    <w:rsid w:val="00614073"/>
    <w:rsid w:val="00614212"/>
    <w:rsid w:val="00614213"/>
    <w:rsid w:val="00614240"/>
    <w:rsid w:val="00614440"/>
    <w:rsid w:val="006146AA"/>
    <w:rsid w:val="006146BA"/>
    <w:rsid w:val="006146EE"/>
    <w:rsid w:val="006149B9"/>
    <w:rsid w:val="00614AFD"/>
    <w:rsid w:val="00614B28"/>
    <w:rsid w:val="00614C93"/>
    <w:rsid w:val="00614D25"/>
    <w:rsid w:val="0061505E"/>
    <w:rsid w:val="006150C5"/>
    <w:rsid w:val="00615249"/>
    <w:rsid w:val="006152E2"/>
    <w:rsid w:val="0061539D"/>
    <w:rsid w:val="006154F0"/>
    <w:rsid w:val="006155F3"/>
    <w:rsid w:val="0061566D"/>
    <w:rsid w:val="00615916"/>
    <w:rsid w:val="00615BCD"/>
    <w:rsid w:val="00615C43"/>
    <w:rsid w:val="00615E71"/>
    <w:rsid w:val="00615E9E"/>
    <w:rsid w:val="00615F48"/>
    <w:rsid w:val="006161E1"/>
    <w:rsid w:val="006162DE"/>
    <w:rsid w:val="0061633A"/>
    <w:rsid w:val="0061646B"/>
    <w:rsid w:val="00616556"/>
    <w:rsid w:val="0061691E"/>
    <w:rsid w:val="00616A1F"/>
    <w:rsid w:val="00616C8F"/>
    <w:rsid w:val="00616DDB"/>
    <w:rsid w:val="00616E2D"/>
    <w:rsid w:val="00616FCF"/>
    <w:rsid w:val="00617075"/>
    <w:rsid w:val="0061709B"/>
    <w:rsid w:val="00617129"/>
    <w:rsid w:val="006172B8"/>
    <w:rsid w:val="006172BD"/>
    <w:rsid w:val="006172D2"/>
    <w:rsid w:val="0061738B"/>
    <w:rsid w:val="0061741D"/>
    <w:rsid w:val="00617513"/>
    <w:rsid w:val="0061756F"/>
    <w:rsid w:val="00617675"/>
    <w:rsid w:val="00617720"/>
    <w:rsid w:val="006178EA"/>
    <w:rsid w:val="00617A4C"/>
    <w:rsid w:val="00617A8B"/>
    <w:rsid w:val="00617C31"/>
    <w:rsid w:val="0062000E"/>
    <w:rsid w:val="006200B8"/>
    <w:rsid w:val="0062019E"/>
    <w:rsid w:val="0062021E"/>
    <w:rsid w:val="006204B9"/>
    <w:rsid w:val="0062074A"/>
    <w:rsid w:val="00620858"/>
    <w:rsid w:val="00620865"/>
    <w:rsid w:val="00620BAD"/>
    <w:rsid w:val="00620BE6"/>
    <w:rsid w:val="00620BED"/>
    <w:rsid w:val="00620C5E"/>
    <w:rsid w:val="00620CE2"/>
    <w:rsid w:val="00620DA5"/>
    <w:rsid w:val="00620DF4"/>
    <w:rsid w:val="00620EE4"/>
    <w:rsid w:val="00620F8C"/>
    <w:rsid w:val="00621023"/>
    <w:rsid w:val="00621041"/>
    <w:rsid w:val="00621181"/>
    <w:rsid w:val="0062120E"/>
    <w:rsid w:val="0062122C"/>
    <w:rsid w:val="00621788"/>
    <w:rsid w:val="0062179B"/>
    <w:rsid w:val="006217D3"/>
    <w:rsid w:val="00621AAA"/>
    <w:rsid w:val="00621B37"/>
    <w:rsid w:val="00621B4E"/>
    <w:rsid w:val="00621C6C"/>
    <w:rsid w:val="00621CEB"/>
    <w:rsid w:val="00621D48"/>
    <w:rsid w:val="00621E21"/>
    <w:rsid w:val="00622107"/>
    <w:rsid w:val="006221BB"/>
    <w:rsid w:val="006222F0"/>
    <w:rsid w:val="00622464"/>
    <w:rsid w:val="00622501"/>
    <w:rsid w:val="00622635"/>
    <w:rsid w:val="006228A4"/>
    <w:rsid w:val="00622A84"/>
    <w:rsid w:val="00622EC8"/>
    <w:rsid w:val="00622F39"/>
    <w:rsid w:val="00622F69"/>
    <w:rsid w:val="00623058"/>
    <w:rsid w:val="006230C7"/>
    <w:rsid w:val="00623167"/>
    <w:rsid w:val="006234A3"/>
    <w:rsid w:val="006234D4"/>
    <w:rsid w:val="006236CF"/>
    <w:rsid w:val="0062371C"/>
    <w:rsid w:val="006237C8"/>
    <w:rsid w:val="006237CF"/>
    <w:rsid w:val="00623823"/>
    <w:rsid w:val="00623851"/>
    <w:rsid w:val="006238AA"/>
    <w:rsid w:val="006238D4"/>
    <w:rsid w:val="006239D2"/>
    <w:rsid w:val="006239F0"/>
    <w:rsid w:val="00623A27"/>
    <w:rsid w:val="00623ACB"/>
    <w:rsid w:val="00623B2F"/>
    <w:rsid w:val="00623B6D"/>
    <w:rsid w:val="00623C1B"/>
    <w:rsid w:val="00623DA7"/>
    <w:rsid w:val="00623EE8"/>
    <w:rsid w:val="00623FFB"/>
    <w:rsid w:val="00623FFE"/>
    <w:rsid w:val="00624141"/>
    <w:rsid w:val="0062428A"/>
    <w:rsid w:val="006242CB"/>
    <w:rsid w:val="00624578"/>
    <w:rsid w:val="006245CB"/>
    <w:rsid w:val="0062464E"/>
    <w:rsid w:val="00624730"/>
    <w:rsid w:val="006247E5"/>
    <w:rsid w:val="00624879"/>
    <w:rsid w:val="00624899"/>
    <w:rsid w:val="006248D6"/>
    <w:rsid w:val="00624D48"/>
    <w:rsid w:val="00624D5D"/>
    <w:rsid w:val="00624E84"/>
    <w:rsid w:val="00624F20"/>
    <w:rsid w:val="00625077"/>
    <w:rsid w:val="0062517D"/>
    <w:rsid w:val="006251DF"/>
    <w:rsid w:val="00625241"/>
    <w:rsid w:val="006253BB"/>
    <w:rsid w:val="006254BC"/>
    <w:rsid w:val="006254CC"/>
    <w:rsid w:val="0062553A"/>
    <w:rsid w:val="00625786"/>
    <w:rsid w:val="006257BF"/>
    <w:rsid w:val="00625938"/>
    <w:rsid w:val="0062599F"/>
    <w:rsid w:val="00625A45"/>
    <w:rsid w:val="00625A5B"/>
    <w:rsid w:val="00625A82"/>
    <w:rsid w:val="00625C62"/>
    <w:rsid w:val="00625D64"/>
    <w:rsid w:val="00625EAF"/>
    <w:rsid w:val="00625ED1"/>
    <w:rsid w:val="00625FD1"/>
    <w:rsid w:val="00626091"/>
    <w:rsid w:val="00626097"/>
    <w:rsid w:val="006260B8"/>
    <w:rsid w:val="006260E5"/>
    <w:rsid w:val="00626322"/>
    <w:rsid w:val="0062637F"/>
    <w:rsid w:val="00626553"/>
    <w:rsid w:val="00626584"/>
    <w:rsid w:val="006265B3"/>
    <w:rsid w:val="006265B4"/>
    <w:rsid w:val="00626A00"/>
    <w:rsid w:val="00626AAE"/>
    <w:rsid w:val="00626B3B"/>
    <w:rsid w:val="00626C17"/>
    <w:rsid w:val="00626CD9"/>
    <w:rsid w:val="00626CF9"/>
    <w:rsid w:val="00626DF2"/>
    <w:rsid w:val="00626E34"/>
    <w:rsid w:val="00626E8B"/>
    <w:rsid w:val="00626FF3"/>
    <w:rsid w:val="0062704E"/>
    <w:rsid w:val="00627268"/>
    <w:rsid w:val="00627304"/>
    <w:rsid w:val="006276C2"/>
    <w:rsid w:val="006277E1"/>
    <w:rsid w:val="00627A2A"/>
    <w:rsid w:val="00627A3D"/>
    <w:rsid w:val="00627A4B"/>
    <w:rsid w:val="00627AD6"/>
    <w:rsid w:val="00627B9F"/>
    <w:rsid w:val="00627C9A"/>
    <w:rsid w:val="00627D40"/>
    <w:rsid w:val="00627F55"/>
    <w:rsid w:val="00627FD6"/>
    <w:rsid w:val="0063028F"/>
    <w:rsid w:val="006303A5"/>
    <w:rsid w:val="006303C6"/>
    <w:rsid w:val="006303CC"/>
    <w:rsid w:val="00630697"/>
    <w:rsid w:val="006306D3"/>
    <w:rsid w:val="006307B5"/>
    <w:rsid w:val="0063089F"/>
    <w:rsid w:val="006309E7"/>
    <w:rsid w:val="00630A26"/>
    <w:rsid w:val="00630A52"/>
    <w:rsid w:val="00630AA3"/>
    <w:rsid w:val="00630B69"/>
    <w:rsid w:val="00630C25"/>
    <w:rsid w:val="00630DC2"/>
    <w:rsid w:val="00630F16"/>
    <w:rsid w:val="0063156F"/>
    <w:rsid w:val="0063161F"/>
    <w:rsid w:val="0063195B"/>
    <w:rsid w:val="00631B61"/>
    <w:rsid w:val="00631D4E"/>
    <w:rsid w:val="00631D8B"/>
    <w:rsid w:val="00631F75"/>
    <w:rsid w:val="00632027"/>
    <w:rsid w:val="006320E6"/>
    <w:rsid w:val="00632296"/>
    <w:rsid w:val="006322B3"/>
    <w:rsid w:val="006322C8"/>
    <w:rsid w:val="00632391"/>
    <w:rsid w:val="006324B7"/>
    <w:rsid w:val="00632668"/>
    <w:rsid w:val="006327BF"/>
    <w:rsid w:val="006327DA"/>
    <w:rsid w:val="00632880"/>
    <w:rsid w:val="00632910"/>
    <w:rsid w:val="00632936"/>
    <w:rsid w:val="00632952"/>
    <w:rsid w:val="0063298C"/>
    <w:rsid w:val="00632B12"/>
    <w:rsid w:val="00632B43"/>
    <w:rsid w:val="00632BC4"/>
    <w:rsid w:val="00632C59"/>
    <w:rsid w:val="00632DC4"/>
    <w:rsid w:val="00632E78"/>
    <w:rsid w:val="00632F21"/>
    <w:rsid w:val="0063304E"/>
    <w:rsid w:val="00633190"/>
    <w:rsid w:val="00633489"/>
    <w:rsid w:val="00633676"/>
    <w:rsid w:val="00633698"/>
    <w:rsid w:val="00633756"/>
    <w:rsid w:val="0063376D"/>
    <w:rsid w:val="006337FD"/>
    <w:rsid w:val="00633A3A"/>
    <w:rsid w:val="00633C90"/>
    <w:rsid w:val="00633CB7"/>
    <w:rsid w:val="00633EED"/>
    <w:rsid w:val="00633F46"/>
    <w:rsid w:val="00634228"/>
    <w:rsid w:val="00634291"/>
    <w:rsid w:val="0063438F"/>
    <w:rsid w:val="006344A8"/>
    <w:rsid w:val="00634624"/>
    <w:rsid w:val="006346D4"/>
    <w:rsid w:val="006346EC"/>
    <w:rsid w:val="00634809"/>
    <w:rsid w:val="00634A38"/>
    <w:rsid w:val="00634A61"/>
    <w:rsid w:val="00634AB3"/>
    <w:rsid w:val="00634AD7"/>
    <w:rsid w:val="00634C0A"/>
    <w:rsid w:val="00634C61"/>
    <w:rsid w:val="00634CE2"/>
    <w:rsid w:val="00634D7F"/>
    <w:rsid w:val="00634DA4"/>
    <w:rsid w:val="00634EF9"/>
    <w:rsid w:val="0063528E"/>
    <w:rsid w:val="0063534A"/>
    <w:rsid w:val="006353E0"/>
    <w:rsid w:val="0063540B"/>
    <w:rsid w:val="00635558"/>
    <w:rsid w:val="00635580"/>
    <w:rsid w:val="006356F3"/>
    <w:rsid w:val="00635781"/>
    <w:rsid w:val="006357B1"/>
    <w:rsid w:val="006358AF"/>
    <w:rsid w:val="0063596A"/>
    <w:rsid w:val="0063596B"/>
    <w:rsid w:val="006359D7"/>
    <w:rsid w:val="00635B73"/>
    <w:rsid w:val="00635EBF"/>
    <w:rsid w:val="00636076"/>
    <w:rsid w:val="0063655D"/>
    <w:rsid w:val="0063669D"/>
    <w:rsid w:val="006366CE"/>
    <w:rsid w:val="00636709"/>
    <w:rsid w:val="006368D2"/>
    <w:rsid w:val="00636900"/>
    <w:rsid w:val="006369CD"/>
    <w:rsid w:val="006369E3"/>
    <w:rsid w:val="00636A78"/>
    <w:rsid w:val="00636A7D"/>
    <w:rsid w:val="00636AB6"/>
    <w:rsid w:val="00636B06"/>
    <w:rsid w:val="00636BCE"/>
    <w:rsid w:val="00636CD1"/>
    <w:rsid w:val="00636DD8"/>
    <w:rsid w:val="00636DE5"/>
    <w:rsid w:val="00636E48"/>
    <w:rsid w:val="00636F5B"/>
    <w:rsid w:val="00637011"/>
    <w:rsid w:val="006370EB"/>
    <w:rsid w:val="00637149"/>
    <w:rsid w:val="00637295"/>
    <w:rsid w:val="00637382"/>
    <w:rsid w:val="0063742E"/>
    <w:rsid w:val="0063756C"/>
    <w:rsid w:val="006376C8"/>
    <w:rsid w:val="006377A3"/>
    <w:rsid w:val="00637880"/>
    <w:rsid w:val="00637A51"/>
    <w:rsid w:val="00637D03"/>
    <w:rsid w:val="00637E90"/>
    <w:rsid w:val="00637EF2"/>
    <w:rsid w:val="00637F10"/>
    <w:rsid w:val="00637FAB"/>
    <w:rsid w:val="0064004C"/>
    <w:rsid w:val="00640064"/>
    <w:rsid w:val="00640318"/>
    <w:rsid w:val="006403F8"/>
    <w:rsid w:val="0064045A"/>
    <w:rsid w:val="00640488"/>
    <w:rsid w:val="006405B2"/>
    <w:rsid w:val="00640705"/>
    <w:rsid w:val="006407F0"/>
    <w:rsid w:val="00640875"/>
    <w:rsid w:val="0064093B"/>
    <w:rsid w:val="0064097D"/>
    <w:rsid w:val="006409C6"/>
    <w:rsid w:val="00640AB3"/>
    <w:rsid w:val="00640AEF"/>
    <w:rsid w:val="00640DB5"/>
    <w:rsid w:val="00640FE9"/>
    <w:rsid w:val="006410E9"/>
    <w:rsid w:val="0064130A"/>
    <w:rsid w:val="00641615"/>
    <w:rsid w:val="006419CD"/>
    <w:rsid w:val="00641C87"/>
    <w:rsid w:val="00641DF3"/>
    <w:rsid w:val="00642098"/>
    <w:rsid w:val="00642110"/>
    <w:rsid w:val="00642129"/>
    <w:rsid w:val="006421A5"/>
    <w:rsid w:val="00642260"/>
    <w:rsid w:val="006422DC"/>
    <w:rsid w:val="0064231B"/>
    <w:rsid w:val="0064239B"/>
    <w:rsid w:val="006426A6"/>
    <w:rsid w:val="006427E1"/>
    <w:rsid w:val="00642A92"/>
    <w:rsid w:val="00642B0A"/>
    <w:rsid w:val="00642B38"/>
    <w:rsid w:val="00642C1E"/>
    <w:rsid w:val="00642C38"/>
    <w:rsid w:val="00642CA8"/>
    <w:rsid w:val="00642CE6"/>
    <w:rsid w:val="00642D05"/>
    <w:rsid w:val="00642EE9"/>
    <w:rsid w:val="00642FD0"/>
    <w:rsid w:val="00643109"/>
    <w:rsid w:val="0064322A"/>
    <w:rsid w:val="0064356A"/>
    <w:rsid w:val="0064362F"/>
    <w:rsid w:val="00643678"/>
    <w:rsid w:val="006437B1"/>
    <w:rsid w:val="00643953"/>
    <w:rsid w:val="00643ED8"/>
    <w:rsid w:val="00643EFD"/>
    <w:rsid w:val="00644087"/>
    <w:rsid w:val="00644156"/>
    <w:rsid w:val="006443AE"/>
    <w:rsid w:val="0064440F"/>
    <w:rsid w:val="006444B6"/>
    <w:rsid w:val="006444C0"/>
    <w:rsid w:val="006449F1"/>
    <w:rsid w:val="00644B8F"/>
    <w:rsid w:val="00644BD7"/>
    <w:rsid w:val="00644CFC"/>
    <w:rsid w:val="00644D1F"/>
    <w:rsid w:val="00644E31"/>
    <w:rsid w:val="00644F05"/>
    <w:rsid w:val="00644F7D"/>
    <w:rsid w:val="006451CC"/>
    <w:rsid w:val="00645213"/>
    <w:rsid w:val="00645479"/>
    <w:rsid w:val="0064554E"/>
    <w:rsid w:val="006455C9"/>
    <w:rsid w:val="006455EC"/>
    <w:rsid w:val="00645681"/>
    <w:rsid w:val="0064581A"/>
    <w:rsid w:val="006458C5"/>
    <w:rsid w:val="00645975"/>
    <w:rsid w:val="00645A36"/>
    <w:rsid w:val="00645AEE"/>
    <w:rsid w:val="00645EBA"/>
    <w:rsid w:val="0064600E"/>
    <w:rsid w:val="0064613D"/>
    <w:rsid w:val="00646204"/>
    <w:rsid w:val="006463C6"/>
    <w:rsid w:val="006463E6"/>
    <w:rsid w:val="0064659C"/>
    <w:rsid w:val="0064659D"/>
    <w:rsid w:val="00646895"/>
    <w:rsid w:val="006469AA"/>
    <w:rsid w:val="00646ABC"/>
    <w:rsid w:val="00646C7E"/>
    <w:rsid w:val="00646CAD"/>
    <w:rsid w:val="00646CBA"/>
    <w:rsid w:val="00646DE9"/>
    <w:rsid w:val="00646EF9"/>
    <w:rsid w:val="006471C0"/>
    <w:rsid w:val="00647230"/>
    <w:rsid w:val="0064723D"/>
    <w:rsid w:val="006474BE"/>
    <w:rsid w:val="006474FD"/>
    <w:rsid w:val="00647546"/>
    <w:rsid w:val="00647597"/>
    <w:rsid w:val="006475FE"/>
    <w:rsid w:val="0064762E"/>
    <w:rsid w:val="006478AB"/>
    <w:rsid w:val="006478BE"/>
    <w:rsid w:val="00647AD3"/>
    <w:rsid w:val="00647B1B"/>
    <w:rsid w:val="00647BE9"/>
    <w:rsid w:val="00647DE0"/>
    <w:rsid w:val="00647E18"/>
    <w:rsid w:val="00647FB2"/>
    <w:rsid w:val="006500DA"/>
    <w:rsid w:val="0065021F"/>
    <w:rsid w:val="00650338"/>
    <w:rsid w:val="00650752"/>
    <w:rsid w:val="00650885"/>
    <w:rsid w:val="00650923"/>
    <w:rsid w:val="00650929"/>
    <w:rsid w:val="006509A5"/>
    <w:rsid w:val="006509E9"/>
    <w:rsid w:val="006509F0"/>
    <w:rsid w:val="00650A41"/>
    <w:rsid w:val="00650DE7"/>
    <w:rsid w:val="00650F98"/>
    <w:rsid w:val="00651280"/>
    <w:rsid w:val="0065138D"/>
    <w:rsid w:val="00651A22"/>
    <w:rsid w:val="00651C6E"/>
    <w:rsid w:val="00651D45"/>
    <w:rsid w:val="00651D66"/>
    <w:rsid w:val="00651E92"/>
    <w:rsid w:val="0065205B"/>
    <w:rsid w:val="006521BD"/>
    <w:rsid w:val="00652315"/>
    <w:rsid w:val="00652716"/>
    <w:rsid w:val="00652749"/>
    <w:rsid w:val="006527AB"/>
    <w:rsid w:val="006527BB"/>
    <w:rsid w:val="006529B0"/>
    <w:rsid w:val="00652BAE"/>
    <w:rsid w:val="00652C20"/>
    <w:rsid w:val="00652D47"/>
    <w:rsid w:val="00652D6A"/>
    <w:rsid w:val="00652D6D"/>
    <w:rsid w:val="00652E95"/>
    <w:rsid w:val="00652F6D"/>
    <w:rsid w:val="00653135"/>
    <w:rsid w:val="006531AA"/>
    <w:rsid w:val="00653390"/>
    <w:rsid w:val="006533DA"/>
    <w:rsid w:val="00653413"/>
    <w:rsid w:val="00653514"/>
    <w:rsid w:val="0065365C"/>
    <w:rsid w:val="00653698"/>
    <w:rsid w:val="006537C6"/>
    <w:rsid w:val="006537DA"/>
    <w:rsid w:val="00653946"/>
    <w:rsid w:val="00653A85"/>
    <w:rsid w:val="00653B5C"/>
    <w:rsid w:val="00653D3D"/>
    <w:rsid w:val="00653D54"/>
    <w:rsid w:val="006540A8"/>
    <w:rsid w:val="0065411B"/>
    <w:rsid w:val="00654190"/>
    <w:rsid w:val="0065435B"/>
    <w:rsid w:val="00654452"/>
    <w:rsid w:val="00654640"/>
    <w:rsid w:val="00654673"/>
    <w:rsid w:val="00654832"/>
    <w:rsid w:val="006548CF"/>
    <w:rsid w:val="006548D0"/>
    <w:rsid w:val="00654958"/>
    <w:rsid w:val="00654994"/>
    <w:rsid w:val="00654A5B"/>
    <w:rsid w:val="00654ACD"/>
    <w:rsid w:val="00654B16"/>
    <w:rsid w:val="00654B89"/>
    <w:rsid w:val="00654D11"/>
    <w:rsid w:val="00654D2D"/>
    <w:rsid w:val="00654F51"/>
    <w:rsid w:val="00654F88"/>
    <w:rsid w:val="00654FE4"/>
    <w:rsid w:val="0065514D"/>
    <w:rsid w:val="006551AC"/>
    <w:rsid w:val="0065525C"/>
    <w:rsid w:val="006552B4"/>
    <w:rsid w:val="00655487"/>
    <w:rsid w:val="006554C5"/>
    <w:rsid w:val="00655731"/>
    <w:rsid w:val="00655919"/>
    <w:rsid w:val="00655A08"/>
    <w:rsid w:val="00655A91"/>
    <w:rsid w:val="00655ABF"/>
    <w:rsid w:val="00655E83"/>
    <w:rsid w:val="006560A1"/>
    <w:rsid w:val="006561BB"/>
    <w:rsid w:val="00656247"/>
    <w:rsid w:val="0065642A"/>
    <w:rsid w:val="00656621"/>
    <w:rsid w:val="00656791"/>
    <w:rsid w:val="00656866"/>
    <w:rsid w:val="00656873"/>
    <w:rsid w:val="006568A8"/>
    <w:rsid w:val="00656986"/>
    <w:rsid w:val="0065698F"/>
    <w:rsid w:val="00656BC6"/>
    <w:rsid w:val="00656D82"/>
    <w:rsid w:val="00656DCF"/>
    <w:rsid w:val="00656F87"/>
    <w:rsid w:val="00656F8D"/>
    <w:rsid w:val="0065709A"/>
    <w:rsid w:val="006571B3"/>
    <w:rsid w:val="00657319"/>
    <w:rsid w:val="00657364"/>
    <w:rsid w:val="006573AE"/>
    <w:rsid w:val="0065742D"/>
    <w:rsid w:val="006574D6"/>
    <w:rsid w:val="0065774E"/>
    <w:rsid w:val="00657930"/>
    <w:rsid w:val="00657952"/>
    <w:rsid w:val="00657981"/>
    <w:rsid w:val="006579C7"/>
    <w:rsid w:val="00657AF9"/>
    <w:rsid w:val="00657B06"/>
    <w:rsid w:val="00657CB9"/>
    <w:rsid w:val="00657D02"/>
    <w:rsid w:val="00657EE6"/>
    <w:rsid w:val="006600BC"/>
    <w:rsid w:val="006602A4"/>
    <w:rsid w:val="006602D8"/>
    <w:rsid w:val="006603C4"/>
    <w:rsid w:val="00660603"/>
    <w:rsid w:val="00660616"/>
    <w:rsid w:val="0066069F"/>
    <w:rsid w:val="006606D6"/>
    <w:rsid w:val="006607E0"/>
    <w:rsid w:val="00660843"/>
    <w:rsid w:val="0066096C"/>
    <w:rsid w:val="00660974"/>
    <w:rsid w:val="006609D0"/>
    <w:rsid w:val="006609D7"/>
    <w:rsid w:val="00660A4F"/>
    <w:rsid w:val="00660B45"/>
    <w:rsid w:val="00660BA6"/>
    <w:rsid w:val="00660BC3"/>
    <w:rsid w:val="00660BCB"/>
    <w:rsid w:val="00660C9C"/>
    <w:rsid w:val="00660D7B"/>
    <w:rsid w:val="00660E8D"/>
    <w:rsid w:val="00660EDA"/>
    <w:rsid w:val="00661002"/>
    <w:rsid w:val="006611B9"/>
    <w:rsid w:val="006611FB"/>
    <w:rsid w:val="00661215"/>
    <w:rsid w:val="0066122E"/>
    <w:rsid w:val="006613B2"/>
    <w:rsid w:val="0066143F"/>
    <w:rsid w:val="00661588"/>
    <w:rsid w:val="006616DD"/>
    <w:rsid w:val="00661790"/>
    <w:rsid w:val="006617CF"/>
    <w:rsid w:val="00661A68"/>
    <w:rsid w:val="00661CCF"/>
    <w:rsid w:val="00661D38"/>
    <w:rsid w:val="00661EEB"/>
    <w:rsid w:val="00662208"/>
    <w:rsid w:val="006624E2"/>
    <w:rsid w:val="006624F0"/>
    <w:rsid w:val="00662944"/>
    <w:rsid w:val="00662A50"/>
    <w:rsid w:val="00662B5C"/>
    <w:rsid w:val="00662B62"/>
    <w:rsid w:val="00662C69"/>
    <w:rsid w:val="00662CD4"/>
    <w:rsid w:val="00662FCD"/>
    <w:rsid w:val="006630F0"/>
    <w:rsid w:val="0066312E"/>
    <w:rsid w:val="00663256"/>
    <w:rsid w:val="006633DA"/>
    <w:rsid w:val="0066366E"/>
    <w:rsid w:val="006636CC"/>
    <w:rsid w:val="0066387D"/>
    <w:rsid w:val="006638FB"/>
    <w:rsid w:val="0066391E"/>
    <w:rsid w:val="00663CF3"/>
    <w:rsid w:val="006642C5"/>
    <w:rsid w:val="0066431A"/>
    <w:rsid w:val="0066437A"/>
    <w:rsid w:val="006643FD"/>
    <w:rsid w:val="006644E3"/>
    <w:rsid w:val="0066455D"/>
    <w:rsid w:val="00664568"/>
    <w:rsid w:val="006645E2"/>
    <w:rsid w:val="00664771"/>
    <w:rsid w:val="006647AE"/>
    <w:rsid w:val="00664927"/>
    <w:rsid w:val="00664A1F"/>
    <w:rsid w:val="00664A43"/>
    <w:rsid w:val="00664A56"/>
    <w:rsid w:val="00664D8D"/>
    <w:rsid w:val="00664E11"/>
    <w:rsid w:val="00664E63"/>
    <w:rsid w:val="00665224"/>
    <w:rsid w:val="00665258"/>
    <w:rsid w:val="006652C9"/>
    <w:rsid w:val="00665328"/>
    <w:rsid w:val="006654D4"/>
    <w:rsid w:val="00665560"/>
    <w:rsid w:val="006657A1"/>
    <w:rsid w:val="00665B01"/>
    <w:rsid w:val="00665B67"/>
    <w:rsid w:val="00665B9E"/>
    <w:rsid w:val="00665C3D"/>
    <w:rsid w:val="00665C85"/>
    <w:rsid w:val="00665D33"/>
    <w:rsid w:val="00665D91"/>
    <w:rsid w:val="00665DDE"/>
    <w:rsid w:val="006662A5"/>
    <w:rsid w:val="006663FD"/>
    <w:rsid w:val="006664A6"/>
    <w:rsid w:val="00666502"/>
    <w:rsid w:val="00666570"/>
    <w:rsid w:val="00666710"/>
    <w:rsid w:val="0066676D"/>
    <w:rsid w:val="00666895"/>
    <w:rsid w:val="00666A14"/>
    <w:rsid w:val="00666A5B"/>
    <w:rsid w:val="00666AE5"/>
    <w:rsid w:val="00666B70"/>
    <w:rsid w:val="00666E48"/>
    <w:rsid w:val="00666F4C"/>
    <w:rsid w:val="006670B5"/>
    <w:rsid w:val="006672A6"/>
    <w:rsid w:val="0066742B"/>
    <w:rsid w:val="00667574"/>
    <w:rsid w:val="0066763D"/>
    <w:rsid w:val="006676BE"/>
    <w:rsid w:val="006679FC"/>
    <w:rsid w:val="00667B69"/>
    <w:rsid w:val="00667E61"/>
    <w:rsid w:val="00667F2D"/>
    <w:rsid w:val="00667FFD"/>
    <w:rsid w:val="0067010C"/>
    <w:rsid w:val="00670132"/>
    <w:rsid w:val="006702D3"/>
    <w:rsid w:val="006704A0"/>
    <w:rsid w:val="00670569"/>
    <w:rsid w:val="006705EB"/>
    <w:rsid w:val="006707FF"/>
    <w:rsid w:val="006709CB"/>
    <w:rsid w:val="00670C04"/>
    <w:rsid w:val="0067102C"/>
    <w:rsid w:val="0067116F"/>
    <w:rsid w:val="00671581"/>
    <w:rsid w:val="0067161F"/>
    <w:rsid w:val="00671648"/>
    <w:rsid w:val="006717DA"/>
    <w:rsid w:val="00671950"/>
    <w:rsid w:val="00671A05"/>
    <w:rsid w:val="00671A91"/>
    <w:rsid w:val="00671C61"/>
    <w:rsid w:val="00671D07"/>
    <w:rsid w:val="00671F9E"/>
    <w:rsid w:val="00672006"/>
    <w:rsid w:val="0067208D"/>
    <w:rsid w:val="006720C4"/>
    <w:rsid w:val="00672127"/>
    <w:rsid w:val="00672426"/>
    <w:rsid w:val="00672550"/>
    <w:rsid w:val="006727D6"/>
    <w:rsid w:val="00672BA4"/>
    <w:rsid w:val="00672EAA"/>
    <w:rsid w:val="00672EC9"/>
    <w:rsid w:val="00672F49"/>
    <w:rsid w:val="00672FAB"/>
    <w:rsid w:val="0067307E"/>
    <w:rsid w:val="006730B5"/>
    <w:rsid w:val="006730FC"/>
    <w:rsid w:val="00673253"/>
    <w:rsid w:val="00673319"/>
    <w:rsid w:val="00673728"/>
    <w:rsid w:val="0067385F"/>
    <w:rsid w:val="006738EA"/>
    <w:rsid w:val="00673AE1"/>
    <w:rsid w:val="00673E6D"/>
    <w:rsid w:val="00674285"/>
    <w:rsid w:val="00674498"/>
    <w:rsid w:val="0067471A"/>
    <w:rsid w:val="00674751"/>
    <w:rsid w:val="0067479C"/>
    <w:rsid w:val="0067495E"/>
    <w:rsid w:val="006749FD"/>
    <w:rsid w:val="00674A62"/>
    <w:rsid w:val="00674A9E"/>
    <w:rsid w:val="00674C45"/>
    <w:rsid w:val="00674C4B"/>
    <w:rsid w:val="00674C75"/>
    <w:rsid w:val="00674CB3"/>
    <w:rsid w:val="00674E9C"/>
    <w:rsid w:val="00674EF8"/>
    <w:rsid w:val="00674F43"/>
    <w:rsid w:val="00674F56"/>
    <w:rsid w:val="00675008"/>
    <w:rsid w:val="0067512D"/>
    <w:rsid w:val="00675295"/>
    <w:rsid w:val="006752E8"/>
    <w:rsid w:val="00675323"/>
    <w:rsid w:val="006753DF"/>
    <w:rsid w:val="00675436"/>
    <w:rsid w:val="00675456"/>
    <w:rsid w:val="0067567D"/>
    <w:rsid w:val="0067574E"/>
    <w:rsid w:val="00675937"/>
    <w:rsid w:val="00675A01"/>
    <w:rsid w:val="00675A81"/>
    <w:rsid w:val="00675AC7"/>
    <w:rsid w:val="00675B20"/>
    <w:rsid w:val="00675BA6"/>
    <w:rsid w:val="00675EBD"/>
    <w:rsid w:val="00675F2E"/>
    <w:rsid w:val="0067624A"/>
    <w:rsid w:val="0067645D"/>
    <w:rsid w:val="006764C0"/>
    <w:rsid w:val="00676541"/>
    <w:rsid w:val="0067658A"/>
    <w:rsid w:val="006766DA"/>
    <w:rsid w:val="006767F1"/>
    <w:rsid w:val="00676845"/>
    <w:rsid w:val="006768F4"/>
    <w:rsid w:val="0067694D"/>
    <w:rsid w:val="00676985"/>
    <w:rsid w:val="00676AC4"/>
    <w:rsid w:val="00676BC2"/>
    <w:rsid w:val="00676C13"/>
    <w:rsid w:val="00676C5D"/>
    <w:rsid w:val="00676C89"/>
    <w:rsid w:val="00677024"/>
    <w:rsid w:val="00677071"/>
    <w:rsid w:val="0067709B"/>
    <w:rsid w:val="0067725E"/>
    <w:rsid w:val="00677285"/>
    <w:rsid w:val="0067758C"/>
    <w:rsid w:val="00677651"/>
    <w:rsid w:val="0067771B"/>
    <w:rsid w:val="00677925"/>
    <w:rsid w:val="00677B34"/>
    <w:rsid w:val="00677BAA"/>
    <w:rsid w:val="00677BC6"/>
    <w:rsid w:val="00677F45"/>
    <w:rsid w:val="00677F80"/>
    <w:rsid w:val="00677FEA"/>
    <w:rsid w:val="00680006"/>
    <w:rsid w:val="006800EB"/>
    <w:rsid w:val="00680282"/>
    <w:rsid w:val="006802DB"/>
    <w:rsid w:val="00680301"/>
    <w:rsid w:val="0068037A"/>
    <w:rsid w:val="0068038A"/>
    <w:rsid w:val="00680434"/>
    <w:rsid w:val="00680547"/>
    <w:rsid w:val="006806A4"/>
    <w:rsid w:val="006808E0"/>
    <w:rsid w:val="0068092A"/>
    <w:rsid w:val="00680A8B"/>
    <w:rsid w:val="00680B17"/>
    <w:rsid w:val="00680B6F"/>
    <w:rsid w:val="00680CA0"/>
    <w:rsid w:val="00680CF8"/>
    <w:rsid w:val="00680E4B"/>
    <w:rsid w:val="00680E64"/>
    <w:rsid w:val="00680ED8"/>
    <w:rsid w:val="0068100F"/>
    <w:rsid w:val="006810E3"/>
    <w:rsid w:val="006812E2"/>
    <w:rsid w:val="00681440"/>
    <w:rsid w:val="006814DC"/>
    <w:rsid w:val="006815D6"/>
    <w:rsid w:val="00681804"/>
    <w:rsid w:val="006818F9"/>
    <w:rsid w:val="0068191E"/>
    <w:rsid w:val="0068194A"/>
    <w:rsid w:val="00681966"/>
    <w:rsid w:val="00681A05"/>
    <w:rsid w:val="00681A0A"/>
    <w:rsid w:val="00681B75"/>
    <w:rsid w:val="00681C0C"/>
    <w:rsid w:val="00681DF7"/>
    <w:rsid w:val="00681E52"/>
    <w:rsid w:val="00681E77"/>
    <w:rsid w:val="00682090"/>
    <w:rsid w:val="00682225"/>
    <w:rsid w:val="006822B9"/>
    <w:rsid w:val="006823B5"/>
    <w:rsid w:val="00682431"/>
    <w:rsid w:val="0068258B"/>
    <w:rsid w:val="006825CE"/>
    <w:rsid w:val="0068266F"/>
    <w:rsid w:val="0068273E"/>
    <w:rsid w:val="0068285D"/>
    <w:rsid w:val="00682862"/>
    <w:rsid w:val="006828C1"/>
    <w:rsid w:val="006829CB"/>
    <w:rsid w:val="00682A2D"/>
    <w:rsid w:val="00682A92"/>
    <w:rsid w:val="00682B27"/>
    <w:rsid w:val="00682BB0"/>
    <w:rsid w:val="00682C47"/>
    <w:rsid w:val="00682C67"/>
    <w:rsid w:val="00682E03"/>
    <w:rsid w:val="00683001"/>
    <w:rsid w:val="006831C9"/>
    <w:rsid w:val="00683427"/>
    <w:rsid w:val="0068369D"/>
    <w:rsid w:val="0068392D"/>
    <w:rsid w:val="00683933"/>
    <w:rsid w:val="00683968"/>
    <w:rsid w:val="00683BC9"/>
    <w:rsid w:val="00683D2F"/>
    <w:rsid w:val="00683D7F"/>
    <w:rsid w:val="00683D9D"/>
    <w:rsid w:val="00683FA9"/>
    <w:rsid w:val="00684236"/>
    <w:rsid w:val="006844FD"/>
    <w:rsid w:val="00684544"/>
    <w:rsid w:val="0068463C"/>
    <w:rsid w:val="00684670"/>
    <w:rsid w:val="00684749"/>
    <w:rsid w:val="00684C2B"/>
    <w:rsid w:val="00684E16"/>
    <w:rsid w:val="00684EE3"/>
    <w:rsid w:val="00684F57"/>
    <w:rsid w:val="00684FCB"/>
    <w:rsid w:val="006850D7"/>
    <w:rsid w:val="006851D0"/>
    <w:rsid w:val="0068523A"/>
    <w:rsid w:val="0068532A"/>
    <w:rsid w:val="006853D2"/>
    <w:rsid w:val="0068540F"/>
    <w:rsid w:val="0068546C"/>
    <w:rsid w:val="0068548C"/>
    <w:rsid w:val="00685493"/>
    <w:rsid w:val="006854D2"/>
    <w:rsid w:val="0068552C"/>
    <w:rsid w:val="0068554C"/>
    <w:rsid w:val="006855FF"/>
    <w:rsid w:val="0068590B"/>
    <w:rsid w:val="00685B80"/>
    <w:rsid w:val="00685CA3"/>
    <w:rsid w:val="00685D2D"/>
    <w:rsid w:val="006860C1"/>
    <w:rsid w:val="00686101"/>
    <w:rsid w:val="006861FD"/>
    <w:rsid w:val="006862BD"/>
    <w:rsid w:val="0068638E"/>
    <w:rsid w:val="006865D8"/>
    <w:rsid w:val="00686664"/>
    <w:rsid w:val="00686689"/>
    <w:rsid w:val="006866A6"/>
    <w:rsid w:val="006866B9"/>
    <w:rsid w:val="006866C0"/>
    <w:rsid w:val="00686A45"/>
    <w:rsid w:val="00686C1E"/>
    <w:rsid w:val="00686CC2"/>
    <w:rsid w:val="00686D05"/>
    <w:rsid w:val="00686F00"/>
    <w:rsid w:val="00687223"/>
    <w:rsid w:val="006873D0"/>
    <w:rsid w:val="0068753D"/>
    <w:rsid w:val="00687593"/>
    <w:rsid w:val="006875BF"/>
    <w:rsid w:val="006879B1"/>
    <w:rsid w:val="00687A67"/>
    <w:rsid w:val="00687B51"/>
    <w:rsid w:val="00687CF1"/>
    <w:rsid w:val="00687E77"/>
    <w:rsid w:val="00690254"/>
    <w:rsid w:val="0069044C"/>
    <w:rsid w:val="00690503"/>
    <w:rsid w:val="006905E0"/>
    <w:rsid w:val="00690743"/>
    <w:rsid w:val="00690746"/>
    <w:rsid w:val="006908D9"/>
    <w:rsid w:val="00690B20"/>
    <w:rsid w:val="00690B4D"/>
    <w:rsid w:val="00690B79"/>
    <w:rsid w:val="00690C3F"/>
    <w:rsid w:val="00690CEF"/>
    <w:rsid w:val="00690DF2"/>
    <w:rsid w:val="00690F5D"/>
    <w:rsid w:val="00690FE5"/>
    <w:rsid w:val="00691055"/>
    <w:rsid w:val="00691137"/>
    <w:rsid w:val="0069113A"/>
    <w:rsid w:val="0069116D"/>
    <w:rsid w:val="00691279"/>
    <w:rsid w:val="00691287"/>
    <w:rsid w:val="006914B2"/>
    <w:rsid w:val="00691644"/>
    <w:rsid w:val="006917B9"/>
    <w:rsid w:val="006918F2"/>
    <w:rsid w:val="00691960"/>
    <w:rsid w:val="006919E1"/>
    <w:rsid w:val="00691AFA"/>
    <w:rsid w:val="00691BC7"/>
    <w:rsid w:val="00691E7D"/>
    <w:rsid w:val="00691EBA"/>
    <w:rsid w:val="00691FBD"/>
    <w:rsid w:val="006921A2"/>
    <w:rsid w:val="0069221C"/>
    <w:rsid w:val="00692299"/>
    <w:rsid w:val="0069240F"/>
    <w:rsid w:val="006926E6"/>
    <w:rsid w:val="00692703"/>
    <w:rsid w:val="006927C2"/>
    <w:rsid w:val="00692A16"/>
    <w:rsid w:val="00692B8F"/>
    <w:rsid w:val="00692BA5"/>
    <w:rsid w:val="00692C87"/>
    <w:rsid w:val="00692CEE"/>
    <w:rsid w:val="00692E3A"/>
    <w:rsid w:val="00692F35"/>
    <w:rsid w:val="00693044"/>
    <w:rsid w:val="006930F7"/>
    <w:rsid w:val="00693229"/>
    <w:rsid w:val="0069322E"/>
    <w:rsid w:val="00693301"/>
    <w:rsid w:val="00693516"/>
    <w:rsid w:val="0069352B"/>
    <w:rsid w:val="0069358E"/>
    <w:rsid w:val="0069359C"/>
    <w:rsid w:val="00693707"/>
    <w:rsid w:val="00693782"/>
    <w:rsid w:val="00693791"/>
    <w:rsid w:val="0069390C"/>
    <w:rsid w:val="00693EE8"/>
    <w:rsid w:val="00693F1D"/>
    <w:rsid w:val="00693FC4"/>
    <w:rsid w:val="00694065"/>
    <w:rsid w:val="00694087"/>
    <w:rsid w:val="00694286"/>
    <w:rsid w:val="006942A7"/>
    <w:rsid w:val="00694569"/>
    <w:rsid w:val="006947A3"/>
    <w:rsid w:val="006947D2"/>
    <w:rsid w:val="00694860"/>
    <w:rsid w:val="00694909"/>
    <w:rsid w:val="00694A74"/>
    <w:rsid w:val="00694AD9"/>
    <w:rsid w:val="00694B2A"/>
    <w:rsid w:val="00694B36"/>
    <w:rsid w:val="00694B42"/>
    <w:rsid w:val="00694BA1"/>
    <w:rsid w:val="00694BA3"/>
    <w:rsid w:val="00694C97"/>
    <w:rsid w:val="00694F6B"/>
    <w:rsid w:val="006950FD"/>
    <w:rsid w:val="0069526C"/>
    <w:rsid w:val="00695279"/>
    <w:rsid w:val="00695687"/>
    <w:rsid w:val="00695718"/>
    <w:rsid w:val="00695971"/>
    <w:rsid w:val="00695982"/>
    <w:rsid w:val="00695988"/>
    <w:rsid w:val="006959F0"/>
    <w:rsid w:val="00695A82"/>
    <w:rsid w:val="00695AC4"/>
    <w:rsid w:val="00695C23"/>
    <w:rsid w:val="00695D14"/>
    <w:rsid w:val="00695DA0"/>
    <w:rsid w:val="0069613D"/>
    <w:rsid w:val="006961F9"/>
    <w:rsid w:val="006961FE"/>
    <w:rsid w:val="00696210"/>
    <w:rsid w:val="006962CA"/>
    <w:rsid w:val="00696594"/>
    <w:rsid w:val="006965FB"/>
    <w:rsid w:val="00696614"/>
    <w:rsid w:val="006966A4"/>
    <w:rsid w:val="00696762"/>
    <w:rsid w:val="0069678E"/>
    <w:rsid w:val="0069685F"/>
    <w:rsid w:val="00696941"/>
    <w:rsid w:val="00696A61"/>
    <w:rsid w:val="00696C9B"/>
    <w:rsid w:val="00696CAF"/>
    <w:rsid w:val="00696D4B"/>
    <w:rsid w:val="00696E90"/>
    <w:rsid w:val="00697048"/>
    <w:rsid w:val="0069712B"/>
    <w:rsid w:val="0069744B"/>
    <w:rsid w:val="00697489"/>
    <w:rsid w:val="00697701"/>
    <w:rsid w:val="006977F7"/>
    <w:rsid w:val="0069784A"/>
    <w:rsid w:val="00697ACE"/>
    <w:rsid w:val="00697B2C"/>
    <w:rsid w:val="00697C23"/>
    <w:rsid w:val="00697D48"/>
    <w:rsid w:val="00697DEB"/>
    <w:rsid w:val="00697F6B"/>
    <w:rsid w:val="006A00EF"/>
    <w:rsid w:val="006A011B"/>
    <w:rsid w:val="006A011C"/>
    <w:rsid w:val="006A0126"/>
    <w:rsid w:val="006A0127"/>
    <w:rsid w:val="006A0144"/>
    <w:rsid w:val="006A01DD"/>
    <w:rsid w:val="006A01E6"/>
    <w:rsid w:val="006A01E9"/>
    <w:rsid w:val="006A01F7"/>
    <w:rsid w:val="006A0370"/>
    <w:rsid w:val="006A0480"/>
    <w:rsid w:val="006A055A"/>
    <w:rsid w:val="006A0751"/>
    <w:rsid w:val="006A0CAB"/>
    <w:rsid w:val="006A0D04"/>
    <w:rsid w:val="006A0D81"/>
    <w:rsid w:val="006A0E6D"/>
    <w:rsid w:val="006A0EBD"/>
    <w:rsid w:val="006A0EFA"/>
    <w:rsid w:val="006A1065"/>
    <w:rsid w:val="006A10BF"/>
    <w:rsid w:val="006A11FD"/>
    <w:rsid w:val="006A1236"/>
    <w:rsid w:val="006A1448"/>
    <w:rsid w:val="006A1508"/>
    <w:rsid w:val="006A1584"/>
    <w:rsid w:val="006A16C1"/>
    <w:rsid w:val="006A17A3"/>
    <w:rsid w:val="006A1916"/>
    <w:rsid w:val="006A198A"/>
    <w:rsid w:val="006A19A8"/>
    <w:rsid w:val="006A1AB4"/>
    <w:rsid w:val="006A1C87"/>
    <w:rsid w:val="006A1D22"/>
    <w:rsid w:val="006A1E7A"/>
    <w:rsid w:val="006A1E7E"/>
    <w:rsid w:val="006A1EB2"/>
    <w:rsid w:val="006A1FEA"/>
    <w:rsid w:val="006A2088"/>
    <w:rsid w:val="006A2382"/>
    <w:rsid w:val="006A23B7"/>
    <w:rsid w:val="006A241D"/>
    <w:rsid w:val="006A2467"/>
    <w:rsid w:val="006A24E9"/>
    <w:rsid w:val="006A2567"/>
    <w:rsid w:val="006A25B1"/>
    <w:rsid w:val="006A295B"/>
    <w:rsid w:val="006A2AB9"/>
    <w:rsid w:val="006A2DBA"/>
    <w:rsid w:val="006A322E"/>
    <w:rsid w:val="006A3313"/>
    <w:rsid w:val="006A341A"/>
    <w:rsid w:val="006A347C"/>
    <w:rsid w:val="006A34BF"/>
    <w:rsid w:val="006A3572"/>
    <w:rsid w:val="006A370B"/>
    <w:rsid w:val="006A379F"/>
    <w:rsid w:val="006A37C3"/>
    <w:rsid w:val="006A39E5"/>
    <w:rsid w:val="006A3A92"/>
    <w:rsid w:val="006A3AC7"/>
    <w:rsid w:val="006A3BCC"/>
    <w:rsid w:val="006A3E24"/>
    <w:rsid w:val="006A3FD1"/>
    <w:rsid w:val="006A40F8"/>
    <w:rsid w:val="006A416E"/>
    <w:rsid w:val="006A4267"/>
    <w:rsid w:val="006A42E1"/>
    <w:rsid w:val="006A4375"/>
    <w:rsid w:val="006A4426"/>
    <w:rsid w:val="006A444F"/>
    <w:rsid w:val="006A4733"/>
    <w:rsid w:val="006A4850"/>
    <w:rsid w:val="006A4E12"/>
    <w:rsid w:val="006A4F8A"/>
    <w:rsid w:val="006A5047"/>
    <w:rsid w:val="006A5295"/>
    <w:rsid w:val="006A5332"/>
    <w:rsid w:val="006A534F"/>
    <w:rsid w:val="006A54F6"/>
    <w:rsid w:val="006A5536"/>
    <w:rsid w:val="006A55D7"/>
    <w:rsid w:val="006A56BC"/>
    <w:rsid w:val="006A579B"/>
    <w:rsid w:val="006A57C6"/>
    <w:rsid w:val="006A58F2"/>
    <w:rsid w:val="006A5A39"/>
    <w:rsid w:val="006A5A6B"/>
    <w:rsid w:val="006A5FCA"/>
    <w:rsid w:val="006A6321"/>
    <w:rsid w:val="006A632F"/>
    <w:rsid w:val="006A636B"/>
    <w:rsid w:val="006A64AB"/>
    <w:rsid w:val="006A6524"/>
    <w:rsid w:val="006A66D3"/>
    <w:rsid w:val="006A6859"/>
    <w:rsid w:val="006A6864"/>
    <w:rsid w:val="006A68BF"/>
    <w:rsid w:val="006A68D4"/>
    <w:rsid w:val="006A69D2"/>
    <w:rsid w:val="006A6B5E"/>
    <w:rsid w:val="006A6BAF"/>
    <w:rsid w:val="006A6CB5"/>
    <w:rsid w:val="006A6E1E"/>
    <w:rsid w:val="006A6E55"/>
    <w:rsid w:val="006A6F44"/>
    <w:rsid w:val="006A6F4D"/>
    <w:rsid w:val="006A6FBE"/>
    <w:rsid w:val="006A70C5"/>
    <w:rsid w:val="006A70CE"/>
    <w:rsid w:val="006A71C0"/>
    <w:rsid w:val="006A71DD"/>
    <w:rsid w:val="006A75CC"/>
    <w:rsid w:val="006A79A8"/>
    <w:rsid w:val="006A79AF"/>
    <w:rsid w:val="006A7A9E"/>
    <w:rsid w:val="006A7ACC"/>
    <w:rsid w:val="006A7E52"/>
    <w:rsid w:val="006A7E9C"/>
    <w:rsid w:val="006A7EC8"/>
    <w:rsid w:val="006A7F7B"/>
    <w:rsid w:val="006B004B"/>
    <w:rsid w:val="006B0165"/>
    <w:rsid w:val="006B01AA"/>
    <w:rsid w:val="006B0211"/>
    <w:rsid w:val="006B0261"/>
    <w:rsid w:val="006B0347"/>
    <w:rsid w:val="006B0496"/>
    <w:rsid w:val="006B0668"/>
    <w:rsid w:val="006B0729"/>
    <w:rsid w:val="006B073B"/>
    <w:rsid w:val="006B08A6"/>
    <w:rsid w:val="006B0A2E"/>
    <w:rsid w:val="006B0ABB"/>
    <w:rsid w:val="006B0BF8"/>
    <w:rsid w:val="006B0D93"/>
    <w:rsid w:val="006B0DA0"/>
    <w:rsid w:val="006B117D"/>
    <w:rsid w:val="006B135B"/>
    <w:rsid w:val="006B140E"/>
    <w:rsid w:val="006B14EA"/>
    <w:rsid w:val="006B1782"/>
    <w:rsid w:val="006B184A"/>
    <w:rsid w:val="006B1869"/>
    <w:rsid w:val="006B1A17"/>
    <w:rsid w:val="006B1B12"/>
    <w:rsid w:val="006B1B42"/>
    <w:rsid w:val="006B1B98"/>
    <w:rsid w:val="006B1BA5"/>
    <w:rsid w:val="006B1CE4"/>
    <w:rsid w:val="006B1D95"/>
    <w:rsid w:val="006B1DB9"/>
    <w:rsid w:val="006B1F82"/>
    <w:rsid w:val="006B2108"/>
    <w:rsid w:val="006B212C"/>
    <w:rsid w:val="006B2229"/>
    <w:rsid w:val="006B239F"/>
    <w:rsid w:val="006B2459"/>
    <w:rsid w:val="006B249F"/>
    <w:rsid w:val="006B24B8"/>
    <w:rsid w:val="006B2552"/>
    <w:rsid w:val="006B28FC"/>
    <w:rsid w:val="006B29F6"/>
    <w:rsid w:val="006B2C01"/>
    <w:rsid w:val="006B2D24"/>
    <w:rsid w:val="006B3072"/>
    <w:rsid w:val="006B31C0"/>
    <w:rsid w:val="006B33F5"/>
    <w:rsid w:val="006B341A"/>
    <w:rsid w:val="006B34DE"/>
    <w:rsid w:val="006B352E"/>
    <w:rsid w:val="006B3564"/>
    <w:rsid w:val="006B3566"/>
    <w:rsid w:val="006B368E"/>
    <w:rsid w:val="006B36A0"/>
    <w:rsid w:val="006B376E"/>
    <w:rsid w:val="006B3832"/>
    <w:rsid w:val="006B3869"/>
    <w:rsid w:val="006B3A1B"/>
    <w:rsid w:val="006B3BB6"/>
    <w:rsid w:val="006B3CF5"/>
    <w:rsid w:val="006B3E50"/>
    <w:rsid w:val="006B3EE3"/>
    <w:rsid w:val="006B3F5E"/>
    <w:rsid w:val="006B3F8D"/>
    <w:rsid w:val="006B4018"/>
    <w:rsid w:val="006B43AD"/>
    <w:rsid w:val="006B4689"/>
    <w:rsid w:val="006B49F5"/>
    <w:rsid w:val="006B4B13"/>
    <w:rsid w:val="006B4B88"/>
    <w:rsid w:val="006B4C96"/>
    <w:rsid w:val="006B4C9B"/>
    <w:rsid w:val="006B4E0F"/>
    <w:rsid w:val="006B5082"/>
    <w:rsid w:val="006B524B"/>
    <w:rsid w:val="006B52AA"/>
    <w:rsid w:val="006B53A1"/>
    <w:rsid w:val="006B5474"/>
    <w:rsid w:val="006B56EE"/>
    <w:rsid w:val="006B584F"/>
    <w:rsid w:val="006B58A1"/>
    <w:rsid w:val="006B5DFF"/>
    <w:rsid w:val="006B5EEF"/>
    <w:rsid w:val="006B5F5F"/>
    <w:rsid w:val="006B5FD5"/>
    <w:rsid w:val="006B6046"/>
    <w:rsid w:val="006B6050"/>
    <w:rsid w:val="006B6154"/>
    <w:rsid w:val="006B61EA"/>
    <w:rsid w:val="006B663A"/>
    <w:rsid w:val="006B6CC0"/>
    <w:rsid w:val="006B6D39"/>
    <w:rsid w:val="006B6DF0"/>
    <w:rsid w:val="006B6E9A"/>
    <w:rsid w:val="006B6EE6"/>
    <w:rsid w:val="006B6F13"/>
    <w:rsid w:val="006B7380"/>
    <w:rsid w:val="006B7423"/>
    <w:rsid w:val="006B74C7"/>
    <w:rsid w:val="006B74E6"/>
    <w:rsid w:val="006B75BE"/>
    <w:rsid w:val="006B767A"/>
    <w:rsid w:val="006B76DF"/>
    <w:rsid w:val="006B7799"/>
    <w:rsid w:val="006B77A2"/>
    <w:rsid w:val="006B77B2"/>
    <w:rsid w:val="006B77BC"/>
    <w:rsid w:val="006B7892"/>
    <w:rsid w:val="006B7AFE"/>
    <w:rsid w:val="006B7E0A"/>
    <w:rsid w:val="006B7EB5"/>
    <w:rsid w:val="006C0359"/>
    <w:rsid w:val="006C0405"/>
    <w:rsid w:val="006C04E4"/>
    <w:rsid w:val="006C05CC"/>
    <w:rsid w:val="006C060F"/>
    <w:rsid w:val="006C0673"/>
    <w:rsid w:val="006C06B7"/>
    <w:rsid w:val="006C0716"/>
    <w:rsid w:val="006C076B"/>
    <w:rsid w:val="006C0776"/>
    <w:rsid w:val="006C07B5"/>
    <w:rsid w:val="006C084B"/>
    <w:rsid w:val="006C089C"/>
    <w:rsid w:val="006C08C9"/>
    <w:rsid w:val="006C0EBF"/>
    <w:rsid w:val="006C0F4C"/>
    <w:rsid w:val="006C0F8C"/>
    <w:rsid w:val="006C1055"/>
    <w:rsid w:val="006C111B"/>
    <w:rsid w:val="006C1464"/>
    <w:rsid w:val="006C14A3"/>
    <w:rsid w:val="006C1509"/>
    <w:rsid w:val="006C15AE"/>
    <w:rsid w:val="006C15F1"/>
    <w:rsid w:val="006C16B7"/>
    <w:rsid w:val="006C17CF"/>
    <w:rsid w:val="006C1A33"/>
    <w:rsid w:val="006C1BAC"/>
    <w:rsid w:val="006C1D00"/>
    <w:rsid w:val="006C1D33"/>
    <w:rsid w:val="006C1E10"/>
    <w:rsid w:val="006C1E51"/>
    <w:rsid w:val="006C1E9D"/>
    <w:rsid w:val="006C1EEA"/>
    <w:rsid w:val="006C1F71"/>
    <w:rsid w:val="006C23AD"/>
    <w:rsid w:val="006C24AB"/>
    <w:rsid w:val="006C25DE"/>
    <w:rsid w:val="006C263B"/>
    <w:rsid w:val="006C2651"/>
    <w:rsid w:val="006C2711"/>
    <w:rsid w:val="006C2805"/>
    <w:rsid w:val="006C2897"/>
    <w:rsid w:val="006C2A2A"/>
    <w:rsid w:val="006C2D81"/>
    <w:rsid w:val="006C2F4F"/>
    <w:rsid w:val="006C2FD0"/>
    <w:rsid w:val="006C3203"/>
    <w:rsid w:val="006C32DE"/>
    <w:rsid w:val="006C3369"/>
    <w:rsid w:val="006C33B2"/>
    <w:rsid w:val="006C34BF"/>
    <w:rsid w:val="006C35A6"/>
    <w:rsid w:val="006C36CC"/>
    <w:rsid w:val="006C3735"/>
    <w:rsid w:val="006C3857"/>
    <w:rsid w:val="006C38A4"/>
    <w:rsid w:val="006C3973"/>
    <w:rsid w:val="006C39F3"/>
    <w:rsid w:val="006C3DA0"/>
    <w:rsid w:val="006C40E4"/>
    <w:rsid w:val="006C4260"/>
    <w:rsid w:val="006C4348"/>
    <w:rsid w:val="006C442A"/>
    <w:rsid w:val="006C447E"/>
    <w:rsid w:val="006C44AA"/>
    <w:rsid w:val="006C4500"/>
    <w:rsid w:val="006C451F"/>
    <w:rsid w:val="006C48EE"/>
    <w:rsid w:val="006C49A1"/>
    <w:rsid w:val="006C4AA3"/>
    <w:rsid w:val="006C4B55"/>
    <w:rsid w:val="006C4BF7"/>
    <w:rsid w:val="006C4CFF"/>
    <w:rsid w:val="006C4E81"/>
    <w:rsid w:val="006C4ED5"/>
    <w:rsid w:val="006C4EDB"/>
    <w:rsid w:val="006C51EC"/>
    <w:rsid w:val="006C530D"/>
    <w:rsid w:val="006C534B"/>
    <w:rsid w:val="006C536A"/>
    <w:rsid w:val="006C537B"/>
    <w:rsid w:val="006C54CD"/>
    <w:rsid w:val="006C558B"/>
    <w:rsid w:val="006C5877"/>
    <w:rsid w:val="006C58E8"/>
    <w:rsid w:val="006C5D1D"/>
    <w:rsid w:val="006C5E26"/>
    <w:rsid w:val="006C6012"/>
    <w:rsid w:val="006C623B"/>
    <w:rsid w:val="006C6439"/>
    <w:rsid w:val="006C66CB"/>
    <w:rsid w:val="006C6760"/>
    <w:rsid w:val="006C67F1"/>
    <w:rsid w:val="006C69DA"/>
    <w:rsid w:val="006C6A3E"/>
    <w:rsid w:val="006C6A54"/>
    <w:rsid w:val="006C6A61"/>
    <w:rsid w:val="006C6B7B"/>
    <w:rsid w:val="006C6D88"/>
    <w:rsid w:val="006C6EBC"/>
    <w:rsid w:val="006C6F85"/>
    <w:rsid w:val="006C7249"/>
    <w:rsid w:val="006C73A5"/>
    <w:rsid w:val="006C7499"/>
    <w:rsid w:val="006C7510"/>
    <w:rsid w:val="006C7541"/>
    <w:rsid w:val="006C75FC"/>
    <w:rsid w:val="006C7633"/>
    <w:rsid w:val="006C7635"/>
    <w:rsid w:val="006C76AF"/>
    <w:rsid w:val="006C76D8"/>
    <w:rsid w:val="006C777D"/>
    <w:rsid w:val="006C78E0"/>
    <w:rsid w:val="006C79A4"/>
    <w:rsid w:val="006C79A7"/>
    <w:rsid w:val="006C7AF0"/>
    <w:rsid w:val="006C7C22"/>
    <w:rsid w:val="006C7D29"/>
    <w:rsid w:val="006C7E73"/>
    <w:rsid w:val="006C7FD8"/>
    <w:rsid w:val="006D0101"/>
    <w:rsid w:val="006D023A"/>
    <w:rsid w:val="006D0272"/>
    <w:rsid w:val="006D02B6"/>
    <w:rsid w:val="006D0316"/>
    <w:rsid w:val="006D04D7"/>
    <w:rsid w:val="006D0560"/>
    <w:rsid w:val="006D0671"/>
    <w:rsid w:val="006D0885"/>
    <w:rsid w:val="006D0B71"/>
    <w:rsid w:val="006D0E61"/>
    <w:rsid w:val="006D0FAE"/>
    <w:rsid w:val="006D1112"/>
    <w:rsid w:val="006D1471"/>
    <w:rsid w:val="006D14E6"/>
    <w:rsid w:val="006D150D"/>
    <w:rsid w:val="006D19E4"/>
    <w:rsid w:val="006D19EB"/>
    <w:rsid w:val="006D1A40"/>
    <w:rsid w:val="006D1B74"/>
    <w:rsid w:val="006D1C68"/>
    <w:rsid w:val="006D1C9A"/>
    <w:rsid w:val="006D1D46"/>
    <w:rsid w:val="006D1D6B"/>
    <w:rsid w:val="006D1F08"/>
    <w:rsid w:val="006D2181"/>
    <w:rsid w:val="006D23DF"/>
    <w:rsid w:val="006D23E5"/>
    <w:rsid w:val="006D2513"/>
    <w:rsid w:val="006D2542"/>
    <w:rsid w:val="006D2672"/>
    <w:rsid w:val="006D26CE"/>
    <w:rsid w:val="006D277D"/>
    <w:rsid w:val="006D2852"/>
    <w:rsid w:val="006D2E22"/>
    <w:rsid w:val="006D2E84"/>
    <w:rsid w:val="006D2EE1"/>
    <w:rsid w:val="006D2F7A"/>
    <w:rsid w:val="006D2FB3"/>
    <w:rsid w:val="006D2FD5"/>
    <w:rsid w:val="006D314D"/>
    <w:rsid w:val="006D32B7"/>
    <w:rsid w:val="006D33B1"/>
    <w:rsid w:val="006D35C9"/>
    <w:rsid w:val="006D374F"/>
    <w:rsid w:val="006D382B"/>
    <w:rsid w:val="006D38D5"/>
    <w:rsid w:val="006D390E"/>
    <w:rsid w:val="006D3A15"/>
    <w:rsid w:val="006D3A8D"/>
    <w:rsid w:val="006D3B36"/>
    <w:rsid w:val="006D3E5A"/>
    <w:rsid w:val="006D3E64"/>
    <w:rsid w:val="006D40EF"/>
    <w:rsid w:val="006D4102"/>
    <w:rsid w:val="006D4252"/>
    <w:rsid w:val="006D451B"/>
    <w:rsid w:val="006D453F"/>
    <w:rsid w:val="006D454F"/>
    <w:rsid w:val="006D4554"/>
    <w:rsid w:val="006D459F"/>
    <w:rsid w:val="006D4666"/>
    <w:rsid w:val="006D46BB"/>
    <w:rsid w:val="006D46D4"/>
    <w:rsid w:val="006D4769"/>
    <w:rsid w:val="006D47C6"/>
    <w:rsid w:val="006D480B"/>
    <w:rsid w:val="006D4926"/>
    <w:rsid w:val="006D4ACF"/>
    <w:rsid w:val="006D4C49"/>
    <w:rsid w:val="006D4CDE"/>
    <w:rsid w:val="006D4D2F"/>
    <w:rsid w:val="006D4F34"/>
    <w:rsid w:val="006D4FAC"/>
    <w:rsid w:val="006D5132"/>
    <w:rsid w:val="006D523C"/>
    <w:rsid w:val="006D528C"/>
    <w:rsid w:val="006D5383"/>
    <w:rsid w:val="006D540E"/>
    <w:rsid w:val="006D564B"/>
    <w:rsid w:val="006D5830"/>
    <w:rsid w:val="006D5872"/>
    <w:rsid w:val="006D5976"/>
    <w:rsid w:val="006D59EE"/>
    <w:rsid w:val="006D5A45"/>
    <w:rsid w:val="006D5CAA"/>
    <w:rsid w:val="006D5CC7"/>
    <w:rsid w:val="006D5DBC"/>
    <w:rsid w:val="006D609D"/>
    <w:rsid w:val="006D6145"/>
    <w:rsid w:val="006D616F"/>
    <w:rsid w:val="006D62FE"/>
    <w:rsid w:val="006D63D0"/>
    <w:rsid w:val="006D6516"/>
    <w:rsid w:val="006D6538"/>
    <w:rsid w:val="006D6768"/>
    <w:rsid w:val="006D67B0"/>
    <w:rsid w:val="006D6B7D"/>
    <w:rsid w:val="006D6BA5"/>
    <w:rsid w:val="006D6D5C"/>
    <w:rsid w:val="006D6E62"/>
    <w:rsid w:val="006D6ECC"/>
    <w:rsid w:val="006D6FB7"/>
    <w:rsid w:val="006D705B"/>
    <w:rsid w:val="006D705D"/>
    <w:rsid w:val="006D716D"/>
    <w:rsid w:val="006D72D0"/>
    <w:rsid w:val="006D731B"/>
    <w:rsid w:val="006D7321"/>
    <w:rsid w:val="006D74A0"/>
    <w:rsid w:val="006D763F"/>
    <w:rsid w:val="006D777E"/>
    <w:rsid w:val="006D7780"/>
    <w:rsid w:val="006D7A9D"/>
    <w:rsid w:val="006D7AB2"/>
    <w:rsid w:val="006D7AD5"/>
    <w:rsid w:val="006D7AEF"/>
    <w:rsid w:val="006D7C81"/>
    <w:rsid w:val="006D7E2F"/>
    <w:rsid w:val="006E0166"/>
    <w:rsid w:val="006E0196"/>
    <w:rsid w:val="006E0283"/>
    <w:rsid w:val="006E036B"/>
    <w:rsid w:val="006E03C4"/>
    <w:rsid w:val="006E0454"/>
    <w:rsid w:val="006E061D"/>
    <w:rsid w:val="006E069E"/>
    <w:rsid w:val="006E0702"/>
    <w:rsid w:val="006E080A"/>
    <w:rsid w:val="006E082B"/>
    <w:rsid w:val="006E0A7B"/>
    <w:rsid w:val="006E0BD7"/>
    <w:rsid w:val="006E0D65"/>
    <w:rsid w:val="006E0DF5"/>
    <w:rsid w:val="006E0EE5"/>
    <w:rsid w:val="006E105D"/>
    <w:rsid w:val="006E108F"/>
    <w:rsid w:val="006E11C8"/>
    <w:rsid w:val="006E122B"/>
    <w:rsid w:val="006E1253"/>
    <w:rsid w:val="006E1392"/>
    <w:rsid w:val="006E15CA"/>
    <w:rsid w:val="006E1716"/>
    <w:rsid w:val="006E17C3"/>
    <w:rsid w:val="006E185F"/>
    <w:rsid w:val="006E196C"/>
    <w:rsid w:val="006E1A30"/>
    <w:rsid w:val="006E1C50"/>
    <w:rsid w:val="006E1F75"/>
    <w:rsid w:val="006E1FC5"/>
    <w:rsid w:val="006E21A4"/>
    <w:rsid w:val="006E21CC"/>
    <w:rsid w:val="006E22A9"/>
    <w:rsid w:val="006E2326"/>
    <w:rsid w:val="006E2412"/>
    <w:rsid w:val="006E2477"/>
    <w:rsid w:val="006E2639"/>
    <w:rsid w:val="006E264F"/>
    <w:rsid w:val="006E28E1"/>
    <w:rsid w:val="006E28ED"/>
    <w:rsid w:val="006E2E56"/>
    <w:rsid w:val="006E2EEC"/>
    <w:rsid w:val="006E2FD0"/>
    <w:rsid w:val="006E3254"/>
    <w:rsid w:val="006E3297"/>
    <w:rsid w:val="006E32A6"/>
    <w:rsid w:val="006E32BE"/>
    <w:rsid w:val="006E330D"/>
    <w:rsid w:val="006E34B3"/>
    <w:rsid w:val="006E3519"/>
    <w:rsid w:val="006E35D6"/>
    <w:rsid w:val="006E35F4"/>
    <w:rsid w:val="006E3671"/>
    <w:rsid w:val="006E3731"/>
    <w:rsid w:val="006E374A"/>
    <w:rsid w:val="006E3766"/>
    <w:rsid w:val="006E377C"/>
    <w:rsid w:val="006E39C1"/>
    <w:rsid w:val="006E39D4"/>
    <w:rsid w:val="006E3B1D"/>
    <w:rsid w:val="006E3E07"/>
    <w:rsid w:val="006E3E0D"/>
    <w:rsid w:val="006E3EFF"/>
    <w:rsid w:val="006E40E0"/>
    <w:rsid w:val="006E4127"/>
    <w:rsid w:val="006E4237"/>
    <w:rsid w:val="006E4258"/>
    <w:rsid w:val="006E4452"/>
    <w:rsid w:val="006E44B3"/>
    <w:rsid w:val="006E44BD"/>
    <w:rsid w:val="006E455A"/>
    <w:rsid w:val="006E4566"/>
    <w:rsid w:val="006E45B6"/>
    <w:rsid w:val="006E4738"/>
    <w:rsid w:val="006E4778"/>
    <w:rsid w:val="006E491F"/>
    <w:rsid w:val="006E497C"/>
    <w:rsid w:val="006E4B4F"/>
    <w:rsid w:val="006E4CD6"/>
    <w:rsid w:val="006E4E73"/>
    <w:rsid w:val="006E4FED"/>
    <w:rsid w:val="006E50AE"/>
    <w:rsid w:val="006E5167"/>
    <w:rsid w:val="006E535F"/>
    <w:rsid w:val="006E53AD"/>
    <w:rsid w:val="006E54E6"/>
    <w:rsid w:val="006E559F"/>
    <w:rsid w:val="006E584C"/>
    <w:rsid w:val="006E5850"/>
    <w:rsid w:val="006E5AB0"/>
    <w:rsid w:val="006E5ADC"/>
    <w:rsid w:val="006E5C80"/>
    <w:rsid w:val="006E5D10"/>
    <w:rsid w:val="006E5D41"/>
    <w:rsid w:val="006E5D8E"/>
    <w:rsid w:val="006E5E38"/>
    <w:rsid w:val="006E5FE6"/>
    <w:rsid w:val="006E602C"/>
    <w:rsid w:val="006E62A5"/>
    <w:rsid w:val="006E63DA"/>
    <w:rsid w:val="006E6629"/>
    <w:rsid w:val="006E6755"/>
    <w:rsid w:val="006E678E"/>
    <w:rsid w:val="006E67A5"/>
    <w:rsid w:val="006E6803"/>
    <w:rsid w:val="006E694F"/>
    <w:rsid w:val="006E6D82"/>
    <w:rsid w:val="006E6E01"/>
    <w:rsid w:val="006E6ED0"/>
    <w:rsid w:val="006E6FCC"/>
    <w:rsid w:val="006E708C"/>
    <w:rsid w:val="006E7104"/>
    <w:rsid w:val="006E714F"/>
    <w:rsid w:val="006E71EB"/>
    <w:rsid w:val="006E72B4"/>
    <w:rsid w:val="006E7303"/>
    <w:rsid w:val="006E7585"/>
    <w:rsid w:val="006E770A"/>
    <w:rsid w:val="006E7759"/>
    <w:rsid w:val="006E77C0"/>
    <w:rsid w:val="006E7810"/>
    <w:rsid w:val="006E78BE"/>
    <w:rsid w:val="006E7A58"/>
    <w:rsid w:val="006E7A60"/>
    <w:rsid w:val="006E7B02"/>
    <w:rsid w:val="006E7D98"/>
    <w:rsid w:val="006E7DBF"/>
    <w:rsid w:val="006E7F03"/>
    <w:rsid w:val="006F0059"/>
    <w:rsid w:val="006F034A"/>
    <w:rsid w:val="006F040F"/>
    <w:rsid w:val="006F047F"/>
    <w:rsid w:val="006F06F2"/>
    <w:rsid w:val="006F0820"/>
    <w:rsid w:val="006F083D"/>
    <w:rsid w:val="006F087D"/>
    <w:rsid w:val="006F0886"/>
    <w:rsid w:val="006F090E"/>
    <w:rsid w:val="006F09B9"/>
    <w:rsid w:val="006F0A5B"/>
    <w:rsid w:val="006F0DD4"/>
    <w:rsid w:val="006F0F03"/>
    <w:rsid w:val="006F0F31"/>
    <w:rsid w:val="006F100B"/>
    <w:rsid w:val="006F1013"/>
    <w:rsid w:val="006F14AD"/>
    <w:rsid w:val="006F167B"/>
    <w:rsid w:val="006F1705"/>
    <w:rsid w:val="006F185A"/>
    <w:rsid w:val="006F1895"/>
    <w:rsid w:val="006F1A3B"/>
    <w:rsid w:val="006F1D2C"/>
    <w:rsid w:val="006F1D80"/>
    <w:rsid w:val="006F1DAE"/>
    <w:rsid w:val="006F1DB0"/>
    <w:rsid w:val="006F1F11"/>
    <w:rsid w:val="006F2045"/>
    <w:rsid w:val="006F2218"/>
    <w:rsid w:val="006F22F9"/>
    <w:rsid w:val="006F23FD"/>
    <w:rsid w:val="006F24B8"/>
    <w:rsid w:val="006F2905"/>
    <w:rsid w:val="006F29E6"/>
    <w:rsid w:val="006F2B6E"/>
    <w:rsid w:val="006F2C67"/>
    <w:rsid w:val="006F2D03"/>
    <w:rsid w:val="006F2D94"/>
    <w:rsid w:val="006F2DA9"/>
    <w:rsid w:val="006F2DDA"/>
    <w:rsid w:val="006F31C1"/>
    <w:rsid w:val="006F31E5"/>
    <w:rsid w:val="006F3252"/>
    <w:rsid w:val="006F3290"/>
    <w:rsid w:val="006F3370"/>
    <w:rsid w:val="006F33F3"/>
    <w:rsid w:val="006F3443"/>
    <w:rsid w:val="006F353E"/>
    <w:rsid w:val="006F3606"/>
    <w:rsid w:val="006F3670"/>
    <w:rsid w:val="006F3680"/>
    <w:rsid w:val="006F36F4"/>
    <w:rsid w:val="006F3708"/>
    <w:rsid w:val="006F37D8"/>
    <w:rsid w:val="006F3AF2"/>
    <w:rsid w:val="006F3B0E"/>
    <w:rsid w:val="006F3B6A"/>
    <w:rsid w:val="006F3B87"/>
    <w:rsid w:val="006F3FE3"/>
    <w:rsid w:val="006F400E"/>
    <w:rsid w:val="006F4137"/>
    <w:rsid w:val="006F41D4"/>
    <w:rsid w:val="006F46A9"/>
    <w:rsid w:val="006F4990"/>
    <w:rsid w:val="006F4996"/>
    <w:rsid w:val="006F4C35"/>
    <w:rsid w:val="006F4F1A"/>
    <w:rsid w:val="006F4F89"/>
    <w:rsid w:val="006F502D"/>
    <w:rsid w:val="006F50E8"/>
    <w:rsid w:val="006F50F6"/>
    <w:rsid w:val="006F518D"/>
    <w:rsid w:val="006F529F"/>
    <w:rsid w:val="006F5527"/>
    <w:rsid w:val="006F56BB"/>
    <w:rsid w:val="006F5753"/>
    <w:rsid w:val="006F580A"/>
    <w:rsid w:val="006F5816"/>
    <w:rsid w:val="006F5DA2"/>
    <w:rsid w:val="006F5ECB"/>
    <w:rsid w:val="006F5FB7"/>
    <w:rsid w:val="006F6195"/>
    <w:rsid w:val="006F61CD"/>
    <w:rsid w:val="006F6257"/>
    <w:rsid w:val="006F645C"/>
    <w:rsid w:val="006F6625"/>
    <w:rsid w:val="006F6845"/>
    <w:rsid w:val="006F6907"/>
    <w:rsid w:val="006F6B2A"/>
    <w:rsid w:val="006F6B5E"/>
    <w:rsid w:val="006F6B83"/>
    <w:rsid w:val="006F6C7B"/>
    <w:rsid w:val="006F6C89"/>
    <w:rsid w:val="006F6C99"/>
    <w:rsid w:val="006F6F3F"/>
    <w:rsid w:val="006F6FA4"/>
    <w:rsid w:val="006F6FB7"/>
    <w:rsid w:val="006F7224"/>
    <w:rsid w:val="006F7236"/>
    <w:rsid w:val="006F7306"/>
    <w:rsid w:val="006F7616"/>
    <w:rsid w:val="006F79B1"/>
    <w:rsid w:val="006F79C1"/>
    <w:rsid w:val="006F7B4C"/>
    <w:rsid w:val="006F7B51"/>
    <w:rsid w:val="006F7BF4"/>
    <w:rsid w:val="006F7C42"/>
    <w:rsid w:val="006F7D80"/>
    <w:rsid w:val="006F7DE0"/>
    <w:rsid w:val="006F7E17"/>
    <w:rsid w:val="006F7E4F"/>
    <w:rsid w:val="0070002A"/>
    <w:rsid w:val="00700054"/>
    <w:rsid w:val="0070006D"/>
    <w:rsid w:val="00700080"/>
    <w:rsid w:val="00700188"/>
    <w:rsid w:val="00700324"/>
    <w:rsid w:val="007004B0"/>
    <w:rsid w:val="00700508"/>
    <w:rsid w:val="00700578"/>
    <w:rsid w:val="0070061F"/>
    <w:rsid w:val="0070063C"/>
    <w:rsid w:val="00700819"/>
    <w:rsid w:val="007009B2"/>
    <w:rsid w:val="007009BC"/>
    <w:rsid w:val="00700A58"/>
    <w:rsid w:val="00700A91"/>
    <w:rsid w:val="00700B44"/>
    <w:rsid w:val="00700DFB"/>
    <w:rsid w:val="00701024"/>
    <w:rsid w:val="00701063"/>
    <w:rsid w:val="0070118F"/>
    <w:rsid w:val="007013A4"/>
    <w:rsid w:val="00701452"/>
    <w:rsid w:val="00701477"/>
    <w:rsid w:val="007014CA"/>
    <w:rsid w:val="00701534"/>
    <w:rsid w:val="007018C9"/>
    <w:rsid w:val="00701EE9"/>
    <w:rsid w:val="007020E9"/>
    <w:rsid w:val="007022BC"/>
    <w:rsid w:val="00702368"/>
    <w:rsid w:val="007023B1"/>
    <w:rsid w:val="00702401"/>
    <w:rsid w:val="00702453"/>
    <w:rsid w:val="00702499"/>
    <w:rsid w:val="0070252D"/>
    <w:rsid w:val="007026AC"/>
    <w:rsid w:val="007028D4"/>
    <w:rsid w:val="00702B78"/>
    <w:rsid w:val="00702C88"/>
    <w:rsid w:val="00702C98"/>
    <w:rsid w:val="00702D32"/>
    <w:rsid w:val="00702E00"/>
    <w:rsid w:val="00702EEB"/>
    <w:rsid w:val="00702FA4"/>
    <w:rsid w:val="00702FBE"/>
    <w:rsid w:val="00703007"/>
    <w:rsid w:val="007033D7"/>
    <w:rsid w:val="00703401"/>
    <w:rsid w:val="0070346F"/>
    <w:rsid w:val="00703526"/>
    <w:rsid w:val="0070352F"/>
    <w:rsid w:val="00703777"/>
    <w:rsid w:val="00703921"/>
    <w:rsid w:val="00703983"/>
    <w:rsid w:val="007039C6"/>
    <w:rsid w:val="00703B07"/>
    <w:rsid w:val="00703B26"/>
    <w:rsid w:val="00703CBC"/>
    <w:rsid w:val="00703E5A"/>
    <w:rsid w:val="00703E78"/>
    <w:rsid w:val="00703ECB"/>
    <w:rsid w:val="00704032"/>
    <w:rsid w:val="00704065"/>
    <w:rsid w:val="0070457E"/>
    <w:rsid w:val="007045D3"/>
    <w:rsid w:val="007045EB"/>
    <w:rsid w:val="007045EE"/>
    <w:rsid w:val="0070470B"/>
    <w:rsid w:val="00704727"/>
    <w:rsid w:val="0070474D"/>
    <w:rsid w:val="0070480B"/>
    <w:rsid w:val="00704840"/>
    <w:rsid w:val="00704B97"/>
    <w:rsid w:val="00704C15"/>
    <w:rsid w:val="00704F4A"/>
    <w:rsid w:val="00704F4E"/>
    <w:rsid w:val="00704F90"/>
    <w:rsid w:val="007050BA"/>
    <w:rsid w:val="0070522A"/>
    <w:rsid w:val="007055BF"/>
    <w:rsid w:val="00705672"/>
    <w:rsid w:val="00705693"/>
    <w:rsid w:val="0070578C"/>
    <w:rsid w:val="007058B2"/>
    <w:rsid w:val="00705915"/>
    <w:rsid w:val="00705A17"/>
    <w:rsid w:val="00705B86"/>
    <w:rsid w:val="00705D6A"/>
    <w:rsid w:val="00705E59"/>
    <w:rsid w:val="00706062"/>
    <w:rsid w:val="007063BB"/>
    <w:rsid w:val="007063CA"/>
    <w:rsid w:val="007064AD"/>
    <w:rsid w:val="00706573"/>
    <w:rsid w:val="007066A3"/>
    <w:rsid w:val="0070673A"/>
    <w:rsid w:val="0070681B"/>
    <w:rsid w:val="00706D85"/>
    <w:rsid w:val="00706E13"/>
    <w:rsid w:val="007071E5"/>
    <w:rsid w:val="007074F4"/>
    <w:rsid w:val="00707555"/>
    <w:rsid w:val="007075DE"/>
    <w:rsid w:val="00707822"/>
    <w:rsid w:val="0070783D"/>
    <w:rsid w:val="00707B34"/>
    <w:rsid w:val="00707B3C"/>
    <w:rsid w:val="00707B48"/>
    <w:rsid w:val="00707C1F"/>
    <w:rsid w:val="00707F7D"/>
    <w:rsid w:val="00710110"/>
    <w:rsid w:val="007101FB"/>
    <w:rsid w:val="00710350"/>
    <w:rsid w:val="00710575"/>
    <w:rsid w:val="00710752"/>
    <w:rsid w:val="00710817"/>
    <w:rsid w:val="00710853"/>
    <w:rsid w:val="00710940"/>
    <w:rsid w:val="00710AA0"/>
    <w:rsid w:val="00710C9D"/>
    <w:rsid w:val="00710CB2"/>
    <w:rsid w:val="00710DA5"/>
    <w:rsid w:val="00710E29"/>
    <w:rsid w:val="00710EB6"/>
    <w:rsid w:val="00711002"/>
    <w:rsid w:val="007111D7"/>
    <w:rsid w:val="007111E0"/>
    <w:rsid w:val="007111F2"/>
    <w:rsid w:val="007112E1"/>
    <w:rsid w:val="0071136B"/>
    <w:rsid w:val="0071140C"/>
    <w:rsid w:val="0071151E"/>
    <w:rsid w:val="0071173E"/>
    <w:rsid w:val="007119EA"/>
    <w:rsid w:val="00711B84"/>
    <w:rsid w:val="00711FD8"/>
    <w:rsid w:val="00712519"/>
    <w:rsid w:val="007126A8"/>
    <w:rsid w:val="007126AD"/>
    <w:rsid w:val="0071299F"/>
    <w:rsid w:val="00712A20"/>
    <w:rsid w:val="007130A5"/>
    <w:rsid w:val="0071335F"/>
    <w:rsid w:val="007133D3"/>
    <w:rsid w:val="00713492"/>
    <w:rsid w:val="007134A9"/>
    <w:rsid w:val="007134C6"/>
    <w:rsid w:val="007135ED"/>
    <w:rsid w:val="00713649"/>
    <w:rsid w:val="0071386E"/>
    <w:rsid w:val="0071390E"/>
    <w:rsid w:val="00713982"/>
    <w:rsid w:val="007139E3"/>
    <w:rsid w:val="00713A3F"/>
    <w:rsid w:val="00713F11"/>
    <w:rsid w:val="00714000"/>
    <w:rsid w:val="00714006"/>
    <w:rsid w:val="00714348"/>
    <w:rsid w:val="00714420"/>
    <w:rsid w:val="00714594"/>
    <w:rsid w:val="0071468B"/>
    <w:rsid w:val="00714709"/>
    <w:rsid w:val="0071482B"/>
    <w:rsid w:val="00714A48"/>
    <w:rsid w:val="00714A76"/>
    <w:rsid w:val="00714B81"/>
    <w:rsid w:val="00714C9C"/>
    <w:rsid w:val="00714CF9"/>
    <w:rsid w:val="00714D6E"/>
    <w:rsid w:val="00714F26"/>
    <w:rsid w:val="00715023"/>
    <w:rsid w:val="0071505B"/>
    <w:rsid w:val="0071516F"/>
    <w:rsid w:val="007151F4"/>
    <w:rsid w:val="007153AF"/>
    <w:rsid w:val="0071561A"/>
    <w:rsid w:val="007156D7"/>
    <w:rsid w:val="00715731"/>
    <w:rsid w:val="00715954"/>
    <w:rsid w:val="007159AC"/>
    <w:rsid w:val="00715AA2"/>
    <w:rsid w:val="00715AD9"/>
    <w:rsid w:val="00715EAC"/>
    <w:rsid w:val="00715F67"/>
    <w:rsid w:val="00716173"/>
    <w:rsid w:val="007161AF"/>
    <w:rsid w:val="007161EA"/>
    <w:rsid w:val="00716268"/>
    <w:rsid w:val="00716271"/>
    <w:rsid w:val="00716287"/>
    <w:rsid w:val="007164D7"/>
    <w:rsid w:val="00716506"/>
    <w:rsid w:val="00716688"/>
    <w:rsid w:val="00716778"/>
    <w:rsid w:val="0071688E"/>
    <w:rsid w:val="007168F6"/>
    <w:rsid w:val="00716D9C"/>
    <w:rsid w:val="00716DBB"/>
    <w:rsid w:val="00716E7D"/>
    <w:rsid w:val="00717028"/>
    <w:rsid w:val="00717141"/>
    <w:rsid w:val="00717193"/>
    <w:rsid w:val="007173A5"/>
    <w:rsid w:val="007173B1"/>
    <w:rsid w:val="00717618"/>
    <w:rsid w:val="00717679"/>
    <w:rsid w:val="0071796F"/>
    <w:rsid w:val="00717B23"/>
    <w:rsid w:val="00717BC8"/>
    <w:rsid w:val="00717C70"/>
    <w:rsid w:val="00717CAA"/>
    <w:rsid w:val="00717D07"/>
    <w:rsid w:val="00717E47"/>
    <w:rsid w:val="00717EDD"/>
    <w:rsid w:val="00717FC9"/>
    <w:rsid w:val="00720026"/>
    <w:rsid w:val="00720039"/>
    <w:rsid w:val="00720064"/>
    <w:rsid w:val="00720126"/>
    <w:rsid w:val="00720150"/>
    <w:rsid w:val="007201B2"/>
    <w:rsid w:val="00720281"/>
    <w:rsid w:val="007202A5"/>
    <w:rsid w:val="007203E5"/>
    <w:rsid w:val="0072042E"/>
    <w:rsid w:val="0072053E"/>
    <w:rsid w:val="0072058E"/>
    <w:rsid w:val="0072062F"/>
    <w:rsid w:val="0072084A"/>
    <w:rsid w:val="00720A6E"/>
    <w:rsid w:val="00720B17"/>
    <w:rsid w:val="00720CD1"/>
    <w:rsid w:val="00720D46"/>
    <w:rsid w:val="00720D79"/>
    <w:rsid w:val="00720DC0"/>
    <w:rsid w:val="00720E0C"/>
    <w:rsid w:val="00720F49"/>
    <w:rsid w:val="00720F54"/>
    <w:rsid w:val="00720FFF"/>
    <w:rsid w:val="00721046"/>
    <w:rsid w:val="007212F1"/>
    <w:rsid w:val="007213CD"/>
    <w:rsid w:val="0072198C"/>
    <w:rsid w:val="00721A75"/>
    <w:rsid w:val="00721ABF"/>
    <w:rsid w:val="00721B7C"/>
    <w:rsid w:val="00721B9E"/>
    <w:rsid w:val="00721BA7"/>
    <w:rsid w:val="00721D5E"/>
    <w:rsid w:val="00721E6D"/>
    <w:rsid w:val="00721EA0"/>
    <w:rsid w:val="00721F51"/>
    <w:rsid w:val="0072206D"/>
    <w:rsid w:val="0072213F"/>
    <w:rsid w:val="0072230B"/>
    <w:rsid w:val="00722450"/>
    <w:rsid w:val="0072256A"/>
    <w:rsid w:val="00722624"/>
    <w:rsid w:val="00722725"/>
    <w:rsid w:val="00722913"/>
    <w:rsid w:val="00722B26"/>
    <w:rsid w:val="00722B3E"/>
    <w:rsid w:val="00722CD6"/>
    <w:rsid w:val="00722CFA"/>
    <w:rsid w:val="00722D9C"/>
    <w:rsid w:val="007230DF"/>
    <w:rsid w:val="0072316E"/>
    <w:rsid w:val="00723218"/>
    <w:rsid w:val="0072323F"/>
    <w:rsid w:val="0072325D"/>
    <w:rsid w:val="00723272"/>
    <w:rsid w:val="007232F7"/>
    <w:rsid w:val="00723367"/>
    <w:rsid w:val="0072338A"/>
    <w:rsid w:val="007233E7"/>
    <w:rsid w:val="0072342B"/>
    <w:rsid w:val="007234B1"/>
    <w:rsid w:val="0072354B"/>
    <w:rsid w:val="00723626"/>
    <w:rsid w:val="00723637"/>
    <w:rsid w:val="0072376D"/>
    <w:rsid w:val="007237C2"/>
    <w:rsid w:val="00723889"/>
    <w:rsid w:val="0072392B"/>
    <w:rsid w:val="00723952"/>
    <w:rsid w:val="0072396C"/>
    <w:rsid w:val="007239A7"/>
    <w:rsid w:val="00723A46"/>
    <w:rsid w:val="00723B7D"/>
    <w:rsid w:val="00723C7E"/>
    <w:rsid w:val="00723F26"/>
    <w:rsid w:val="00723FFE"/>
    <w:rsid w:val="00724154"/>
    <w:rsid w:val="0072427F"/>
    <w:rsid w:val="007242D9"/>
    <w:rsid w:val="00724316"/>
    <w:rsid w:val="00724323"/>
    <w:rsid w:val="00724437"/>
    <w:rsid w:val="007244D7"/>
    <w:rsid w:val="00724555"/>
    <w:rsid w:val="007247FE"/>
    <w:rsid w:val="007248C2"/>
    <w:rsid w:val="00724AB2"/>
    <w:rsid w:val="00724ACB"/>
    <w:rsid w:val="00724B47"/>
    <w:rsid w:val="00724C4F"/>
    <w:rsid w:val="00724CB9"/>
    <w:rsid w:val="00724E37"/>
    <w:rsid w:val="007252AB"/>
    <w:rsid w:val="007252AF"/>
    <w:rsid w:val="007252B6"/>
    <w:rsid w:val="00725347"/>
    <w:rsid w:val="007253E4"/>
    <w:rsid w:val="007255CB"/>
    <w:rsid w:val="0072568F"/>
    <w:rsid w:val="007257AA"/>
    <w:rsid w:val="00725A2F"/>
    <w:rsid w:val="00725AAB"/>
    <w:rsid w:val="00725C09"/>
    <w:rsid w:val="00725C8E"/>
    <w:rsid w:val="00725D7F"/>
    <w:rsid w:val="00725DAC"/>
    <w:rsid w:val="00725EF8"/>
    <w:rsid w:val="00725F12"/>
    <w:rsid w:val="00725FB5"/>
    <w:rsid w:val="00725FBD"/>
    <w:rsid w:val="0072603D"/>
    <w:rsid w:val="0072613D"/>
    <w:rsid w:val="0072633B"/>
    <w:rsid w:val="00726357"/>
    <w:rsid w:val="007263A9"/>
    <w:rsid w:val="0072657D"/>
    <w:rsid w:val="007265A1"/>
    <w:rsid w:val="007265C1"/>
    <w:rsid w:val="007268CB"/>
    <w:rsid w:val="00726945"/>
    <w:rsid w:val="007269DC"/>
    <w:rsid w:val="00726A44"/>
    <w:rsid w:val="00726BDE"/>
    <w:rsid w:val="00726C10"/>
    <w:rsid w:val="00726C95"/>
    <w:rsid w:val="00726CD5"/>
    <w:rsid w:val="00726D78"/>
    <w:rsid w:val="007270EE"/>
    <w:rsid w:val="00727121"/>
    <w:rsid w:val="0072714A"/>
    <w:rsid w:val="0072717D"/>
    <w:rsid w:val="0072724A"/>
    <w:rsid w:val="007274D5"/>
    <w:rsid w:val="00727504"/>
    <w:rsid w:val="00727628"/>
    <w:rsid w:val="0072774D"/>
    <w:rsid w:val="00727C70"/>
    <w:rsid w:val="00727C7E"/>
    <w:rsid w:val="00727D39"/>
    <w:rsid w:val="00727E4B"/>
    <w:rsid w:val="00727E92"/>
    <w:rsid w:val="00727E9E"/>
    <w:rsid w:val="00727EB0"/>
    <w:rsid w:val="0073030B"/>
    <w:rsid w:val="0073032F"/>
    <w:rsid w:val="007303A3"/>
    <w:rsid w:val="00730789"/>
    <w:rsid w:val="007307BB"/>
    <w:rsid w:val="00730A30"/>
    <w:rsid w:val="00730AE9"/>
    <w:rsid w:val="00730CE2"/>
    <w:rsid w:val="00730D07"/>
    <w:rsid w:val="00730D93"/>
    <w:rsid w:val="00730DF5"/>
    <w:rsid w:val="00730E1A"/>
    <w:rsid w:val="00730F32"/>
    <w:rsid w:val="00731212"/>
    <w:rsid w:val="007312F7"/>
    <w:rsid w:val="00731378"/>
    <w:rsid w:val="007314A8"/>
    <w:rsid w:val="007314D5"/>
    <w:rsid w:val="0073157D"/>
    <w:rsid w:val="00731586"/>
    <w:rsid w:val="007315EC"/>
    <w:rsid w:val="00731640"/>
    <w:rsid w:val="00731716"/>
    <w:rsid w:val="0073181E"/>
    <w:rsid w:val="007318A7"/>
    <w:rsid w:val="007318E3"/>
    <w:rsid w:val="007319AB"/>
    <w:rsid w:val="00731BB7"/>
    <w:rsid w:val="00731D07"/>
    <w:rsid w:val="00731FD3"/>
    <w:rsid w:val="00731FF6"/>
    <w:rsid w:val="00732141"/>
    <w:rsid w:val="00732365"/>
    <w:rsid w:val="00732391"/>
    <w:rsid w:val="007323F0"/>
    <w:rsid w:val="00732410"/>
    <w:rsid w:val="007325EA"/>
    <w:rsid w:val="0073289F"/>
    <w:rsid w:val="007328BC"/>
    <w:rsid w:val="007328C7"/>
    <w:rsid w:val="007328CA"/>
    <w:rsid w:val="00732961"/>
    <w:rsid w:val="00732AA0"/>
    <w:rsid w:val="00732B6B"/>
    <w:rsid w:val="00732C39"/>
    <w:rsid w:val="00732C40"/>
    <w:rsid w:val="007334C5"/>
    <w:rsid w:val="007334DD"/>
    <w:rsid w:val="00733537"/>
    <w:rsid w:val="00733606"/>
    <w:rsid w:val="0073369D"/>
    <w:rsid w:val="00733C5A"/>
    <w:rsid w:val="00733C6A"/>
    <w:rsid w:val="00733E47"/>
    <w:rsid w:val="00733E4E"/>
    <w:rsid w:val="007341A3"/>
    <w:rsid w:val="00734278"/>
    <w:rsid w:val="007342D6"/>
    <w:rsid w:val="007344F4"/>
    <w:rsid w:val="00734571"/>
    <w:rsid w:val="00734870"/>
    <w:rsid w:val="00734888"/>
    <w:rsid w:val="0073489C"/>
    <w:rsid w:val="007348D0"/>
    <w:rsid w:val="00734B27"/>
    <w:rsid w:val="00734B5F"/>
    <w:rsid w:val="00734BE2"/>
    <w:rsid w:val="00734DD9"/>
    <w:rsid w:val="00734E37"/>
    <w:rsid w:val="00734E8B"/>
    <w:rsid w:val="007350E7"/>
    <w:rsid w:val="0073517F"/>
    <w:rsid w:val="00735297"/>
    <w:rsid w:val="007352F5"/>
    <w:rsid w:val="0073537C"/>
    <w:rsid w:val="00735443"/>
    <w:rsid w:val="00735453"/>
    <w:rsid w:val="007355A1"/>
    <w:rsid w:val="007355EF"/>
    <w:rsid w:val="00735769"/>
    <w:rsid w:val="007359B8"/>
    <w:rsid w:val="00735A00"/>
    <w:rsid w:val="00735C55"/>
    <w:rsid w:val="00735C95"/>
    <w:rsid w:val="00735E50"/>
    <w:rsid w:val="00735FD1"/>
    <w:rsid w:val="00736022"/>
    <w:rsid w:val="0073603C"/>
    <w:rsid w:val="00736096"/>
    <w:rsid w:val="007361A0"/>
    <w:rsid w:val="007361AD"/>
    <w:rsid w:val="0073620A"/>
    <w:rsid w:val="007362FA"/>
    <w:rsid w:val="0073635B"/>
    <w:rsid w:val="00736616"/>
    <w:rsid w:val="0073667C"/>
    <w:rsid w:val="007366F0"/>
    <w:rsid w:val="00736B3B"/>
    <w:rsid w:val="00736C16"/>
    <w:rsid w:val="00736C17"/>
    <w:rsid w:val="00736CD0"/>
    <w:rsid w:val="00736D03"/>
    <w:rsid w:val="00736ED3"/>
    <w:rsid w:val="00737046"/>
    <w:rsid w:val="00737154"/>
    <w:rsid w:val="007371AA"/>
    <w:rsid w:val="0073729A"/>
    <w:rsid w:val="007373B6"/>
    <w:rsid w:val="0073741F"/>
    <w:rsid w:val="0073749B"/>
    <w:rsid w:val="0073757D"/>
    <w:rsid w:val="0073762C"/>
    <w:rsid w:val="00737674"/>
    <w:rsid w:val="007377DF"/>
    <w:rsid w:val="007377F8"/>
    <w:rsid w:val="00737E03"/>
    <w:rsid w:val="00737E37"/>
    <w:rsid w:val="00737F6B"/>
    <w:rsid w:val="0074013F"/>
    <w:rsid w:val="00740197"/>
    <w:rsid w:val="0074027D"/>
    <w:rsid w:val="00740306"/>
    <w:rsid w:val="007404BD"/>
    <w:rsid w:val="00740639"/>
    <w:rsid w:val="00740674"/>
    <w:rsid w:val="007406A7"/>
    <w:rsid w:val="007406F6"/>
    <w:rsid w:val="0074086D"/>
    <w:rsid w:val="0074099B"/>
    <w:rsid w:val="00740ADE"/>
    <w:rsid w:val="00740D1B"/>
    <w:rsid w:val="007412B1"/>
    <w:rsid w:val="00741524"/>
    <w:rsid w:val="007417F2"/>
    <w:rsid w:val="007418E5"/>
    <w:rsid w:val="00741A1B"/>
    <w:rsid w:val="00741A92"/>
    <w:rsid w:val="00741B0C"/>
    <w:rsid w:val="00741BD5"/>
    <w:rsid w:val="00741CDA"/>
    <w:rsid w:val="00741D07"/>
    <w:rsid w:val="00741D11"/>
    <w:rsid w:val="00741EAB"/>
    <w:rsid w:val="007420FE"/>
    <w:rsid w:val="007420FF"/>
    <w:rsid w:val="0074212E"/>
    <w:rsid w:val="0074223E"/>
    <w:rsid w:val="0074238D"/>
    <w:rsid w:val="007424EA"/>
    <w:rsid w:val="00742559"/>
    <w:rsid w:val="007425FA"/>
    <w:rsid w:val="00742C1A"/>
    <w:rsid w:val="00742C55"/>
    <w:rsid w:val="00742D65"/>
    <w:rsid w:val="00742DF2"/>
    <w:rsid w:val="00743830"/>
    <w:rsid w:val="0074384F"/>
    <w:rsid w:val="00743887"/>
    <w:rsid w:val="0074396E"/>
    <w:rsid w:val="00743972"/>
    <w:rsid w:val="00743ABE"/>
    <w:rsid w:val="00743D0A"/>
    <w:rsid w:val="00743D3F"/>
    <w:rsid w:val="00743E68"/>
    <w:rsid w:val="00743E81"/>
    <w:rsid w:val="0074413C"/>
    <w:rsid w:val="00744518"/>
    <w:rsid w:val="00744589"/>
    <w:rsid w:val="00744865"/>
    <w:rsid w:val="00744B6E"/>
    <w:rsid w:val="00744CA0"/>
    <w:rsid w:val="00744D5C"/>
    <w:rsid w:val="00744E5D"/>
    <w:rsid w:val="00744EE8"/>
    <w:rsid w:val="00745054"/>
    <w:rsid w:val="00745064"/>
    <w:rsid w:val="00745179"/>
    <w:rsid w:val="0074521F"/>
    <w:rsid w:val="0074523E"/>
    <w:rsid w:val="007453BE"/>
    <w:rsid w:val="00745448"/>
    <w:rsid w:val="00745468"/>
    <w:rsid w:val="007454FB"/>
    <w:rsid w:val="0074554B"/>
    <w:rsid w:val="0074556D"/>
    <w:rsid w:val="00745584"/>
    <w:rsid w:val="007455BF"/>
    <w:rsid w:val="00745714"/>
    <w:rsid w:val="00745AD7"/>
    <w:rsid w:val="00745D0B"/>
    <w:rsid w:val="00745FBA"/>
    <w:rsid w:val="0074638B"/>
    <w:rsid w:val="00746549"/>
    <w:rsid w:val="007465CA"/>
    <w:rsid w:val="00746629"/>
    <w:rsid w:val="0074667D"/>
    <w:rsid w:val="007466EC"/>
    <w:rsid w:val="0074675F"/>
    <w:rsid w:val="0074678F"/>
    <w:rsid w:val="007467B3"/>
    <w:rsid w:val="0074689A"/>
    <w:rsid w:val="0074697E"/>
    <w:rsid w:val="00746AAE"/>
    <w:rsid w:val="00746D21"/>
    <w:rsid w:val="00746DA7"/>
    <w:rsid w:val="00746E4B"/>
    <w:rsid w:val="00746EA5"/>
    <w:rsid w:val="00746EA7"/>
    <w:rsid w:val="00746FC8"/>
    <w:rsid w:val="007471B0"/>
    <w:rsid w:val="00747218"/>
    <w:rsid w:val="00747521"/>
    <w:rsid w:val="0074774D"/>
    <w:rsid w:val="007477B6"/>
    <w:rsid w:val="00747899"/>
    <w:rsid w:val="007479B6"/>
    <w:rsid w:val="007479EB"/>
    <w:rsid w:val="00747B18"/>
    <w:rsid w:val="00747B41"/>
    <w:rsid w:val="00747CB2"/>
    <w:rsid w:val="00747D9B"/>
    <w:rsid w:val="00747DB3"/>
    <w:rsid w:val="00747F38"/>
    <w:rsid w:val="00747FBB"/>
    <w:rsid w:val="00750065"/>
    <w:rsid w:val="0075036A"/>
    <w:rsid w:val="00750548"/>
    <w:rsid w:val="007505D2"/>
    <w:rsid w:val="007507C2"/>
    <w:rsid w:val="007508D9"/>
    <w:rsid w:val="00750AE5"/>
    <w:rsid w:val="00750B6B"/>
    <w:rsid w:val="00750CD2"/>
    <w:rsid w:val="00750DEF"/>
    <w:rsid w:val="00750DFB"/>
    <w:rsid w:val="00750F5C"/>
    <w:rsid w:val="007510A9"/>
    <w:rsid w:val="007511DF"/>
    <w:rsid w:val="00751233"/>
    <w:rsid w:val="007512DD"/>
    <w:rsid w:val="00751328"/>
    <w:rsid w:val="00751451"/>
    <w:rsid w:val="0075157D"/>
    <w:rsid w:val="00751611"/>
    <w:rsid w:val="007516BB"/>
    <w:rsid w:val="00751722"/>
    <w:rsid w:val="007518E2"/>
    <w:rsid w:val="00751A98"/>
    <w:rsid w:val="00751BED"/>
    <w:rsid w:val="00751CD3"/>
    <w:rsid w:val="00751DCC"/>
    <w:rsid w:val="00751ECC"/>
    <w:rsid w:val="00751F63"/>
    <w:rsid w:val="00751F81"/>
    <w:rsid w:val="00752039"/>
    <w:rsid w:val="00752052"/>
    <w:rsid w:val="00752174"/>
    <w:rsid w:val="007521F6"/>
    <w:rsid w:val="0075228C"/>
    <w:rsid w:val="007525A8"/>
    <w:rsid w:val="0075269A"/>
    <w:rsid w:val="007526AB"/>
    <w:rsid w:val="00752A06"/>
    <w:rsid w:val="00752C45"/>
    <w:rsid w:val="00752DD7"/>
    <w:rsid w:val="007530EF"/>
    <w:rsid w:val="00753193"/>
    <w:rsid w:val="007531DA"/>
    <w:rsid w:val="00753423"/>
    <w:rsid w:val="007534B7"/>
    <w:rsid w:val="0075351E"/>
    <w:rsid w:val="0075354C"/>
    <w:rsid w:val="007535B0"/>
    <w:rsid w:val="007535CE"/>
    <w:rsid w:val="007536F0"/>
    <w:rsid w:val="007537D4"/>
    <w:rsid w:val="0075381F"/>
    <w:rsid w:val="00753989"/>
    <w:rsid w:val="00753A33"/>
    <w:rsid w:val="00753A63"/>
    <w:rsid w:val="00753A80"/>
    <w:rsid w:val="00753B98"/>
    <w:rsid w:val="00753BFB"/>
    <w:rsid w:val="00753C18"/>
    <w:rsid w:val="00753D9F"/>
    <w:rsid w:val="00753DC8"/>
    <w:rsid w:val="00753DFC"/>
    <w:rsid w:val="00753F39"/>
    <w:rsid w:val="00753F89"/>
    <w:rsid w:val="00753FD1"/>
    <w:rsid w:val="00753FE5"/>
    <w:rsid w:val="00754001"/>
    <w:rsid w:val="00754230"/>
    <w:rsid w:val="007542D4"/>
    <w:rsid w:val="007542FB"/>
    <w:rsid w:val="00754463"/>
    <w:rsid w:val="00754504"/>
    <w:rsid w:val="007546D9"/>
    <w:rsid w:val="00754869"/>
    <w:rsid w:val="007548D4"/>
    <w:rsid w:val="00754A29"/>
    <w:rsid w:val="00754A52"/>
    <w:rsid w:val="00754BE0"/>
    <w:rsid w:val="00754D0A"/>
    <w:rsid w:val="00754DE9"/>
    <w:rsid w:val="00754E2C"/>
    <w:rsid w:val="00754E4D"/>
    <w:rsid w:val="00754E6A"/>
    <w:rsid w:val="00754FA1"/>
    <w:rsid w:val="00755054"/>
    <w:rsid w:val="007550A5"/>
    <w:rsid w:val="00755117"/>
    <w:rsid w:val="007551AC"/>
    <w:rsid w:val="007552F3"/>
    <w:rsid w:val="00755486"/>
    <w:rsid w:val="007556BC"/>
    <w:rsid w:val="00755C53"/>
    <w:rsid w:val="00755CFB"/>
    <w:rsid w:val="00755ECF"/>
    <w:rsid w:val="00755F9F"/>
    <w:rsid w:val="00755FB6"/>
    <w:rsid w:val="0075601C"/>
    <w:rsid w:val="00756092"/>
    <w:rsid w:val="007560A4"/>
    <w:rsid w:val="0075613D"/>
    <w:rsid w:val="007561BE"/>
    <w:rsid w:val="007561E3"/>
    <w:rsid w:val="007562A9"/>
    <w:rsid w:val="0075645E"/>
    <w:rsid w:val="0075674D"/>
    <w:rsid w:val="007567EA"/>
    <w:rsid w:val="00756936"/>
    <w:rsid w:val="00757063"/>
    <w:rsid w:val="0075718B"/>
    <w:rsid w:val="0075757E"/>
    <w:rsid w:val="007576A5"/>
    <w:rsid w:val="007578B1"/>
    <w:rsid w:val="00757A37"/>
    <w:rsid w:val="00757B3A"/>
    <w:rsid w:val="00757BB6"/>
    <w:rsid w:val="00757C4E"/>
    <w:rsid w:val="00757D27"/>
    <w:rsid w:val="00757DB6"/>
    <w:rsid w:val="00757DEF"/>
    <w:rsid w:val="00757E2B"/>
    <w:rsid w:val="00757F42"/>
    <w:rsid w:val="0076023C"/>
    <w:rsid w:val="0076037B"/>
    <w:rsid w:val="00760393"/>
    <w:rsid w:val="0076045A"/>
    <w:rsid w:val="007605E8"/>
    <w:rsid w:val="00760776"/>
    <w:rsid w:val="00760787"/>
    <w:rsid w:val="007607FF"/>
    <w:rsid w:val="00760804"/>
    <w:rsid w:val="0076083D"/>
    <w:rsid w:val="0076083F"/>
    <w:rsid w:val="00760A7A"/>
    <w:rsid w:val="00760A84"/>
    <w:rsid w:val="00760B4E"/>
    <w:rsid w:val="00760BD4"/>
    <w:rsid w:val="00760C0A"/>
    <w:rsid w:val="00760C43"/>
    <w:rsid w:val="0076100E"/>
    <w:rsid w:val="007610BE"/>
    <w:rsid w:val="00761257"/>
    <w:rsid w:val="00761291"/>
    <w:rsid w:val="007614A6"/>
    <w:rsid w:val="007614D6"/>
    <w:rsid w:val="007614F3"/>
    <w:rsid w:val="0076157B"/>
    <w:rsid w:val="00761972"/>
    <w:rsid w:val="00761B13"/>
    <w:rsid w:val="00761B1D"/>
    <w:rsid w:val="00761C2C"/>
    <w:rsid w:val="00761C46"/>
    <w:rsid w:val="00761D78"/>
    <w:rsid w:val="00761E55"/>
    <w:rsid w:val="00762137"/>
    <w:rsid w:val="007621E0"/>
    <w:rsid w:val="00762242"/>
    <w:rsid w:val="0076250D"/>
    <w:rsid w:val="0076269A"/>
    <w:rsid w:val="0076277C"/>
    <w:rsid w:val="0076277F"/>
    <w:rsid w:val="00762846"/>
    <w:rsid w:val="00762946"/>
    <w:rsid w:val="0076295B"/>
    <w:rsid w:val="007629A8"/>
    <w:rsid w:val="00762AB2"/>
    <w:rsid w:val="00762D82"/>
    <w:rsid w:val="00762DD7"/>
    <w:rsid w:val="00762EAE"/>
    <w:rsid w:val="00762EED"/>
    <w:rsid w:val="00762F0D"/>
    <w:rsid w:val="00762F35"/>
    <w:rsid w:val="007630FB"/>
    <w:rsid w:val="007631BA"/>
    <w:rsid w:val="0076322D"/>
    <w:rsid w:val="00763590"/>
    <w:rsid w:val="0076377C"/>
    <w:rsid w:val="00763949"/>
    <w:rsid w:val="00763996"/>
    <w:rsid w:val="00763B78"/>
    <w:rsid w:val="00763C03"/>
    <w:rsid w:val="00763DF3"/>
    <w:rsid w:val="00763ECC"/>
    <w:rsid w:val="00763F44"/>
    <w:rsid w:val="007640FC"/>
    <w:rsid w:val="00764198"/>
    <w:rsid w:val="007641E7"/>
    <w:rsid w:val="0076444C"/>
    <w:rsid w:val="007644B8"/>
    <w:rsid w:val="00764546"/>
    <w:rsid w:val="00764644"/>
    <w:rsid w:val="007646BB"/>
    <w:rsid w:val="0076470F"/>
    <w:rsid w:val="00764725"/>
    <w:rsid w:val="00764959"/>
    <w:rsid w:val="00764AF9"/>
    <w:rsid w:val="00764B3F"/>
    <w:rsid w:val="00764BFE"/>
    <w:rsid w:val="00764CF4"/>
    <w:rsid w:val="00764DE5"/>
    <w:rsid w:val="00764F37"/>
    <w:rsid w:val="00764F72"/>
    <w:rsid w:val="007651E3"/>
    <w:rsid w:val="0076526E"/>
    <w:rsid w:val="0076541C"/>
    <w:rsid w:val="00765595"/>
    <w:rsid w:val="00765623"/>
    <w:rsid w:val="0076574B"/>
    <w:rsid w:val="0076597D"/>
    <w:rsid w:val="007659E4"/>
    <w:rsid w:val="00765C63"/>
    <w:rsid w:val="00765D8D"/>
    <w:rsid w:val="00766231"/>
    <w:rsid w:val="0076649F"/>
    <w:rsid w:val="0076678C"/>
    <w:rsid w:val="0076681D"/>
    <w:rsid w:val="0076683C"/>
    <w:rsid w:val="007669E0"/>
    <w:rsid w:val="00766B2C"/>
    <w:rsid w:val="00766C85"/>
    <w:rsid w:val="00766D03"/>
    <w:rsid w:val="00766D1C"/>
    <w:rsid w:val="00766DAB"/>
    <w:rsid w:val="00766E0A"/>
    <w:rsid w:val="00766E76"/>
    <w:rsid w:val="00766F47"/>
    <w:rsid w:val="00766F4C"/>
    <w:rsid w:val="00766FAA"/>
    <w:rsid w:val="0076703F"/>
    <w:rsid w:val="007671A4"/>
    <w:rsid w:val="00767216"/>
    <w:rsid w:val="00767294"/>
    <w:rsid w:val="0076774C"/>
    <w:rsid w:val="007677F0"/>
    <w:rsid w:val="00767826"/>
    <w:rsid w:val="00767901"/>
    <w:rsid w:val="00767B0D"/>
    <w:rsid w:val="00767B54"/>
    <w:rsid w:val="00767D0F"/>
    <w:rsid w:val="00767F74"/>
    <w:rsid w:val="0077016F"/>
    <w:rsid w:val="0077017E"/>
    <w:rsid w:val="00770352"/>
    <w:rsid w:val="007703F5"/>
    <w:rsid w:val="007705F1"/>
    <w:rsid w:val="007707A1"/>
    <w:rsid w:val="007707B8"/>
    <w:rsid w:val="0077085C"/>
    <w:rsid w:val="0077089B"/>
    <w:rsid w:val="007708DA"/>
    <w:rsid w:val="007709B4"/>
    <w:rsid w:val="00770BAE"/>
    <w:rsid w:val="00770CFE"/>
    <w:rsid w:val="00770D7B"/>
    <w:rsid w:val="00770D85"/>
    <w:rsid w:val="00770DE2"/>
    <w:rsid w:val="00770EF4"/>
    <w:rsid w:val="00770F05"/>
    <w:rsid w:val="00771060"/>
    <w:rsid w:val="00771136"/>
    <w:rsid w:val="00771276"/>
    <w:rsid w:val="007712DA"/>
    <w:rsid w:val="007713B7"/>
    <w:rsid w:val="007713ED"/>
    <w:rsid w:val="0077147C"/>
    <w:rsid w:val="007714B4"/>
    <w:rsid w:val="007714B5"/>
    <w:rsid w:val="0077154A"/>
    <w:rsid w:val="007715A7"/>
    <w:rsid w:val="0077160D"/>
    <w:rsid w:val="00771681"/>
    <w:rsid w:val="007716A0"/>
    <w:rsid w:val="00771846"/>
    <w:rsid w:val="00771ADA"/>
    <w:rsid w:val="00771B29"/>
    <w:rsid w:val="00771E01"/>
    <w:rsid w:val="00772072"/>
    <w:rsid w:val="007720AB"/>
    <w:rsid w:val="0077215A"/>
    <w:rsid w:val="00772563"/>
    <w:rsid w:val="00772597"/>
    <w:rsid w:val="0077266D"/>
    <w:rsid w:val="00772707"/>
    <w:rsid w:val="007728C0"/>
    <w:rsid w:val="007729C5"/>
    <w:rsid w:val="00772C2B"/>
    <w:rsid w:val="00772E8A"/>
    <w:rsid w:val="0077301A"/>
    <w:rsid w:val="007730B5"/>
    <w:rsid w:val="0077310A"/>
    <w:rsid w:val="007731E8"/>
    <w:rsid w:val="0077322F"/>
    <w:rsid w:val="007732F9"/>
    <w:rsid w:val="007733D5"/>
    <w:rsid w:val="007737B1"/>
    <w:rsid w:val="007737FF"/>
    <w:rsid w:val="0077383B"/>
    <w:rsid w:val="00773860"/>
    <w:rsid w:val="007738AD"/>
    <w:rsid w:val="007739CC"/>
    <w:rsid w:val="00773A0C"/>
    <w:rsid w:val="00773D79"/>
    <w:rsid w:val="00774059"/>
    <w:rsid w:val="00774229"/>
    <w:rsid w:val="00774249"/>
    <w:rsid w:val="0077437C"/>
    <w:rsid w:val="007743AF"/>
    <w:rsid w:val="0077450F"/>
    <w:rsid w:val="00774603"/>
    <w:rsid w:val="00774666"/>
    <w:rsid w:val="00774765"/>
    <w:rsid w:val="0077493D"/>
    <w:rsid w:val="00774986"/>
    <w:rsid w:val="007749A5"/>
    <w:rsid w:val="00774AEC"/>
    <w:rsid w:val="00774B2E"/>
    <w:rsid w:val="00774B53"/>
    <w:rsid w:val="00774BAA"/>
    <w:rsid w:val="00774BDA"/>
    <w:rsid w:val="00774C12"/>
    <w:rsid w:val="00774D73"/>
    <w:rsid w:val="00774DBF"/>
    <w:rsid w:val="00774F37"/>
    <w:rsid w:val="00774F65"/>
    <w:rsid w:val="007750C0"/>
    <w:rsid w:val="00775240"/>
    <w:rsid w:val="00775302"/>
    <w:rsid w:val="007753E8"/>
    <w:rsid w:val="00775545"/>
    <w:rsid w:val="007755D1"/>
    <w:rsid w:val="00775620"/>
    <w:rsid w:val="007756CD"/>
    <w:rsid w:val="00775855"/>
    <w:rsid w:val="007759B8"/>
    <w:rsid w:val="00775A14"/>
    <w:rsid w:val="00775B76"/>
    <w:rsid w:val="00775CA6"/>
    <w:rsid w:val="00775D1D"/>
    <w:rsid w:val="00775F53"/>
    <w:rsid w:val="00775FD6"/>
    <w:rsid w:val="007760A8"/>
    <w:rsid w:val="007762BA"/>
    <w:rsid w:val="007763FF"/>
    <w:rsid w:val="00776400"/>
    <w:rsid w:val="00776497"/>
    <w:rsid w:val="0077657E"/>
    <w:rsid w:val="0077658D"/>
    <w:rsid w:val="0077662F"/>
    <w:rsid w:val="00776762"/>
    <w:rsid w:val="0077677A"/>
    <w:rsid w:val="00776894"/>
    <w:rsid w:val="00776B03"/>
    <w:rsid w:val="00776B2E"/>
    <w:rsid w:val="00776C01"/>
    <w:rsid w:val="00776C3A"/>
    <w:rsid w:val="007770AD"/>
    <w:rsid w:val="007771BF"/>
    <w:rsid w:val="0077738F"/>
    <w:rsid w:val="0077751C"/>
    <w:rsid w:val="0077754D"/>
    <w:rsid w:val="007775F5"/>
    <w:rsid w:val="00777644"/>
    <w:rsid w:val="00777739"/>
    <w:rsid w:val="00777774"/>
    <w:rsid w:val="00777821"/>
    <w:rsid w:val="007779C0"/>
    <w:rsid w:val="00777F31"/>
    <w:rsid w:val="00777FF1"/>
    <w:rsid w:val="0078000F"/>
    <w:rsid w:val="00780172"/>
    <w:rsid w:val="0078025E"/>
    <w:rsid w:val="007802F2"/>
    <w:rsid w:val="007803FB"/>
    <w:rsid w:val="0078043E"/>
    <w:rsid w:val="0078046E"/>
    <w:rsid w:val="0078048E"/>
    <w:rsid w:val="00780604"/>
    <w:rsid w:val="00780612"/>
    <w:rsid w:val="00780616"/>
    <w:rsid w:val="00780711"/>
    <w:rsid w:val="00780717"/>
    <w:rsid w:val="0078074F"/>
    <w:rsid w:val="007807A8"/>
    <w:rsid w:val="00780888"/>
    <w:rsid w:val="00780898"/>
    <w:rsid w:val="00780924"/>
    <w:rsid w:val="00780D28"/>
    <w:rsid w:val="00780E5E"/>
    <w:rsid w:val="00780EA0"/>
    <w:rsid w:val="00780EA9"/>
    <w:rsid w:val="00780FA1"/>
    <w:rsid w:val="00781076"/>
    <w:rsid w:val="007811D9"/>
    <w:rsid w:val="00781524"/>
    <w:rsid w:val="007815B2"/>
    <w:rsid w:val="00781690"/>
    <w:rsid w:val="00781A67"/>
    <w:rsid w:val="00781BED"/>
    <w:rsid w:val="00781C31"/>
    <w:rsid w:val="00781D11"/>
    <w:rsid w:val="00781EEE"/>
    <w:rsid w:val="00781FC2"/>
    <w:rsid w:val="0078201B"/>
    <w:rsid w:val="0078227C"/>
    <w:rsid w:val="007822AC"/>
    <w:rsid w:val="007822C6"/>
    <w:rsid w:val="007825CC"/>
    <w:rsid w:val="00782645"/>
    <w:rsid w:val="0078279C"/>
    <w:rsid w:val="00782840"/>
    <w:rsid w:val="007829D8"/>
    <w:rsid w:val="00782A90"/>
    <w:rsid w:val="00782CEE"/>
    <w:rsid w:val="00782D55"/>
    <w:rsid w:val="00782F58"/>
    <w:rsid w:val="007830F7"/>
    <w:rsid w:val="0078313E"/>
    <w:rsid w:val="007832BB"/>
    <w:rsid w:val="007833AE"/>
    <w:rsid w:val="007834BC"/>
    <w:rsid w:val="0078354D"/>
    <w:rsid w:val="00783712"/>
    <w:rsid w:val="0078393A"/>
    <w:rsid w:val="00783970"/>
    <w:rsid w:val="0078397A"/>
    <w:rsid w:val="007839E2"/>
    <w:rsid w:val="00783C2A"/>
    <w:rsid w:val="00783E99"/>
    <w:rsid w:val="00783F8B"/>
    <w:rsid w:val="00783FB1"/>
    <w:rsid w:val="0078422D"/>
    <w:rsid w:val="00784302"/>
    <w:rsid w:val="00784340"/>
    <w:rsid w:val="00784444"/>
    <w:rsid w:val="007844E1"/>
    <w:rsid w:val="007845BC"/>
    <w:rsid w:val="0078461E"/>
    <w:rsid w:val="0078468E"/>
    <w:rsid w:val="0078478E"/>
    <w:rsid w:val="007847DC"/>
    <w:rsid w:val="007849BC"/>
    <w:rsid w:val="00784A59"/>
    <w:rsid w:val="00784AAA"/>
    <w:rsid w:val="00784D9B"/>
    <w:rsid w:val="00784E15"/>
    <w:rsid w:val="007850DA"/>
    <w:rsid w:val="0078523B"/>
    <w:rsid w:val="007852D0"/>
    <w:rsid w:val="007852F1"/>
    <w:rsid w:val="007852F7"/>
    <w:rsid w:val="0078538B"/>
    <w:rsid w:val="007853D2"/>
    <w:rsid w:val="007854EC"/>
    <w:rsid w:val="00785504"/>
    <w:rsid w:val="00785595"/>
    <w:rsid w:val="00785599"/>
    <w:rsid w:val="007855D6"/>
    <w:rsid w:val="007855DA"/>
    <w:rsid w:val="007857BE"/>
    <w:rsid w:val="007857F5"/>
    <w:rsid w:val="0078591C"/>
    <w:rsid w:val="0078593B"/>
    <w:rsid w:val="007859C9"/>
    <w:rsid w:val="00785A0D"/>
    <w:rsid w:val="00785A8B"/>
    <w:rsid w:val="00785A8D"/>
    <w:rsid w:val="00785B4A"/>
    <w:rsid w:val="00785B8C"/>
    <w:rsid w:val="00785C8D"/>
    <w:rsid w:val="00785CC8"/>
    <w:rsid w:val="00785CCA"/>
    <w:rsid w:val="00785EA4"/>
    <w:rsid w:val="0078613E"/>
    <w:rsid w:val="007861FE"/>
    <w:rsid w:val="007863AF"/>
    <w:rsid w:val="007863C9"/>
    <w:rsid w:val="007863EF"/>
    <w:rsid w:val="00786610"/>
    <w:rsid w:val="0078661C"/>
    <w:rsid w:val="007869E5"/>
    <w:rsid w:val="00786A22"/>
    <w:rsid w:val="00786BB6"/>
    <w:rsid w:val="00786C21"/>
    <w:rsid w:val="00786CF3"/>
    <w:rsid w:val="00786E9D"/>
    <w:rsid w:val="00786FE6"/>
    <w:rsid w:val="0078701C"/>
    <w:rsid w:val="00787050"/>
    <w:rsid w:val="007870DD"/>
    <w:rsid w:val="007871DF"/>
    <w:rsid w:val="007875C9"/>
    <w:rsid w:val="007877A2"/>
    <w:rsid w:val="00787912"/>
    <w:rsid w:val="007879E5"/>
    <w:rsid w:val="007879EC"/>
    <w:rsid w:val="00787C47"/>
    <w:rsid w:val="00787DAD"/>
    <w:rsid w:val="00787E12"/>
    <w:rsid w:val="00787E6D"/>
    <w:rsid w:val="0079012D"/>
    <w:rsid w:val="0079017B"/>
    <w:rsid w:val="007903EF"/>
    <w:rsid w:val="007904DB"/>
    <w:rsid w:val="00790565"/>
    <w:rsid w:val="007905EF"/>
    <w:rsid w:val="007906CB"/>
    <w:rsid w:val="0079073C"/>
    <w:rsid w:val="00790B17"/>
    <w:rsid w:val="00790C85"/>
    <w:rsid w:val="00790D4F"/>
    <w:rsid w:val="00790F3A"/>
    <w:rsid w:val="00790FA1"/>
    <w:rsid w:val="007910BB"/>
    <w:rsid w:val="007912AC"/>
    <w:rsid w:val="00791326"/>
    <w:rsid w:val="007914A1"/>
    <w:rsid w:val="007917B2"/>
    <w:rsid w:val="00791990"/>
    <w:rsid w:val="00791B02"/>
    <w:rsid w:val="00791B84"/>
    <w:rsid w:val="00791B93"/>
    <w:rsid w:val="00791D32"/>
    <w:rsid w:val="00791E02"/>
    <w:rsid w:val="00791E08"/>
    <w:rsid w:val="00791EEC"/>
    <w:rsid w:val="00791F01"/>
    <w:rsid w:val="00791F52"/>
    <w:rsid w:val="00791F7B"/>
    <w:rsid w:val="007920B4"/>
    <w:rsid w:val="007920F6"/>
    <w:rsid w:val="007921AB"/>
    <w:rsid w:val="00792316"/>
    <w:rsid w:val="0079242F"/>
    <w:rsid w:val="00792441"/>
    <w:rsid w:val="007925BF"/>
    <w:rsid w:val="0079260D"/>
    <w:rsid w:val="00792AFE"/>
    <w:rsid w:val="00792C79"/>
    <w:rsid w:val="0079326E"/>
    <w:rsid w:val="00793474"/>
    <w:rsid w:val="0079364C"/>
    <w:rsid w:val="00793698"/>
    <w:rsid w:val="00793706"/>
    <w:rsid w:val="007937CA"/>
    <w:rsid w:val="00793830"/>
    <w:rsid w:val="0079397D"/>
    <w:rsid w:val="00793B43"/>
    <w:rsid w:val="00793D5F"/>
    <w:rsid w:val="00793D99"/>
    <w:rsid w:val="00793EAD"/>
    <w:rsid w:val="00794028"/>
    <w:rsid w:val="007940F2"/>
    <w:rsid w:val="0079424A"/>
    <w:rsid w:val="007944A5"/>
    <w:rsid w:val="00794537"/>
    <w:rsid w:val="007945BC"/>
    <w:rsid w:val="00794718"/>
    <w:rsid w:val="00794B97"/>
    <w:rsid w:val="00794D30"/>
    <w:rsid w:val="00794DE8"/>
    <w:rsid w:val="00794ED3"/>
    <w:rsid w:val="00794F6F"/>
    <w:rsid w:val="007951F0"/>
    <w:rsid w:val="0079525C"/>
    <w:rsid w:val="007954FF"/>
    <w:rsid w:val="007957DD"/>
    <w:rsid w:val="00795907"/>
    <w:rsid w:val="00795A74"/>
    <w:rsid w:val="00795A77"/>
    <w:rsid w:val="00795B22"/>
    <w:rsid w:val="00795C64"/>
    <w:rsid w:val="00795CBE"/>
    <w:rsid w:val="00795CC3"/>
    <w:rsid w:val="00795ECF"/>
    <w:rsid w:val="00796032"/>
    <w:rsid w:val="00796081"/>
    <w:rsid w:val="0079612D"/>
    <w:rsid w:val="007962FD"/>
    <w:rsid w:val="0079630D"/>
    <w:rsid w:val="007963D0"/>
    <w:rsid w:val="007966B6"/>
    <w:rsid w:val="007968C6"/>
    <w:rsid w:val="00796924"/>
    <w:rsid w:val="00796DE4"/>
    <w:rsid w:val="00796E13"/>
    <w:rsid w:val="00796E94"/>
    <w:rsid w:val="00796EC1"/>
    <w:rsid w:val="00796F0F"/>
    <w:rsid w:val="00797055"/>
    <w:rsid w:val="007970B1"/>
    <w:rsid w:val="0079722B"/>
    <w:rsid w:val="00797231"/>
    <w:rsid w:val="007972AD"/>
    <w:rsid w:val="007972E2"/>
    <w:rsid w:val="00797463"/>
    <w:rsid w:val="0079748C"/>
    <w:rsid w:val="007976AD"/>
    <w:rsid w:val="00797A08"/>
    <w:rsid w:val="00797EDA"/>
    <w:rsid w:val="007A0090"/>
    <w:rsid w:val="007A0260"/>
    <w:rsid w:val="007A02B5"/>
    <w:rsid w:val="007A02DB"/>
    <w:rsid w:val="007A040D"/>
    <w:rsid w:val="007A0646"/>
    <w:rsid w:val="007A066E"/>
    <w:rsid w:val="007A0685"/>
    <w:rsid w:val="007A069A"/>
    <w:rsid w:val="007A0817"/>
    <w:rsid w:val="007A09DD"/>
    <w:rsid w:val="007A0B10"/>
    <w:rsid w:val="007A0B2E"/>
    <w:rsid w:val="007A0BAB"/>
    <w:rsid w:val="007A0BF6"/>
    <w:rsid w:val="007A0C2B"/>
    <w:rsid w:val="007A0C5B"/>
    <w:rsid w:val="007A0D20"/>
    <w:rsid w:val="007A0D8A"/>
    <w:rsid w:val="007A0DD9"/>
    <w:rsid w:val="007A0E13"/>
    <w:rsid w:val="007A0EA2"/>
    <w:rsid w:val="007A0F1C"/>
    <w:rsid w:val="007A0F73"/>
    <w:rsid w:val="007A10E2"/>
    <w:rsid w:val="007A1180"/>
    <w:rsid w:val="007A121A"/>
    <w:rsid w:val="007A125D"/>
    <w:rsid w:val="007A12D0"/>
    <w:rsid w:val="007A130B"/>
    <w:rsid w:val="007A1361"/>
    <w:rsid w:val="007A13DA"/>
    <w:rsid w:val="007A15F3"/>
    <w:rsid w:val="007A1744"/>
    <w:rsid w:val="007A175B"/>
    <w:rsid w:val="007A177D"/>
    <w:rsid w:val="007A18A4"/>
    <w:rsid w:val="007A1949"/>
    <w:rsid w:val="007A19B7"/>
    <w:rsid w:val="007A19F7"/>
    <w:rsid w:val="007A1AAA"/>
    <w:rsid w:val="007A1B4A"/>
    <w:rsid w:val="007A1C9C"/>
    <w:rsid w:val="007A1DDF"/>
    <w:rsid w:val="007A1F14"/>
    <w:rsid w:val="007A20A4"/>
    <w:rsid w:val="007A20BF"/>
    <w:rsid w:val="007A2161"/>
    <w:rsid w:val="007A2450"/>
    <w:rsid w:val="007A24C9"/>
    <w:rsid w:val="007A255B"/>
    <w:rsid w:val="007A25CA"/>
    <w:rsid w:val="007A264A"/>
    <w:rsid w:val="007A27C2"/>
    <w:rsid w:val="007A298E"/>
    <w:rsid w:val="007A29F5"/>
    <w:rsid w:val="007A2B37"/>
    <w:rsid w:val="007A2F22"/>
    <w:rsid w:val="007A2F33"/>
    <w:rsid w:val="007A2F36"/>
    <w:rsid w:val="007A30A5"/>
    <w:rsid w:val="007A30DE"/>
    <w:rsid w:val="007A32B9"/>
    <w:rsid w:val="007A3386"/>
    <w:rsid w:val="007A346C"/>
    <w:rsid w:val="007A34DA"/>
    <w:rsid w:val="007A352C"/>
    <w:rsid w:val="007A3630"/>
    <w:rsid w:val="007A3659"/>
    <w:rsid w:val="007A3AE5"/>
    <w:rsid w:val="007A3B14"/>
    <w:rsid w:val="007A3BBF"/>
    <w:rsid w:val="007A3ED4"/>
    <w:rsid w:val="007A4354"/>
    <w:rsid w:val="007A439E"/>
    <w:rsid w:val="007A4549"/>
    <w:rsid w:val="007A45EC"/>
    <w:rsid w:val="007A460D"/>
    <w:rsid w:val="007A4736"/>
    <w:rsid w:val="007A48C1"/>
    <w:rsid w:val="007A491C"/>
    <w:rsid w:val="007A4AF4"/>
    <w:rsid w:val="007A4C35"/>
    <w:rsid w:val="007A4D96"/>
    <w:rsid w:val="007A4F12"/>
    <w:rsid w:val="007A4F23"/>
    <w:rsid w:val="007A4F60"/>
    <w:rsid w:val="007A500F"/>
    <w:rsid w:val="007A527D"/>
    <w:rsid w:val="007A5348"/>
    <w:rsid w:val="007A53B7"/>
    <w:rsid w:val="007A53E5"/>
    <w:rsid w:val="007A54B4"/>
    <w:rsid w:val="007A54E4"/>
    <w:rsid w:val="007A59EB"/>
    <w:rsid w:val="007A5BAA"/>
    <w:rsid w:val="007A5BC0"/>
    <w:rsid w:val="007A5C3C"/>
    <w:rsid w:val="007A5C77"/>
    <w:rsid w:val="007A5D17"/>
    <w:rsid w:val="007A5DA7"/>
    <w:rsid w:val="007A5E60"/>
    <w:rsid w:val="007A6204"/>
    <w:rsid w:val="007A6257"/>
    <w:rsid w:val="007A63A9"/>
    <w:rsid w:val="007A64F9"/>
    <w:rsid w:val="007A663C"/>
    <w:rsid w:val="007A684B"/>
    <w:rsid w:val="007A699B"/>
    <w:rsid w:val="007A69B3"/>
    <w:rsid w:val="007A69C7"/>
    <w:rsid w:val="007A6A02"/>
    <w:rsid w:val="007A6B32"/>
    <w:rsid w:val="007A6BFA"/>
    <w:rsid w:val="007A6E7B"/>
    <w:rsid w:val="007A71F0"/>
    <w:rsid w:val="007A7200"/>
    <w:rsid w:val="007A722B"/>
    <w:rsid w:val="007A7250"/>
    <w:rsid w:val="007A72C8"/>
    <w:rsid w:val="007A73A7"/>
    <w:rsid w:val="007A75E8"/>
    <w:rsid w:val="007A7869"/>
    <w:rsid w:val="007A790F"/>
    <w:rsid w:val="007A7BD6"/>
    <w:rsid w:val="007A7CC9"/>
    <w:rsid w:val="007A7F02"/>
    <w:rsid w:val="007A7F34"/>
    <w:rsid w:val="007A7F51"/>
    <w:rsid w:val="007B0047"/>
    <w:rsid w:val="007B0103"/>
    <w:rsid w:val="007B0161"/>
    <w:rsid w:val="007B0307"/>
    <w:rsid w:val="007B0318"/>
    <w:rsid w:val="007B0378"/>
    <w:rsid w:val="007B0436"/>
    <w:rsid w:val="007B0491"/>
    <w:rsid w:val="007B04E0"/>
    <w:rsid w:val="007B0675"/>
    <w:rsid w:val="007B0972"/>
    <w:rsid w:val="007B0A35"/>
    <w:rsid w:val="007B0ABD"/>
    <w:rsid w:val="007B0D31"/>
    <w:rsid w:val="007B0E72"/>
    <w:rsid w:val="007B11A4"/>
    <w:rsid w:val="007B1211"/>
    <w:rsid w:val="007B129D"/>
    <w:rsid w:val="007B1330"/>
    <w:rsid w:val="007B1404"/>
    <w:rsid w:val="007B14EE"/>
    <w:rsid w:val="007B153F"/>
    <w:rsid w:val="007B1573"/>
    <w:rsid w:val="007B1587"/>
    <w:rsid w:val="007B1610"/>
    <w:rsid w:val="007B16CA"/>
    <w:rsid w:val="007B16E1"/>
    <w:rsid w:val="007B17E9"/>
    <w:rsid w:val="007B19ED"/>
    <w:rsid w:val="007B1A14"/>
    <w:rsid w:val="007B1BEC"/>
    <w:rsid w:val="007B1C6E"/>
    <w:rsid w:val="007B1D3C"/>
    <w:rsid w:val="007B1FB6"/>
    <w:rsid w:val="007B212C"/>
    <w:rsid w:val="007B2149"/>
    <w:rsid w:val="007B21AA"/>
    <w:rsid w:val="007B2246"/>
    <w:rsid w:val="007B238C"/>
    <w:rsid w:val="007B2477"/>
    <w:rsid w:val="007B25C5"/>
    <w:rsid w:val="007B2637"/>
    <w:rsid w:val="007B2752"/>
    <w:rsid w:val="007B28C1"/>
    <w:rsid w:val="007B2A02"/>
    <w:rsid w:val="007B2B59"/>
    <w:rsid w:val="007B2CB8"/>
    <w:rsid w:val="007B2CCC"/>
    <w:rsid w:val="007B2DDB"/>
    <w:rsid w:val="007B2ED9"/>
    <w:rsid w:val="007B30B5"/>
    <w:rsid w:val="007B3181"/>
    <w:rsid w:val="007B31A0"/>
    <w:rsid w:val="007B3206"/>
    <w:rsid w:val="007B32AF"/>
    <w:rsid w:val="007B3333"/>
    <w:rsid w:val="007B33D9"/>
    <w:rsid w:val="007B34ED"/>
    <w:rsid w:val="007B3521"/>
    <w:rsid w:val="007B3834"/>
    <w:rsid w:val="007B3987"/>
    <w:rsid w:val="007B399D"/>
    <w:rsid w:val="007B39BB"/>
    <w:rsid w:val="007B3B3A"/>
    <w:rsid w:val="007B3BF9"/>
    <w:rsid w:val="007B3C97"/>
    <w:rsid w:val="007B3D9B"/>
    <w:rsid w:val="007B414F"/>
    <w:rsid w:val="007B43BB"/>
    <w:rsid w:val="007B443F"/>
    <w:rsid w:val="007B4455"/>
    <w:rsid w:val="007B44E9"/>
    <w:rsid w:val="007B45E4"/>
    <w:rsid w:val="007B45F4"/>
    <w:rsid w:val="007B4610"/>
    <w:rsid w:val="007B465C"/>
    <w:rsid w:val="007B468F"/>
    <w:rsid w:val="007B4751"/>
    <w:rsid w:val="007B4773"/>
    <w:rsid w:val="007B483E"/>
    <w:rsid w:val="007B4863"/>
    <w:rsid w:val="007B494A"/>
    <w:rsid w:val="007B4A7F"/>
    <w:rsid w:val="007B4C5F"/>
    <w:rsid w:val="007B4D9D"/>
    <w:rsid w:val="007B4FA5"/>
    <w:rsid w:val="007B5048"/>
    <w:rsid w:val="007B505C"/>
    <w:rsid w:val="007B5096"/>
    <w:rsid w:val="007B516D"/>
    <w:rsid w:val="007B51C3"/>
    <w:rsid w:val="007B5200"/>
    <w:rsid w:val="007B54B9"/>
    <w:rsid w:val="007B57AC"/>
    <w:rsid w:val="007B5933"/>
    <w:rsid w:val="007B5AEB"/>
    <w:rsid w:val="007B5B29"/>
    <w:rsid w:val="007B5CC7"/>
    <w:rsid w:val="007B5F66"/>
    <w:rsid w:val="007B5FD0"/>
    <w:rsid w:val="007B5FEA"/>
    <w:rsid w:val="007B6107"/>
    <w:rsid w:val="007B620F"/>
    <w:rsid w:val="007B6215"/>
    <w:rsid w:val="007B6232"/>
    <w:rsid w:val="007B6381"/>
    <w:rsid w:val="007B63C9"/>
    <w:rsid w:val="007B648E"/>
    <w:rsid w:val="007B656F"/>
    <w:rsid w:val="007B6847"/>
    <w:rsid w:val="007B691C"/>
    <w:rsid w:val="007B69CA"/>
    <w:rsid w:val="007B6B28"/>
    <w:rsid w:val="007B6C93"/>
    <w:rsid w:val="007B6DB8"/>
    <w:rsid w:val="007B6E9D"/>
    <w:rsid w:val="007B6FFF"/>
    <w:rsid w:val="007B7045"/>
    <w:rsid w:val="007B705B"/>
    <w:rsid w:val="007B7099"/>
    <w:rsid w:val="007B710B"/>
    <w:rsid w:val="007B712B"/>
    <w:rsid w:val="007B714F"/>
    <w:rsid w:val="007B7221"/>
    <w:rsid w:val="007B7320"/>
    <w:rsid w:val="007B736F"/>
    <w:rsid w:val="007B7427"/>
    <w:rsid w:val="007B7480"/>
    <w:rsid w:val="007B762A"/>
    <w:rsid w:val="007B7706"/>
    <w:rsid w:val="007B7787"/>
    <w:rsid w:val="007B780F"/>
    <w:rsid w:val="007B7B24"/>
    <w:rsid w:val="007B7B53"/>
    <w:rsid w:val="007B7F04"/>
    <w:rsid w:val="007B7F08"/>
    <w:rsid w:val="007B7F30"/>
    <w:rsid w:val="007C001B"/>
    <w:rsid w:val="007C0057"/>
    <w:rsid w:val="007C00BA"/>
    <w:rsid w:val="007C0273"/>
    <w:rsid w:val="007C032A"/>
    <w:rsid w:val="007C048D"/>
    <w:rsid w:val="007C064D"/>
    <w:rsid w:val="007C0662"/>
    <w:rsid w:val="007C06F5"/>
    <w:rsid w:val="007C0717"/>
    <w:rsid w:val="007C0861"/>
    <w:rsid w:val="007C09BD"/>
    <w:rsid w:val="007C09CB"/>
    <w:rsid w:val="007C0A45"/>
    <w:rsid w:val="007C0B72"/>
    <w:rsid w:val="007C0D05"/>
    <w:rsid w:val="007C0D08"/>
    <w:rsid w:val="007C0D89"/>
    <w:rsid w:val="007C0EE7"/>
    <w:rsid w:val="007C0FE2"/>
    <w:rsid w:val="007C1034"/>
    <w:rsid w:val="007C106F"/>
    <w:rsid w:val="007C11B5"/>
    <w:rsid w:val="007C11D9"/>
    <w:rsid w:val="007C123F"/>
    <w:rsid w:val="007C12C7"/>
    <w:rsid w:val="007C13B6"/>
    <w:rsid w:val="007C14E4"/>
    <w:rsid w:val="007C1573"/>
    <w:rsid w:val="007C159A"/>
    <w:rsid w:val="007C15F1"/>
    <w:rsid w:val="007C1693"/>
    <w:rsid w:val="007C182B"/>
    <w:rsid w:val="007C19AF"/>
    <w:rsid w:val="007C1BBF"/>
    <w:rsid w:val="007C1CB0"/>
    <w:rsid w:val="007C1CC6"/>
    <w:rsid w:val="007C1E78"/>
    <w:rsid w:val="007C1EAB"/>
    <w:rsid w:val="007C1F1E"/>
    <w:rsid w:val="007C1F3B"/>
    <w:rsid w:val="007C2450"/>
    <w:rsid w:val="007C26B4"/>
    <w:rsid w:val="007C2867"/>
    <w:rsid w:val="007C2890"/>
    <w:rsid w:val="007C2957"/>
    <w:rsid w:val="007C29FE"/>
    <w:rsid w:val="007C2AC0"/>
    <w:rsid w:val="007C2AD5"/>
    <w:rsid w:val="007C2C6C"/>
    <w:rsid w:val="007C2DC4"/>
    <w:rsid w:val="007C2F12"/>
    <w:rsid w:val="007C2FA7"/>
    <w:rsid w:val="007C300C"/>
    <w:rsid w:val="007C34A8"/>
    <w:rsid w:val="007C34D2"/>
    <w:rsid w:val="007C35DF"/>
    <w:rsid w:val="007C36F4"/>
    <w:rsid w:val="007C3739"/>
    <w:rsid w:val="007C38B5"/>
    <w:rsid w:val="007C38C5"/>
    <w:rsid w:val="007C3976"/>
    <w:rsid w:val="007C3D2F"/>
    <w:rsid w:val="007C3DA4"/>
    <w:rsid w:val="007C3E66"/>
    <w:rsid w:val="007C3F54"/>
    <w:rsid w:val="007C3FB3"/>
    <w:rsid w:val="007C3FF8"/>
    <w:rsid w:val="007C4215"/>
    <w:rsid w:val="007C4265"/>
    <w:rsid w:val="007C42ED"/>
    <w:rsid w:val="007C42EF"/>
    <w:rsid w:val="007C440E"/>
    <w:rsid w:val="007C461E"/>
    <w:rsid w:val="007C4987"/>
    <w:rsid w:val="007C4BB6"/>
    <w:rsid w:val="007C4EB8"/>
    <w:rsid w:val="007C4FCD"/>
    <w:rsid w:val="007C52A7"/>
    <w:rsid w:val="007C5300"/>
    <w:rsid w:val="007C5401"/>
    <w:rsid w:val="007C5555"/>
    <w:rsid w:val="007C55AA"/>
    <w:rsid w:val="007C560C"/>
    <w:rsid w:val="007C57BA"/>
    <w:rsid w:val="007C58F5"/>
    <w:rsid w:val="007C5BB8"/>
    <w:rsid w:val="007C5C31"/>
    <w:rsid w:val="007C5C5E"/>
    <w:rsid w:val="007C5CB3"/>
    <w:rsid w:val="007C5D23"/>
    <w:rsid w:val="007C5E08"/>
    <w:rsid w:val="007C60A2"/>
    <w:rsid w:val="007C613A"/>
    <w:rsid w:val="007C6244"/>
    <w:rsid w:val="007C629F"/>
    <w:rsid w:val="007C630D"/>
    <w:rsid w:val="007C634E"/>
    <w:rsid w:val="007C63CF"/>
    <w:rsid w:val="007C65F2"/>
    <w:rsid w:val="007C687F"/>
    <w:rsid w:val="007C68E5"/>
    <w:rsid w:val="007C6A17"/>
    <w:rsid w:val="007C6A71"/>
    <w:rsid w:val="007C6AED"/>
    <w:rsid w:val="007C6B79"/>
    <w:rsid w:val="007C7408"/>
    <w:rsid w:val="007C7463"/>
    <w:rsid w:val="007C74D5"/>
    <w:rsid w:val="007C7684"/>
    <w:rsid w:val="007C76EA"/>
    <w:rsid w:val="007C7711"/>
    <w:rsid w:val="007C7B39"/>
    <w:rsid w:val="007C7B40"/>
    <w:rsid w:val="007C7D3B"/>
    <w:rsid w:val="007C7DB9"/>
    <w:rsid w:val="007C7E79"/>
    <w:rsid w:val="007C7F0F"/>
    <w:rsid w:val="007D0097"/>
    <w:rsid w:val="007D0210"/>
    <w:rsid w:val="007D0378"/>
    <w:rsid w:val="007D038D"/>
    <w:rsid w:val="007D041C"/>
    <w:rsid w:val="007D04A5"/>
    <w:rsid w:val="007D04DC"/>
    <w:rsid w:val="007D0670"/>
    <w:rsid w:val="007D08B7"/>
    <w:rsid w:val="007D0B27"/>
    <w:rsid w:val="007D0CB3"/>
    <w:rsid w:val="007D0CE5"/>
    <w:rsid w:val="007D0CED"/>
    <w:rsid w:val="007D0D66"/>
    <w:rsid w:val="007D0F3C"/>
    <w:rsid w:val="007D0FBB"/>
    <w:rsid w:val="007D0FC5"/>
    <w:rsid w:val="007D10F1"/>
    <w:rsid w:val="007D12BF"/>
    <w:rsid w:val="007D12CB"/>
    <w:rsid w:val="007D12D6"/>
    <w:rsid w:val="007D13BB"/>
    <w:rsid w:val="007D157E"/>
    <w:rsid w:val="007D17B2"/>
    <w:rsid w:val="007D18CA"/>
    <w:rsid w:val="007D18D6"/>
    <w:rsid w:val="007D1D52"/>
    <w:rsid w:val="007D1D83"/>
    <w:rsid w:val="007D207A"/>
    <w:rsid w:val="007D20CD"/>
    <w:rsid w:val="007D210C"/>
    <w:rsid w:val="007D21AA"/>
    <w:rsid w:val="007D23CE"/>
    <w:rsid w:val="007D2528"/>
    <w:rsid w:val="007D25B4"/>
    <w:rsid w:val="007D2771"/>
    <w:rsid w:val="007D28A3"/>
    <w:rsid w:val="007D29DD"/>
    <w:rsid w:val="007D2AA4"/>
    <w:rsid w:val="007D2B0C"/>
    <w:rsid w:val="007D2B22"/>
    <w:rsid w:val="007D2E20"/>
    <w:rsid w:val="007D2FB5"/>
    <w:rsid w:val="007D3267"/>
    <w:rsid w:val="007D32B3"/>
    <w:rsid w:val="007D33EB"/>
    <w:rsid w:val="007D341A"/>
    <w:rsid w:val="007D3646"/>
    <w:rsid w:val="007D3740"/>
    <w:rsid w:val="007D37A0"/>
    <w:rsid w:val="007D37FE"/>
    <w:rsid w:val="007D38E4"/>
    <w:rsid w:val="007D3C06"/>
    <w:rsid w:val="007D3DBF"/>
    <w:rsid w:val="007D3FB3"/>
    <w:rsid w:val="007D4042"/>
    <w:rsid w:val="007D4072"/>
    <w:rsid w:val="007D420C"/>
    <w:rsid w:val="007D423E"/>
    <w:rsid w:val="007D42D2"/>
    <w:rsid w:val="007D42E6"/>
    <w:rsid w:val="007D4560"/>
    <w:rsid w:val="007D47F7"/>
    <w:rsid w:val="007D4992"/>
    <w:rsid w:val="007D49CF"/>
    <w:rsid w:val="007D4D30"/>
    <w:rsid w:val="007D4E62"/>
    <w:rsid w:val="007D4EE8"/>
    <w:rsid w:val="007D5022"/>
    <w:rsid w:val="007D50F4"/>
    <w:rsid w:val="007D5211"/>
    <w:rsid w:val="007D52BC"/>
    <w:rsid w:val="007D534F"/>
    <w:rsid w:val="007D5605"/>
    <w:rsid w:val="007D5615"/>
    <w:rsid w:val="007D56DE"/>
    <w:rsid w:val="007D5A82"/>
    <w:rsid w:val="007D5BAC"/>
    <w:rsid w:val="007D5C1B"/>
    <w:rsid w:val="007D5C1E"/>
    <w:rsid w:val="007D5C9B"/>
    <w:rsid w:val="007D5CFA"/>
    <w:rsid w:val="007D5D01"/>
    <w:rsid w:val="007D5E3C"/>
    <w:rsid w:val="007D5F17"/>
    <w:rsid w:val="007D5F24"/>
    <w:rsid w:val="007D5F7D"/>
    <w:rsid w:val="007D6159"/>
    <w:rsid w:val="007D633B"/>
    <w:rsid w:val="007D634B"/>
    <w:rsid w:val="007D63C2"/>
    <w:rsid w:val="007D6404"/>
    <w:rsid w:val="007D64CC"/>
    <w:rsid w:val="007D6514"/>
    <w:rsid w:val="007D663D"/>
    <w:rsid w:val="007D674E"/>
    <w:rsid w:val="007D6785"/>
    <w:rsid w:val="007D6809"/>
    <w:rsid w:val="007D69BF"/>
    <w:rsid w:val="007D6BBC"/>
    <w:rsid w:val="007D6D7E"/>
    <w:rsid w:val="007D6E89"/>
    <w:rsid w:val="007D6EDE"/>
    <w:rsid w:val="007D6FB3"/>
    <w:rsid w:val="007D70D1"/>
    <w:rsid w:val="007D7287"/>
    <w:rsid w:val="007D736B"/>
    <w:rsid w:val="007D7417"/>
    <w:rsid w:val="007D746A"/>
    <w:rsid w:val="007D74C2"/>
    <w:rsid w:val="007D78BE"/>
    <w:rsid w:val="007D7A31"/>
    <w:rsid w:val="007D7BF6"/>
    <w:rsid w:val="007D7FDE"/>
    <w:rsid w:val="007E002C"/>
    <w:rsid w:val="007E01DC"/>
    <w:rsid w:val="007E0381"/>
    <w:rsid w:val="007E058C"/>
    <w:rsid w:val="007E08CD"/>
    <w:rsid w:val="007E0AD5"/>
    <w:rsid w:val="007E0CCF"/>
    <w:rsid w:val="007E0D09"/>
    <w:rsid w:val="007E0E48"/>
    <w:rsid w:val="007E0F0A"/>
    <w:rsid w:val="007E0F78"/>
    <w:rsid w:val="007E1010"/>
    <w:rsid w:val="007E1184"/>
    <w:rsid w:val="007E1254"/>
    <w:rsid w:val="007E16D0"/>
    <w:rsid w:val="007E17C6"/>
    <w:rsid w:val="007E185A"/>
    <w:rsid w:val="007E18AD"/>
    <w:rsid w:val="007E1AA3"/>
    <w:rsid w:val="007E1AB0"/>
    <w:rsid w:val="007E1C4E"/>
    <w:rsid w:val="007E1C6A"/>
    <w:rsid w:val="007E1D63"/>
    <w:rsid w:val="007E1E39"/>
    <w:rsid w:val="007E1F92"/>
    <w:rsid w:val="007E20FA"/>
    <w:rsid w:val="007E2317"/>
    <w:rsid w:val="007E2571"/>
    <w:rsid w:val="007E25B0"/>
    <w:rsid w:val="007E266C"/>
    <w:rsid w:val="007E26AF"/>
    <w:rsid w:val="007E281C"/>
    <w:rsid w:val="007E28DD"/>
    <w:rsid w:val="007E2938"/>
    <w:rsid w:val="007E2AC6"/>
    <w:rsid w:val="007E2B1B"/>
    <w:rsid w:val="007E2E23"/>
    <w:rsid w:val="007E2E2F"/>
    <w:rsid w:val="007E2E3F"/>
    <w:rsid w:val="007E2F1C"/>
    <w:rsid w:val="007E308B"/>
    <w:rsid w:val="007E31AC"/>
    <w:rsid w:val="007E3234"/>
    <w:rsid w:val="007E32AA"/>
    <w:rsid w:val="007E3465"/>
    <w:rsid w:val="007E3474"/>
    <w:rsid w:val="007E35B3"/>
    <w:rsid w:val="007E3674"/>
    <w:rsid w:val="007E3695"/>
    <w:rsid w:val="007E36D4"/>
    <w:rsid w:val="007E37C7"/>
    <w:rsid w:val="007E39BC"/>
    <w:rsid w:val="007E3A40"/>
    <w:rsid w:val="007E3B7A"/>
    <w:rsid w:val="007E3C03"/>
    <w:rsid w:val="007E3C6F"/>
    <w:rsid w:val="007E3C7F"/>
    <w:rsid w:val="007E3D11"/>
    <w:rsid w:val="007E4068"/>
    <w:rsid w:val="007E40F1"/>
    <w:rsid w:val="007E44C2"/>
    <w:rsid w:val="007E459B"/>
    <w:rsid w:val="007E45E8"/>
    <w:rsid w:val="007E46C8"/>
    <w:rsid w:val="007E474F"/>
    <w:rsid w:val="007E476B"/>
    <w:rsid w:val="007E4903"/>
    <w:rsid w:val="007E4AAC"/>
    <w:rsid w:val="007E4B75"/>
    <w:rsid w:val="007E4C75"/>
    <w:rsid w:val="007E4C9E"/>
    <w:rsid w:val="007E4E24"/>
    <w:rsid w:val="007E4F51"/>
    <w:rsid w:val="007E5242"/>
    <w:rsid w:val="007E52EC"/>
    <w:rsid w:val="007E53B4"/>
    <w:rsid w:val="007E5509"/>
    <w:rsid w:val="007E55AB"/>
    <w:rsid w:val="007E561E"/>
    <w:rsid w:val="007E5691"/>
    <w:rsid w:val="007E583D"/>
    <w:rsid w:val="007E58C1"/>
    <w:rsid w:val="007E592A"/>
    <w:rsid w:val="007E5B7F"/>
    <w:rsid w:val="007E5CC2"/>
    <w:rsid w:val="007E5E1A"/>
    <w:rsid w:val="007E5F55"/>
    <w:rsid w:val="007E6116"/>
    <w:rsid w:val="007E6572"/>
    <w:rsid w:val="007E65CA"/>
    <w:rsid w:val="007E66E3"/>
    <w:rsid w:val="007E6919"/>
    <w:rsid w:val="007E6960"/>
    <w:rsid w:val="007E6A19"/>
    <w:rsid w:val="007E6AA7"/>
    <w:rsid w:val="007E6BF5"/>
    <w:rsid w:val="007E6C2F"/>
    <w:rsid w:val="007E6DBB"/>
    <w:rsid w:val="007E70BC"/>
    <w:rsid w:val="007E70CC"/>
    <w:rsid w:val="007E7195"/>
    <w:rsid w:val="007E734A"/>
    <w:rsid w:val="007E73A3"/>
    <w:rsid w:val="007E7435"/>
    <w:rsid w:val="007E7497"/>
    <w:rsid w:val="007E75C3"/>
    <w:rsid w:val="007E77BA"/>
    <w:rsid w:val="007E77E6"/>
    <w:rsid w:val="007E7A0C"/>
    <w:rsid w:val="007E7BA9"/>
    <w:rsid w:val="007E7DEF"/>
    <w:rsid w:val="007E7DFA"/>
    <w:rsid w:val="007E7F71"/>
    <w:rsid w:val="007F000B"/>
    <w:rsid w:val="007F00E2"/>
    <w:rsid w:val="007F01DE"/>
    <w:rsid w:val="007F01F9"/>
    <w:rsid w:val="007F030E"/>
    <w:rsid w:val="007F0335"/>
    <w:rsid w:val="007F035F"/>
    <w:rsid w:val="007F03A4"/>
    <w:rsid w:val="007F0401"/>
    <w:rsid w:val="007F0461"/>
    <w:rsid w:val="007F0469"/>
    <w:rsid w:val="007F048A"/>
    <w:rsid w:val="007F0552"/>
    <w:rsid w:val="007F06AA"/>
    <w:rsid w:val="007F082B"/>
    <w:rsid w:val="007F08BE"/>
    <w:rsid w:val="007F08E7"/>
    <w:rsid w:val="007F0909"/>
    <w:rsid w:val="007F0924"/>
    <w:rsid w:val="007F0A1D"/>
    <w:rsid w:val="007F0A26"/>
    <w:rsid w:val="007F0AFB"/>
    <w:rsid w:val="007F0BFF"/>
    <w:rsid w:val="007F0C04"/>
    <w:rsid w:val="007F0CF6"/>
    <w:rsid w:val="007F1004"/>
    <w:rsid w:val="007F1047"/>
    <w:rsid w:val="007F10D5"/>
    <w:rsid w:val="007F1276"/>
    <w:rsid w:val="007F12EB"/>
    <w:rsid w:val="007F14DF"/>
    <w:rsid w:val="007F1582"/>
    <w:rsid w:val="007F173C"/>
    <w:rsid w:val="007F1797"/>
    <w:rsid w:val="007F1965"/>
    <w:rsid w:val="007F19F2"/>
    <w:rsid w:val="007F1CF9"/>
    <w:rsid w:val="007F1DD9"/>
    <w:rsid w:val="007F1F22"/>
    <w:rsid w:val="007F1F7C"/>
    <w:rsid w:val="007F1FA3"/>
    <w:rsid w:val="007F2063"/>
    <w:rsid w:val="007F24AA"/>
    <w:rsid w:val="007F256E"/>
    <w:rsid w:val="007F25FA"/>
    <w:rsid w:val="007F277F"/>
    <w:rsid w:val="007F2797"/>
    <w:rsid w:val="007F28BA"/>
    <w:rsid w:val="007F2911"/>
    <w:rsid w:val="007F295A"/>
    <w:rsid w:val="007F2A74"/>
    <w:rsid w:val="007F2B79"/>
    <w:rsid w:val="007F2BB6"/>
    <w:rsid w:val="007F2E5B"/>
    <w:rsid w:val="007F3155"/>
    <w:rsid w:val="007F31C3"/>
    <w:rsid w:val="007F3249"/>
    <w:rsid w:val="007F327E"/>
    <w:rsid w:val="007F3307"/>
    <w:rsid w:val="007F3316"/>
    <w:rsid w:val="007F3401"/>
    <w:rsid w:val="007F36CF"/>
    <w:rsid w:val="007F38A6"/>
    <w:rsid w:val="007F38CC"/>
    <w:rsid w:val="007F39B8"/>
    <w:rsid w:val="007F3A18"/>
    <w:rsid w:val="007F3B1E"/>
    <w:rsid w:val="007F3B95"/>
    <w:rsid w:val="007F3BB5"/>
    <w:rsid w:val="007F3C46"/>
    <w:rsid w:val="007F3D85"/>
    <w:rsid w:val="007F3DD1"/>
    <w:rsid w:val="007F3E2A"/>
    <w:rsid w:val="007F3F51"/>
    <w:rsid w:val="007F407A"/>
    <w:rsid w:val="007F43BD"/>
    <w:rsid w:val="007F463C"/>
    <w:rsid w:val="007F46B3"/>
    <w:rsid w:val="007F46C6"/>
    <w:rsid w:val="007F48FE"/>
    <w:rsid w:val="007F4B45"/>
    <w:rsid w:val="007F4B8D"/>
    <w:rsid w:val="007F4D12"/>
    <w:rsid w:val="007F4E46"/>
    <w:rsid w:val="007F528A"/>
    <w:rsid w:val="007F5370"/>
    <w:rsid w:val="007F5525"/>
    <w:rsid w:val="007F55D2"/>
    <w:rsid w:val="007F55EB"/>
    <w:rsid w:val="007F5735"/>
    <w:rsid w:val="007F576D"/>
    <w:rsid w:val="007F5904"/>
    <w:rsid w:val="007F5B0D"/>
    <w:rsid w:val="007F5B43"/>
    <w:rsid w:val="007F5EB0"/>
    <w:rsid w:val="007F5ED1"/>
    <w:rsid w:val="007F5FF6"/>
    <w:rsid w:val="007F609D"/>
    <w:rsid w:val="007F60B6"/>
    <w:rsid w:val="007F6186"/>
    <w:rsid w:val="007F61F3"/>
    <w:rsid w:val="007F6346"/>
    <w:rsid w:val="007F6438"/>
    <w:rsid w:val="007F64A3"/>
    <w:rsid w:val="007F64D9"/>
    <w:rsid w:val="007F65A7"/>
    <w:rsid w:val="007F66F0"/>
    <w:rsid w:val="007F69A6"/>
    <w:rsid w:val="007F6A42"/>
    <w:rsid w:val="007F6F0E"/>
    <w:rsid w:val="007F6F46"/>
    <w:rsid w:val="007F6FB3"/>
    <w:rsid w:val="007F70E0"/>
    <w:rsid w:val="007F7228"/>
    <w:rsid w:val="007F7235"/>
    <w:rsid w:val="007F735C"/>
    <w:rsid w:val="007F7404"/>
    <w:rsid w:val="007F7514"/>
    <w:rsid w:val="007F7815"/>
    <w:rsid w:val="007F7827"/>
    <w:rsid w:val="007F78B4"/>
    <w:rsid w:val="007F792F"/>
    <w:rsid w:val="007F7A2A"/>
    <w:rsid w:val="007F7AAF"/>
    <w:rsid w:val="007F7BB3"/>
    <w:rsid w:val="007F7CC9"/>
    <w:rsid w:val="007F7F41"/>
    <w:rsid w:val="0080001A"/>
    <w:rsid w:val="00800075"/>
    <w:rsid w:val="0080035E"/>
    <w:rsid w:val="00800400"/>
    <w:rsid w:val="0080057D"/>
    <w:rsid w:val="0080061B"/>
    <w:rsid w:val="0080061C"/>
    <w:rsid w:val="00800692"/>
    <w:rsid w:val="0080070A"/>
    <w:rsid w:val="00800A3D"/>
    <w:rsid w:val="00800A98"/>
    <w:rsid w:val="00800CA8"/>
    <w:rsid w:val="00800E51"/>
    <w:rsid w:val="00800ED2"/>
    <w:rsid w:val="00800F1E"/>
    <w:rsid w:val="0080112C"/>
    <w:rsid w:val="00801214"/>
    <w:rsid w:val="0080126A"/>
    <w:rsid w:val="008012AC"/>
    <w:rsid w:val="008012C4"/>
    <w:rsid w:val="008013FE"/>
    <w:rsid w:val="008014CA"/>
    <w:rsid w:val="008015B2"/>
    <w:rsid w:val="00801707"/>
    <w:rsid w:val="008017AC"/>
    <w:rsid w:val="008018B7"/>
    <w:rsid w:val="008019BD"/>
    <w:rsid w:val="00801A29"/>
    <w:rsid w:val="00801A3F"/>
    <w:rsid w:val="00801B8C"/>
    <w:rsid w:val="00801D0E"/>
    <w:rsid w:val="00801E18"/>
    <w:rsid w:val="00801EA0"/>
    <w:rsid w:val="00801EC9"/>
    <w:rsid w:val="00801F20"/>
    <w:rsid w:val="00801F7F"/>
    <w:rsid w:val="00801F8D"/>
    <w:rsid w:val="00801F90"/>
    <w:rsid w:val="00802111"/>
    <w:rsid w:val="008022BE"/>
    <w:rsid w:val="00802302"/>
    <w:rsid w:val="008023C4"/>
    <w:rsid w:val="0080243C"/>
    <w:rsid w:val="00802599"/>
    <w:rsid w:val="0080267D"/>
    <w:rsid w:val="00802697"/>
    <w:rsid w:val="00802784"/>
    <w:rsid w:val="0080292F"/>
    <w:rsid w:val="008029CC"/>
    <w:rsid w:val="008029F3"/>
    <w:rsid w:val="00802ACF"/>
    <w:rsid w:val="00802B2B"/>
    <w:rsid w:val="00802B33"/>
    <w:rsid w:val="00802B92"/>
    <w:rsid w:val="00802BF8"/>
    <w:rsid w:val="00802E78"/>
    <w:rsid w:val="00802F16"/>
    <w:rsid w:val="00802FB7"/>
    <w:rsid w:val="0080302E"/>
    <w:rsid w:val="00803081"/>
    <w:rsid w:val="00803117"/>
    <w:rsid w:val="00803157"/>
    <w:rsid w:val="0080349B"/>
    <w:rsid w:val="008037E7"/>
    <w:rsid w:val="00803801"/>
    <w:rsid w:val="00803B78"/>
    <w:rsid w:val="00803C07"/>
    <w:rsid w:val="00803C6F"/>
    <w:rsid w:val="00803D33"/>
    <w:rsid w:val="00803D97"/>
    <w:rsid w:val="00803FDF"/>
    <w:rsid w:val="00804178"/>
    <w:rsid w:val="008041F7"/>
    <w:rsid w:val="0080425C"/>
    <w:rsid w:val="0080431B"/>
    <w:rsid w:val="0080435D"/>
    <w:rsid w:val="0080450A"/>
    <w:rsid w:val="00804ADC"/>
    <w:rsid w:val="00804B24"/>
    <w:rsid w:val="00804BE9"/>
    <w:rsid w:val="00804D5F"/>
    <w:rsid w:val="00804E66"/>
    <w:rsid w:val="00804E90"/>
    <w:rsid w:val="00804F45"/>
    <w:rsid w:val="00804F91"/>
    <w:rsid w:val="00804FFF"/>
    <w:rsid w:val="00805045"/>
    <w:rsid w:val="008054A9"/>
    <w:rsid w:val="008055B1"/>
    <w:rsid w:val="008055B6"/>
    <w:rsid w:val="0080565E"/>
    <w:rsid w:val="00805704"/>
    <w:rsid w:val="0080575B"/>
    <w:rsid w:val="0080577E"/>
    <w:rsid w:val="008057AB"/>
    <w:rsid w:val="008057F5"/>
    <w:rsid w:val="008057FC"/>
    <w:rsid w:val="008059A7"/>
    <w:rsid w:val="00805A11"/>
    <w:rsid w:val="00805AF2"/>
    <w:rsid w:val="00805B5F"/>
    <w:rsid w:val="00805BDE"/>
    <w:rsid w:val="00805C44"/>
    <w:rsid w:val="00805D9D"/>
    <w:rsid w:val="00805DA8"/>
    <w:rsid w:val="008060D6"/>
    <w:rsid w:val="008060ED"/>
    <w:rsid w:val="008062C8"/>
    <w:rsid w:val="008065A4"/>
    <w:rsid w:val="008067AD"/>
    <w:rsid w:val="00806AAA"/>
    <w:rsid w:val="00806D4A"/>
    <w:rsid w:val="00806D9F"/>
    <w:rsid w:val="00807012"/>
    <w:rsid w:val="0080719D"/>
    <w:rsid w:val="00807229"/>
    <w:rsid w:val="00807438"/>
    <w:rsid w:val="008076EA"/>
    <w:rsid w:val="00807703"/>
    <w:rsid w:val="0080771D"/>
    <w:rsid w:val="008077AE"/>
    <w:rsid w:val="008079EE"/>
    <w:rsid w:val="00807B6D"/>
    <w:rsid w:val="00807C6C"/>
    <w:rsid w:val="00807E02"/>
    <w:rsid w:val="00807E7D"/>
    <w:rsid w:val="00807EF2"/>
    <w:rsid w:val="0081001D"/>
    <w:rsid w:val="008100C4"/>
    <w:rsid w:val="008109A3"/>
    <w:rsid w:val="00810C0B"/>
    <w:rsid w:val="00810C82"/>
    <w:rsid w:val="00810D23"/>
    <w:rsid w:val="00810D86"/>
    <w:rsid w:val="00810DB0"/>
    <w:rsid w:val="008111B3"/>
    <w:rsid w:val="00811267"/>
    <w:rsid w:val="008112DF"/>
    <w:rsid w:val="0081137C"/>
    <w:rsid w:val="00811387"/>
    <w:rsid w:val="008116CB"/>
    <w:rsid w:val="008118A5"/>
    <w:rsid w:val="008119F2"/>
    <w:rsid w:val="008119FF"/>
    <w:rsid w:val="00811A28"/>
    <w:rsid w:val="00811A4D"/>
    <w:rsid w:val="00811AA5"/>
    <w:rsid w:val="00811B1D"/>
    <w:rsid w:val="00811D4C"/>
    <w:rsid w:val="00811EB4"/>
    <w:rsid w:val="00811FFE"/>
    <w:rsid w:val="00812051"/>
    <w:rsid w:val="008121F2"/>
    <w:rsid w:val="008123CD"/>
    <w:rsid w:val="008124C0"/>
    <w:rsid w:val="008124D0"/>
    <w:rsid w:val="00812541"/>
    <w:rsid w:val="00812876"/>
    <w:rsid w:val="00812BDA"/>
    <w:rsid w:val="00812C7B"/>
    <w:rsid w:val="00812C82"/>
    <w:rsid w:val="00812CD3"/>
    <w:rsid w:val="00812EB2"/>
    <w:rsid w:val="00812F25"/>
    <w:rsid w:val="00812FA8"/>
    <w:rsid w:val="00813157"/>
    <w:rsid w:val="008134F6"/>
    <w:rsid w:val="008138ED"/>
    <w:rsid w:val="00813C6B"/>
    <w:rsid w:val="00813CB8"/>
    <w:rsid w:val="00813D0D"/>
    <w:rsid w:val="00813EB4"/>
    <w:rsid w:val="00813F6C"/>
    <w:rsid w:val="0081401C"/>
    <w:rsid w:val="0081408C"/>
    <w:rsid w:val="008140B9"/>
    <w:rsid w:val="008140D2"/>
    <w:rsid w:val="00814309"/>
    <w:rsid w:val="0081431F"/>
    <w:rsid w:val="0081442E"/>
    <w:rsid w:val="00814452"/>
    <w:rsid w:val="00814513"/>
    <w:rsid w:val="008145C3"/>
    <w:rsid w:val="008146F7"/>
    <w:rsid w:val="0081472C"/>
    <w:rsid w:val="008148FC"/>
    <w:rsid w:val="00814CB1"/>
    <w:rsid w:val="00814D53"/>
    <w:rsid w:val="00814DB9"/>
    <w:rsid w:val="00814F4E"/>
    <w:rsid w:val="00815063"/>
    <w:rsid w:val="008150B8"/>
    <w:rsid w:val="00815326"/>
    <w:rsid w:val="0081533C"/>
    <w:rsid w:val="008154E7"/>
    <w:rsid w:val="008155B6"/>
    <w:rsid w:val="008156C3"/>
    <w:rsid w:val="00815769"/>
    <w:rsid w:val="008157F4"/>
    <w:rsid w:val="0081588D"/>
    <w:rsid w:val="00815959"/>
    <w:rsid w:val="0081599D"/>
    <w:rsid w:val="008159AD"/>
    <w:rsid w:val="00815DA4"/>
    <w:rsid w:val="00815E44"/>
    <w:rsid w:val="00815FCE"/>
    <w:rsid w:val="008160BF"/>
    <w:rsid w:val="0081614A"/>
    <w:rsid w:val="00816357"/>
    <w:rsid w:val="0081639F"/>
    <w:rsid w:val="00816544"/>
    <w:rsid w:val="008165BE"/>
    <w:rsid w:val="00816610"/>
    <w:rsid w:val="00816682"/>
    <w:rsid w:val="008167BB"/>
    <w:rsid w:val="008167CC"/>
    <w:rsid w:val="00816913"/>
    <w:rsid w:val="008169E7"/>
    <w:rsid w:val="00816AA1"/>
    <w:rsid w:val="00816CB4"/>
    <w:rsid w:val="00816E77"/>
    <w:rsid w:val="00816ED8"/>
    <w:rsid w:val="00816F56"/>
    <w:rsid w:val="0081718E"/>
    <w:rsid w:val="00817234"/>
    <w:rsid w:val="008172FD"/>
    <w:rsid w:val="00817329"/>
    <w:rsid w:val="00817374"/>
    <w:rsid w:val="00817608"/>
    <w:rsid w:val="008176F5"/>
    <w:rsid w:val="00817913"/>
    <w:rsid w:val="008179DF"/>
    <w:rsid w:val="00817A2E"/>
    <w:rsid w:val="00817A98"/>
    <w:rsid w:val="00817D7A"/>
    <w:rsid w:val="00817E91"/>
    <w:rsid w:val="00817F8D"/>
    <w:rsid w:val="0082008C"/>
    <w:rsid w:val="008200BA"/>
    <w:rsid w:val="008200F6"/>
    <w:rsid w:val="008201D1"/>
    <w:rsid w:val="008201E5"/>
    <w:rsid w:val="00820231"/>
    <w:rsid w:val="00820263"/>
    <w:rsid w:val="008203ED"/>
    <w:rsid w:val="0082048E"/>
    <w:rsid w:val="008204CE"/>
    <w:rsid w:val="00820788"/>
    <w:rsid w:val="008207FA"/>
    <w:rsid w:val="00820957"/>
    <w:rsid w:val="00820A4C"/>
    <w:rsid w:val="00820A55"/>
    <w:rsid w:val="00820A98"/>
    <w:rsid w:val="00820C19"/>
    <w:rsid w:val="00820C7D"/>
    <w:rsid w:val="00820CDB"/>
    <w:rsid w:val="00820CDD"/>
    <w:rsid w:val="00820F78"/>
    <w:rsid w:val="00821043"/>
    <w:rsid w:val="008210A2"/>
    <w:rsid w:val="00821159"/>
    <w:rsid w:val="0082144B"/>
    <w:rsid w:val="00821483"/>
    <w:rsid w:val="00821511"/>
    <w:rsid w:val="00821531"/>
    <w:rsid w:val="0082155D"/>
    <w:rsid w:val="0082162F"/>
    <w:rsid w:val="00821651"/>
    <w:rsid w:val="008216AB"/>
    <w:rsid w:val="008217F1"/>
    <w:rsid w:val="008217F8"/>
    <w:rsid w:val="00821856"/>
    <w:rsid w:val="0082192D"/>
    <w:rsid w:val="00821971"/>
    <w:rsid w:val="0082198A"/>
    <w:rsid w:val="00821A12"/>
    <w:rsid w:val="00821A48"/>
    <w:rsid w:val="00821A6A"/>
    <w:rsid w:val="00821D2F"/>
    <w:rsid w:val="00821D64"/>
    <w:rsid w:val="00821E1F"/>
    <w:rsid w:val="00821EA6"/>
    <w:rsid w:val="00821EC9"/>
    <w:rsid w:val="008220FE"/>
    <w:rsid w:val="00822253"/>
    <w:rsid w:val="0082230E"/>
    <w:rsid w:val="008225FF"/>
    <w:rsid w:val="00822628"/>
    <w:rsid w:val="00822729"/>
    <w:rsid w:val="0082280F"/>
    <w:rsid w:val="00822888"/>
    <w:rsid w:val="008228C2"/>
    <w:rsid w:val="00822BFD"/>
    <w:rsid w:val="00822D0F"/>
    <w:rsid w:val="00822DE1"/>
    <w:rsid w:val="00822E0D"/>
    <w:rsid w:val="008231CD"/>
    <w:rsid w:val="008232ED"/>
    <w:rsid w:val="008233E7"/>
    <w:rsid w:val="00823772"/>
    <w:rsid w:val="008239BF"/>
    <w:rsid w:val="00823A77"/>
    <w:rsid w:val="00823ACB"/>
    <w:rsid w:val="00823E82"/>
    <w:rsid w:val="00823EA7"/>
    <w:rsid w:val="0082406C"/>
    <w:rsid w:val="00824146"/>
    <w:rsid w:val="008243A5"/>
    <w:rsid w:val="0082448E"/>
    <w:rsid w:val="00824519"/>
    <w:rsid w:val="0082460F"/>
    <w:rsid w:val="00824626"/>
    <w:rsid w:val="008247D2"/>
    <w:rsid w:val="0082486D"/>
    <w:rsid w:val="00824896"/>
    <w:rsid w:val="008248A9"/>
    <w:rsid w:val="008248CE"/>
    <w:rsid w:val="008248F0"/>
    <w:rsid w:val="00824B59"/>
    <w:rsid w:val="00824B91"/>
    <w:rsid w:val="00824C6A"/>
    <w:rsid w:val="00824C84"/>
    <w:rsid w:val="00824DAD"/>
    <w:rsid w:val="00824DBB"/>
    <w:rsid w:val="00824E01"/>
    <w:rsid w:val="00824ECE"/>
    <w:rsid w:val="00824F13"/>
    <w:rsid w:val="00824F2A"/>
    <w:rsid w:val="00824F91"/>
    <w:rsid w:val="008251B4"/>
    <w:rsid w:val="008251FE"/>
    <w:rsid w:val="0082524A"/>
    <w:rsid w:val="008252AD"/>
    <w:rsid w:val="0082531F"/>
    <w:rsid w:val="00825473"/>
    <w:rsid w:val="00825A75"/>
    <w:rsid w:val="00825AC2"/>
    <w:rsid w:val="00825AF1"/>
    <w:rsid w:val="00825C79"/>
    <w:rsid w:val="00825E01"/>
    <w:rsid w:val="00825F50"/>
    <w:rsid w:val="00825F53"/>
    <w:rsid w:val="008262BC"/>
    <w:rsid w:val="00826373"/>
    <w:rsid w:val="00826393"/>
    <w:rsid w:val="008265E8"/>
    <w:rsid w:val="008265FD"/>
    <w:rsid w:val="00826BEE"/>
    <w:rsid w:val="00826E78"/>
    <w:rsid w:val="00826E8D"/>
    <w:rsid w:val="00826EC8"/>
    <w:rsid w:val="00826EFA"/>
    <w:rsid w:val="00826F6C"/>
    <w:rsid w:val="008270DE"/>
    <w:rsid w:val="00827187"/>
    <w:rsid w:val="00827278"/>
    <w:rsid w:val="0082746F"/>
    <w:rsid w:val="00827567"/>
    <w:rsid w:val="00827680"/>
    <w:rsid w:val="00827ACA"/>
    <w:rsid w:val="00827B34"/>
    <w:rsid w:val="00827B38"/>
    <w:rsid w:val="00827B49"/>
    <w:rsid w:val="00827B95"/>
    <w:rsid w:val="00827C25"/>
    <w:rsid w:val="00827C77"/>
    <w:rsid w:val="00827CBD"/>
    <w:rsid w:val="00827E13"/>
    <w:rsid w:val="00827F84"/>
    <w:rsid w:val="00827FBE"/>
    <w:rsid w:val="008300AB"/>
    <w:rsid w:val="00830298"/>
    <w:rsid w:val="0083031F"/>
    <w:rsid w:val="00830329"/>
    <w:rsid w:val="00830422"/>
    <w:rsid w:val="008307A2"/>
    <w:rsid w:val="00830895"/>
    <w:rsid w:val="008309FF"/>
    <w:rsid w:val="00830ADA"/>
    <w:rsid w:val="00830C0A"/>
    <w:rsid w:val="00830C3B"/>
    <w:rsid w:val="00830EDB"/>
    <w:rsid w:val="00830FF3"/>
    <w:rsid w:val="0083105F"/>
    <w:rsid w:val="008310C7"/>
    <w:rsid w:val="008311FF"/>
    <w:rsid w:val="008312F1"/>
    <w:rsid w:val="008314F4"/>
    <w:rsid w:val="008314FB"/>
    <w:rsid w:val="00831505"/>
    <w:rsid w:val="0083171A"/>
    <w:rsid w:val="00831B23"/>
    <w:rsid w:val="00831C0D"/>
    <w:rsid w:val="00831ED0"/>
    <w:rsid w:val="00831F62"/>
    <w:rsid w:val="008320D4"/>
    <w:rsid w:val="008320D6"/>
    <w:rsid w:val="00832110"/>
    <w:rsid w:val="0083211D"/>
    <w:rsid w:val="008321B0"/>
    <w:rsid w:val="008321EA"/>
    <w:rsid w:val="008322CE"/>
    <w:rsid w:val="008322EC"/>
    <w:rsid w:val="0083234F"/>
    <w:rsid w:val="00832372"/>
    <w:rsid w:val="00832395"/>
    <w:rsid w:val="008326CF"/>
    <w:rsid w:val="0083294F"/>
    <w:rsid w:val="008329E6"/>
    <w:rsid w:val="00832B6C"/>
    <w:rsid w:val="00832C95"/>
    <w:rsid w:val="0083340F"/>
    <w:rsid w:val="00833418"/>
    <w:rsid w:val="00833447"/>
    <w:rsid w:val="0083345D"/>
    <w:rsid w:val="0083351A"/>
    <w:rsid w:val="008337DE"/>
    <w:rsid w:val="008338D0"/>
    <w:rsid w:val="00833945"/>
    <w:rsid w:val="00833953"/>
    <w:rsid w:val="008339E7"/>
    <w:rsid w:val="00833A34"/>
    <w:rsid w:val="00833ABA"/>
    <w:rsid w:val="00833ADD"/>
    <w:rsid w:val="00833B81"/>
    <w:rsid w:val="00833C9D"/>
    <w:rsid w:val="00833D30"/>
    <w:rsid w:val="00833E14"/>
    <w:rsid w:val="008341F2"/>
    <w:rsid w:val="00834261"/>
    <w:rsid w:val="008342C1"/>
    <w:rsid w:val="008342D8"/>
    <w:rsid w:val="008342E3"/>
    <w:rsid w:val="008342F8"/>
    <w:rsid w:val="00834600"/>
    <w:rsid w:val="00834646"/>
    <w:rsid w:val="00834673"/>
    <w:rsid w:val="008347A5"/>
    <w:rsid w:val="008348DB"/>
    <w:rsid w:val="008348E9"/>
    <w:rsid w:val="00834974"/>
    <w:rsid w:val="00834A75"/>
    <w:rsid w:val="00834BEB"/>
    <w:rsid w:val="00834C87"/>
    <w:rsid w:val="0083504F"/>
    <w:rsid w:val="00835110"/>
    <w:rsid w:val="00835122"/>
    <w:rsid w:val="00835142"/>
    <w:rsid w:val="00835144"/>
    <w:rsid w:val="00835172"/>
    <w:rsid w:val="008351B4"/>
    <w:rsid w:val="008353F2"/>
    <w:rsid w:val="008358AE"/>
    <w:rsid w:val="008358DF"/>
    <w:rsid w:val="00835915"/>
    <w:rsid w:val="00835983"/>
    <w:rsid w:val="00835B37"/>
    <w:rsid w:val="00835D45"/>
    <w:rsid w:val="00835E34"/>
    <w:rsid w:val="00835E45"/>
    <w:rsid w:val="00835E68"/>
    <w:rsid w:val="00835EC2"/>
    <w:rsid w:val="00835F09"/>
    <w:rsid w:val="00836379"/>
    <w:rsid w:val="00836BC3"/>
    <w:rsid w:val="00836C21"/>
    <w:rsid w:val="00836CF4"/>
    <w:rsid w:val="00836D81"/>
    <w:rsid w:val="00836EAE"/>
    <w:rsid w:val="00836FE2"/>
    <w:rsid w:val="00837207"/>
    <w:rsid w:val="008372C8"/>
    <w:rsid w:val="0083735E"/>
    <w:rsid w:val="008375A0"/>
    <w:rsid w:val="00837646"/>
    <w:rsid w:val="0083769A"/>
    <w:rsid w:val="0083775A"/>
    <w:rsid w:val="008378EE"/>
    <w:rsid w:val="00837A2B"/>
    <w:rsid w:val="00837B07"/>
    <w:rsid w:val="00837B39"/>
    <w:rsid w:val="00837E0E"/>
    <w:rsid w:val="00837EE9"/>
    <w:rsid w:val="00837F08"/>
    <w:rsid w:val="00837FDF"/>
    <w:rsid w:val="00840135"/>
    <w:rsid w:val="00840204"/>
    <w:rsid w:val="008403B8"/>
    <w:rsid w:val="00840442"/>
    <w:rsid w:val="008404E1"/>
    <w:rsid w:val="0084079B"/>
    <w:rsid w:val="008407B8"/>
    <w:rsid w:val="008408A9"/>
    <w:rsid w:val="00840D28"/>
    <w:rsid w:val="00840D9D"/>
    <w:rsid w:val="00840E67"/>
    <w:rsid w:val="00840E7F"/>
    <w:rsid w:val="00841007"/>
    <w:rsid w:val="008410C7"/>
    <w:rsid w:val="008411FE"/>
    <w:rsid w:val="008412E3"/>
    <w:rsid w:val="00841390"/>
    <w:rsid w:val="0084153A"/>
    <w:rsid w:val="0084155A"/>
    <w:rsid w:val="008418D5"/>
    <w:rsid w:val="008418E7"/>
    <w:rsid w:val="00841A72"/>
    <w:rsid w:val="00841AE7"/>
    <w:rsid w:val="00841C3A"/>
    <w:rsid w:val="00841F11"/>
    <w:rsid w:val="00841F3C"/>
    <w:rsid w:val="00841FA6"/>
    <w:rsid w:val="00842011"/>
    <w:rsid w:val="00842603"/>
    <w:rsid w:val="008427AE"/>
    <w:rsid w:val="0084284D"/>
    <w:rsid w:val="008429C2"/>
    <w:rsid w:val="008429E1"/>
    <w:rsid w:val="00842ADE"/>
    <w:rsid w:val="00842DE9"/>
    <w:rsid w:val="00842E57"/>
    <w:rsid w:val="00842F37"/>
    <w:rsid w:val="00842FB8"/>
    <w:rsid w:val="00842FBB"/>
    <w:rsid w:val="00842FBC"/>
    <w:rsid w:val="00842FF4"/>
    <w:rsid w:val="008430B5"/>
    <w:rsid w:val="008430D0"/>
    <w:rsid w:val="00843147"/>
    <w:rsid w:val="008433A5"/>
    <w:rsid w:val="0084366E"/>
    <w:rsid w:val="00843714"/>
    <w:rsid w:val="008437D8"/>
    <w:rsid w:val="00843A10"/>
    <w:rsid w:val="00843AA1"/>
    <w:rsid w:val="00843AEE"/>
    <w:rsid w:val="00843B88"/>
    <w:rsid w:val="00843BF3"/>
    <w:rsid w:val="00843CA9"/>
    <w:rsid w:val="00843D50"/>
    <w:rsid w:val="00843D56"/>
    <w:rsid w:val="00843F9D"/>
    <w:rsid w:val="00844111"/>
    <w:rsid w:val="008441C8"/>
    <w:rsid w:val="00844200"/>
    <w:rsid w:val="008442D0"/>
    <w:rsid w:val="00844389"/>
    <w:rsid w:val="008443D3"/>
    <w:rsid w:val="0084448B"/>
    <w:rsid w:val="0084449B"/>
    <w:rsid w:val="008444CD"/>
    <w:rsid w:val="00844663"/>
    <w:rsid w:val="00844787"/>
    <w:rsid w:val="008447CB"/>
    <w:rsid w:val="008449A7"/>
    <w:rsid w:val="00844E33"/>
    <w:rsid w:val="00844F4D"/>
    <w:rsid w:val="008452CC"/>
    <w:rsid w:val="008453CB"/>
    <w:rsid w:val="00845679"/>
    <w:rsid w:val="008458EE"/>
    <w:rsid w:val="00845920"/>
    <w:rsid w:val="0084594E"/>
    <w:rsid w:val="00845A0A"/>
    <w:rsid w:val="00845B48"/>
    <w:rsid w:val="00845CD2"/>
    <w:rsid w:val="00845D64"/>
    <w:rsid w:val="00845F35"/>
    <w:rsid w:val="008460DF"/>
    <w:rsid w:val="0084614C"/>
    <w:rsid w:val="0084617B"/>
    <w:rsid w:val="00846220"/>
    <w:rsid w:val="00846315"/>
    <w:rsid w:val="00846437"/>
    <w:rsid w:val="00846481"/>
    <w:rsid w:val="008464B5"/>
    <w:rsid w:val="008464C1"/>
    <w:rsid w:val="00846630"/>
    <w:rsid w:val="00846765"/>
    <w:rsid w:val="00846930"/>
    <w:rsid w:val="008469B4"/>
    <w:rsid w:val="008469DF"/>
    <w:rsid w:val="00846A6E"/>
    <w:rsid w:val="00846BD8"/>
    <w:rsid w:val="00846C87"/>
    <w:rsid w:val="00846D14"/>
    <w:rsid w:val="00846DFF"/>
    <w:rsid w:val="00846FBE"/>
    <w:rsid w:val="0084714B"/>
    <w:rsid w:val="0084739E"/>
    <w:rsid w:val="00847712"/>
    <w:rsid w:val="0084788E"/>
    <w:rsid w:val="00847B16"/>
    <w:rsid w:val="00847B7C"/>
    <w:rsid w:val="00847B93"/>
    <w:rsid w:val="00847B9C"/>
    <w:rsid w:val="00847C82"/>
    <w:rsid w:val="00847CAD"/>
    <w:rsid w:val="00847D4F"/>
    <w:rsid w:val="00847FE7"/>
    <w:rsid w:val="00850055"/>
    <w:rsid w:val="008500E6"/>
    <w:rsid w:val="00850145"/>
    <w:rsid w:val="0085024F"/>
    <w:rsid w:val="00850370"/>
    <w:rsid w:val="008503F9"/>
    <w:rsid w:val="0085047E"/>
    <w:rsid w:val="008504CA"/>
    <w:rsid w:val="00850516"/>
    <w:rsid w:val="00850534"/>
    <w:rsid w:val="00850659"/>
    <w:rsid w:val="00850734"/>
    <w:rsid w:val="008509F7"/>
    <w:rsid w:val="00850B35"/>
    <w:rsid w:val="00850BAF"/>
    <w:rsid w:val="00850C68"/>
    <w:rsid w:val="00850C9D"/>
    <w:rsid w:val="00850CF9"/>
    <w:rsid w:val="00850D58"/>
    <w:rsid w:val="00850F6D"/>
    <w:rsid w:val="00850F99"/>
    <w:rsid w:val="008510BF"/>
    <w:rsid w:val="008510C6"/>
    <w:rsid w:val="0085110A"/>
    <w:rsid w:val="008513AF"/>
    <w:rsid w:val="00851408"/>
    <w:rsid w:val="00851555"/>
    <w:rsid w:val="0085177C"/>
    <w:rsid w:val="00851860"/>
    <w:rsid w:val="008518BF"/>
    <w:rsid w:val="0085198C"/>
    <w:rsid w:val="00851B4F"/>
    <w:rsid w:val="00851E37"/>
    <w:rsid w:val="00851FEE"/>
    <w:rsid w:val="00852010"/>
    <w:rsid w:val="00852145"/>
    <w:rsid w:val="008521B5"/>
    <w:rsid w:val="00852354"/>
    <w:rsid w:val="00852459"/>
    <w:rsid w:val="00852495"/>
    <w:rsid w:val="00852541"/>
    <w:rsid w:val="0085259E"/>
    <w:rsid w:val="0085262A"/>
    <w:rsid w:val="008526AC"/>
    <w:rsid w:val="008528DB"/>
    <w:rsid w:val="00852943"/>
    <w:rsid w:val="0085295A"/>
    <w:rsid w:val="008529E4"/>
    <w:rsid w:val="008529E7"/>
    <w:rsid w:val="00852A0F"/>
    <w:rsid w:val="00852AA7"/>
    <w:rsid w:val="00852AC3"/>
    <w:rsid w:val="00852AD5"/>
    <w:rsid w:val="00852D18"/>
    <w:rsid w:val="00852DC5"/>
    <w:rsid w:val="00852ED2"/>
    <w:rsid w:val="00852FAF"/>
    <w:rsid w:val="00853010"/>
    <w:rsid w:val="008530AF"/>
    <w:rsid w:val="00853107"/>
    <w:rsid w:val="008532E5"/>
    <w:rsid w:val="00853500"/>
    <w:rsid w:val="0085356C"/>
    <w:rsid w:val="008535AA"/>
    <w:rsid w:val="008536AB"/>
    <w:rsid w:val="008536F4"/>
    <w:rsid w:val="0085378D"/>
    <w:rsid w:val="008537DA"/>
    <w:rsid w:val="0085380B"/>
    <w:rsid w:val="00853956"/>
    <w:rsid w:val="00853A2C"/>
    <w:rsid w:val="00853A8B"/>
    <w:rsid w:val="00853A8F"/>
    <w:rsid w:val="00853BFA"/>
    <w:rsid w:val="00853C0E"/>
    <w:rsid w:val="00853DFB"/>
    <w:rsid w:val="008540DE"/>
    <w:rsid w:val="0085414A"/>
    <w:rsid w:val="008543DC"/>
    <w:rsid w:val="00854439"/>
    <w:rsid w:val="00854452"/>
    <w:rsid w:val="00854475"/>
    <w:rsid w:val="008544F0"/>
    <w:rsid w:val="00854579"/>
    <w:rsid w:val="00854694"/>
    <w:rsid w:val="0085495B"/>
    <w:rsid w:val="00854984"/>
    <w:rsid w:val="00854B18"/>
    <w:rsid w:val="00854B23"/>
    <w:rsid w:val="00854B99"/>
    <w:rsid w:val="00854C11"/>
    <w:rsid w:val="00854C3D"/>
    <w:rsid w:val="00854CAB"/>
    <w:rsid w:val="00854DF7"/>
    <w:rsid w:val="00855317"/>
    <w:rsid w:val="00855338"/>
    <w:rsid w:val="0085534C"/>
    <w:rsid w:val="0085535C"/>
    <w:rsid w:val="00855447"/>
    <w:rsid w:val="008555B0"/>
    <w:rsid w:val="008555B3"/>
    <w:rsid w:val="008555CF"/>
    <w:rsid w:val="00855710"/>
    <w:rsid w:val="00855794"/>
    <w:rsid w:val="008557FC"/>
    <w:rsid w:val="00855841"/>
    <w:rsid w:val="008559D6"/>
    <w:rsid w:val="00855CC6"/>
    <w:rsid w:val="00855D10"/>
    <w:rsid w:val="00855E65"/>
    <w:rsid w:val="00855E9D"/>
    <w:rsid w:val="00855F3C"/>
    <w:rsid w:val="00855F7B"/>
    <w:rsid w:val="00855F9A"/>
    <w:rsid w:val="00856225"/>
    <w:rsid w:val="008562F5"/>
    <w:rsid w:val="0085633E"/>
    <w:rsid w:val="008566B6"/>
    <w:rsid w:val="00856790"/>
    <w:rsid w:val="00856799"/>
    <w:rsid w:val="0085686E"/>
    <w:rsid w:val="008568BB"/>
    <w:rsid w:val="00856986"/>
    <w:rsid w:val="00856A9A"/>
    <w:rsid w:val="00856C7C"/>
    <w:rsid w:val="00856DEC"/>
    <w:rsid w:val="00856E5B"/>
    <w:rsid w:val="00856F39"/>
    <w:rsid w:val="00856FC8"/>
    <w:rsid w:val="008571E0"/>
    <w:rsid w:val="00857268"/>
    <w:rsid w:val="00857312"/>
    <w:rsid w:val="00857382"/>
    <w:rsid w:val="00857605"/>
    <w:rsid w:val="00857659"/>
    <w:rsid w:val="00857688"/>
    <w:rsid w:val="008578A5"/>
    <w:rsid w:val="008578B1"/>
    <w:rsid w:val="00857A63"/>
    <w:rsid w:val="00857B07"/>
    <w:rsid w:val="00857B89"/>
    <w:rsid w:val="00857C3F"/>
    <w:rsid w:val="00857C73"/>
    <w:rsid w:val="00857D52"/>
    <w:rsid w:val="00857D70"/>
    <w:rsid w:val="00857F4F"/>
    <w:rsid w:val="00857FF8"/>
    <w:rsid w:val="0086010D"/>
    <w:rsid w:val="008601FF"/>
    <w:rsid w:val="00860440"/>
    <w:rsid w:val="008604B5"/>
    <w:rsid w:val="008604BF"/>
    <w:rsid w:val="00860582"/>
    <w:rsid w:val="008605E4"/>
    <w:rsid w:val="008607B2"/>
    <w:rsid w:val="008607F6"/>
    <w:rsid w:val="00860A58"/>
    <w:rsid w:val="00860C00"/>
    <w:rsid w:val="00860C08"/>
    <w:rsid w:val="00860C64"/>
    <w:rsid w:val="00860E3B"/>
    <w:rsid w:val="008610CE"/>
    <w:rsid w:val="0086125D"/>
    <w:rsid w:val="008613BE"/>
    <w:rsid w:val="008613C7"/>
    <w:rsid w:val="008613FA"/>
    <w:rsid w:val="00861550"/>
    <w:rsid w:val="00861632"/>
    <w:rsid w:val="0086167A"/>
    <w:rsid w:val="00861756"/>
    <w:rsid w:val="0086184D"/>
    <w:rsid w:val="00861972"/>
    <w:rsid w:val="00861A6A"/>
    <w:rsid w:val="00861A7A"/>
    <w:rsid w:val="00861B69"/>
    <w:rsid w:val="00861BC5"/>
    <w:rsid w:val="00861ED5"/>
    <w:rsid w:val="00861F40"/>
    <w:rsid w:val="00861FB4"/>
    <w:rsid w:val="00861FE6"/>
    <w:rsid w:val="008620AE"/>
    <w:rsid w:val="008620BD"/>
    <w:rsid w:val="0086240A"/>
    <w:rsid w:val="00862535"/>
    <w:rsid w:val="00862825"/>
    <w:rsid w:val="008628ED"/>
    <w:rsid w:val="0086292C"/>
    <w:rsid w:val="0086297C"/>
    <w:rsid w:val="008629F0"/>
    <w:rsid w:val="00862BFB"/>
    <w:rsid w:val="00862D4F"/>
    <w:rsid w:val="00862D8B"/>
    <w:rsid w:val="00862E45"/>
    <w:rsid w:val="00862EE8"/>
    <w:rsid w:val="00862F64"/>
    <w:rsid w:val="00863191"/>
    <w:rsid w:val="008631C7"/>
    <w:rsid w:val="0086323E"/>
    <w:rsid w:val="008632B4"/>
    <w:rsid w:val="008633B1"/>
    <w:rsid w:val="008633B5"/>
    <w:rsid w:val="00863578"/>
    <w:rsid w:val="008635F6"/>
    <w:rsid w:val="008637E4"/>
    <w:rsid w:val="008638EE"/>
    <w:rsid w:val="00863938"/>
    <w:rsid w:val="0086395C"/>
    <w:rsid w:val="00863AFA"/>
    <w:rsid w:val="00863BC9"/>
    <w:rsid w:val="00863C6C"/>
    <w:rsid w:val="00863C80"/>
    <w:rsid w:val="00863CA9"/>
    <w:rsid w:val="00863EDE"/>
    <w:rsid w:val="0086407E"/>
    <w:rsid w:val="008640F2"/>
    <w:rsid w:val="00864117"/>
    <w:rsid w:val="008641E3"/>
    <w:rsid w:val="0086423E"/>
    <w:rsid w:val="0086425C"/>
    <w:rsid w:val="00864286"/>
    <w:rsid w:val="008643A2"/>
    <w:rsid w:val="008647FB"/>
    <w:rsid w:val="00864859"/>
    <w:rsid w:val="00864A99"/>
    <w:rsid w:val="00864B48"/>
    <w:rsid w:val="00864C95"/>
    <w:rsid w:val="00864CE5"/>
    <w:rsid w:val="00864EB8"/>
    <w:rsid w:val="00864F52"/>
    <w:rsid w:val="00864F9C"/>
    <w:rsid w:val="008650EA"/>
    <w:rsid w:val="008651CA"/>
    <w:rsid w:val="008653DC"/>
    <w:rsid w:val="008656AC"/>
    <w:rsid w:val="008658E3"/>
    <w:rsid w:val="00865900"/>
    <w:rsid w:val="00865FB1"/>
    <w:rsid w:val="00866144"/>
    <w:rsid w:val="008663BD"/>
    <w:rsid w:val="0086640A"/>
    <w:rsid w:val="008664B9"/>
    <w:rsid w:val="008664BA"/>
    <w:rsid w:val="00866544"/>
    <w:rsid w:val="00866675"/>
    <w:rsid w:val="008666B7"/>
    <w:rsid w:val="00866711"/>
    <w:rsid w:val="008667CC"/>
    <w:rsid w:val="00866A04"/>
    <w:rsid w:val="00866AE7"/>
    <w:rsid w:val="00866BFF"/>
    <w:rsid w:val="00866C7B"/>
    <w:rsid w:val="00866C81"/>
    <w:rsid w:val="00866D1C"/>
    <w:rsid w:val="00866E05"/>
    <w:rsid w:val="00866FF6"/>
    <w:rsid w:val="0086703E"/>
    <w:rsid w:val="008670BE"/>
    <w:rsid w:val="008670F3"/>
    <w:rsid w:val="008671A9"/>
    <w:rsid w:val="0086720B"/>
    <w:rsid w:val="008672AC"/>
    <w:rsid w:val="008673BD"/>
    <w:rsid w:val="00867549"/>
    <w:rsid w:val="00867550"/>
    <w:rsid w:val="00867577"/>
    <w:rsid w:val="00867765"/>
    <w:rsid w:val="008678AE"/>
    <w:rsid w:val="008678C1"/>
    <w:rsid w:val="0086792E"/>
    <w:rsid w:val="00867B03"/>
    <w:rsid w:val="00867B09"/>
    <w:rsid w:val="00867B53"/>
    <w:rsid w:val="00867C23"/>
    <w:rsid w:val="00867CDD"/>
    <w:rsid w:val="00867D8B"/>
    <w:rsid w:val="00867DFF"/>
    <w:rsid w:val="00867E56"/>
    <w:rsid w:val="00867EAA"/>
    <w:rsid w:val="00867FFC"/>
    <w:rsid w:val="008700BB"/>
    <w:rsid w:val="0087024E"/>
    <w:rsid w:val="0087026A"/>
    <w:rsid w:val="008704E5"/>
    <w:rsid w:val="00870639"/>
    <w:rsid w:val="008706A5"/>
    <w:rsid w:val="008708ED"/>
    <w:rsid w:val="00870BD5"/>
    <w:rsid w:val="00870D82"/>
    <w:rsid w:val="00870F2B"/>
    <w:rsid w:val="00871026"/>
    <w:rsid w:val="008711CA"/>
    <w:rsid w:val="00871274"/>
    <w:rsid w:val="008712FF"/>
    <w:rsid w:val="00871349"/>
    <w:rsid w:val="008713D0"/>
    <w:rsid w:val="008713E2"/>
    <w:rsid w:val="008717A7"/>
    <w:rsid w:val="008717BC"/>
    <w:rsid w:val="008717F3"/>
    <w:rsid w:val="008717FC"/>
    <w:rsid w:val="00871877"/>
    <w:rsid w:val="00871972"/>
    <w:rsid w:val="00871A05"/>
    <w:rsid w:val="00871B02"/>
    <w:rsid w:val="00871C92"/>
    <w:rsid w:val="00871D0E"/>
    <w:rsid w:val="00871DA9"/>
    <w:rsid w:val="00871E36"/>
    <w:rsid w:val="00871E57"/>
    <w:rsid w:val="00871F28"/>
    <w:rsid w:val="00871F6F"/>
    <w:rsid w:val="00871FB1"/>
    <w:rsid w:val="00871FBF"/>
    <w:rsid w:val="00871FEE"/>
    <w:rsid w:val="00872117"/>
    <w:rsid w:val="008723BF"/>
    <w:rsid w:val="0087267D"/>
    <w:rsid w:val="008726DF"/>
    <w:rsid w:val="0087270B"/>
    <w:rsid w:val="00872892"/>
    <w:rsid w:val="008728B6"/>
    <w:rsid w:val="008729EB"/>
    <w:rsid w:val="008729F6"/>
    <w:rsid w:val="00872A0A"/>
    <w:rsid w:val="00872A25"/>
    <w:rsid w:val="00872A91"/>
    <w:rsid w:val="00872AB2"/>
    <w:rsid w:val="00872B2A"/>
    <w:rsid w:val="00872BCC"/>
    <w:rsid w:val="00872C6E"/>
    <w:rsid w:val="00872D56"/>
    <w:rsid w:val="00872D69"/>
    <w:rsid w:val="00872D6A"/>
    <w:rsid w:val="00872D92"/>
    <w:rsid w:val="00872F65"/>
    <w:rsid w:val="0087300F"/>
    <w:rsid w:val="00873095"/>
    <w:rsid w:val="008730FD"/>
    <w:rsid w:val="008731A3"/>
    <w:rsid w:val="008731C7"/>
    <w:rsid w:val="00873423"/>
    <w:rsid w:val="0087347B"/>
    <w:rsid w:val="00873689"/>
    <w:rsid w:val="00873740"/>
    <w:rsid w:val="008738A1"/>
    <w:rsid w:val="008738C8"/>
    <w:rsid w:val="008738F8"/>
    <w:rsid w:val="00873912"/>
    <w:rsid w:val="008739A6"/>
    <w:rsid w:val="00873B64"/>
    <w:rsid w:val="00873D53"/>
    <w:rsid w:val="00873DBE"/>
    <w:rsid w:val="00873EDB"/>
    <w:rsid w:val="008741BC"/>
    <w:rsid w:val="008741DE"/>
    <w:rsid w:val="0087423D"/>
    <w:rsid w:val="00874290"/>
    <w:rsid w:val="00874352"/>
    <w:rsid w:val="008743B3"/>
    <w:rsid w:val="00874449"/>
    <w:rsid w:val="008744D2"/>
    <w:rsid w:val="00874562"/>
    <w:rsid w:val="008745B5"/>
    <w:rsid w:val="00874662"/>
    <w:rsid w:val="008746D6"/>
    <w:rsid w:val="00874866"/>
    <w:rsid w:val="0087488B"/>
    <w:rsid w:val="008748C0"/>
    <w:rsid w:val="00874948"/>
    <w:rsid w:val="00874A4C"/>
    <w:rsid w:val="00874B31"/>
    <w:rsid w:val="00874CCC"/>
    <w:rsid w:val="00874D5D"/>
    <w:rsid w:val="00874DEC"/>
    <w:rsid w:val="00874FAC"/>
    <w:rsid w:val="008751C7"/>
    <w:rsid w:val="008751F7"/>
    <w:rsid w:val="008754D1"/>
    <w:rsid w:val="008755CF"/>
    <w:rsid w:val="00875630"/>
    <w:rsid w:val="008758F2"/>
    <w:rsid w:val="00875A4C"/>
    <w:rsid w:val="00875AF5"/>
    <w:rsid w:val="00875C4E"/>
    <w:rsid w:val="00875EBF"/>
    <w:rsid w:val="00875FE5"/>
    <w:rsid w:val="0087617B"/>
    <w:rsid w:val="00876185"/>
    <w:rsid w:val="008762A8"/>
    <w:rsid w:val="0087631C"/>
    <w:rsid w:val="0087632A"/>
    <w:rsid w:val="0087643D"/>
    <w:rsid w:val="00876666"/>
    <w:rsid w:val="008766A8"/>
    <w:rsid w:val="008766D9"/>
    <w:rsid w:val="0087683C"/>
    <w:rsid w:val="00876862"/>
    <w:rsid w:val="00876A0C"/>
    <w:rsid w:val="00876ABA"/>
    <w:rsid w:val="00876D02"/>
    <w:rsid w:val="00876E22"/>
    <w:rsid w:val="00876E38"/>
    <w:rsid w:val="00876E8D"/>
    <w:rsid w:val="00876F06"/>
    <w:rsid w:val="00877050"/>
    <w:rsid w:val="008771C1"/>
    <w:rsid w:val="008771E7"/>
    <w:rsid w:val="00877242"/>
    <w:rsid w:val="008772E7"/>
    <w:rsid w:val="00877321"/>
    <w:rsid w:val="0087738C"/>
    <w:rsid w:val="00877464"/>
    <w:rsid w:val="00877508"/>
    <w:rsid w:val="00877613"/>
    <w:rsid w:val="0087763F"/>
    <w:rsid w:val="00877644"/>
    <w:rsid w:val="00877937"/>
    <w:rsid w:val="0087795A"/>
    <w:rsid w:val="00877CA8"/>
    <w:rsid w:val="00877D94"/>
    <w:rsid w:val="00877E2D"/>
    <w:rsid w:val="00877EE0"/>
    <w:rsid w:val="00877F65"/>
    <w:rsid w:val="00877F66"/>
    <w:rsid w:val="0088007A"/>
    <w:rsid w:val="00880085"/>
    <w:rsid w:val="00880349"/>
    <w:rsid w:val="008804B7"/>
    <w:rsid w:val="00880699"/>
    <w:rsid w:val="00880A13"/>
    <w:rsid w:val="00880A96"/>
    <w:rsid w:val="00880AF8"/>
    <w:rsid w:val="00880C54"/>
    <w:rsid w:val="00880F76"/>
    <w:rsid w:val="00881252"/>
    <w:rsid w:val="00881474"/>
    <w:rsid w:val="00881502"/>
    <w:rsid w:val="0088158F"/>
    <w:rsid w:val="008815FB"/>
    <w:rsid w:val="00881745"/>
    <w:rsid w:val="00881B42"/>
    <w:rsid w:val="00881B7E"/>
    <w:rsid w:val="00881B7F"/>
    <w:rsid w:val="00881CF6"/>
    <w:rsid w:val="00881D7D"/>
    <w:rsid w:val="00882019"/>
    <w:rsid w:val="008821E0"/>
    <w:rsid w:val="0088220D"/>
    <w:rsid w:val="0088227B"/>
    <w:rsid w:val="008822F6"/>
    <w:rsid w:val="00882335"/>
    <w:rsid w:val="00882434"/>
    <w:rsid w:val="00882440"/>
    <w:rsid w:val="008824D3"/>
    <w:rsid w:val="008825F7"/>
    <w:rsid w:val="008827EE"/>
    <w:rsid w:val="008828C9"/>
    <w:rsid w:val="008829DD"/>
    <w:rsid w:val="008829E7"/>
    <w:rsid w:val="00882BA4"/>
    <w:rsid w:val="00882BBF"/>
    <w:rsid w:val="00882CC2"/>
    <w:rsid w:val="00882D96"/>
    <w:rsid w:val="00882E7A"/>
    <w:rsid w:val="00882E91"/>
    <w:rsid w:val="00882EF1"/>
    <w:rsid w:val="00883073"/>
    <w:rsid w:val="008830E3"/>
    <w:rsid w:val="00883200"/>
    <w:rsid w:val="0088348E"/>
    <w:rsid w:val="0088386D"/>
    <w:rsid w:val="008838FD"/>
    <w:rsid w:val="0088397F"/>
    <w:rsid w:val="00883A50"/>
    <w:rsid w:val="00883A71"/>
    <w:rsid w:val="00883AF2"/>
    <w:rsid w:val="00883CA6"/>
    <w:rsid w:val="00883E43"/>
    <w:rsid w:val="00883F86"/>
    <w:rsid w:val="00883FE3"/>
    <w:rsid w:val="008841FF"/>
    <w:rsid w:val="00884222"/>
    <w:rsid w:val="0088429A"/>
    <w:rsid w:val="008842CB"/>
    <w:rsid w:val="008844A1"/>
    <w:rsid w:val="00884583"/>
    <w:rsid w:val="00884686"/>
    <w:rsid w:val="0088469A"/>
    <w:rsid w:val="008846EC"/>
    <w:rsid w:val="0088491E"/>
    <w:rsid w:val="00884982"/>
    <w:rsid w:val="0088498C"/>
    <w:rsid w:val="00884A0A"/>
    <w:rsid w:val="00884DF4"/>
    <w:rsid w:val="00884E03"/>
    <w:rsid w:val="00884E33"/>
    <w:rsid w:val="00884E6F"/>
    <w:rsid w:val="00884F22"/>
    <w:rsid w:val="008850ED"/>
    <w:rsid w:val="00885389"/>
    <w:rsid w:val="008853B5"/>
    <w:rsid w:val="00885449"/>
    <w:rsid w:val="00885479"/>
    <w:rsid w:val="0088564E"/>
    <w:rsid w:val="00885700"/>
    <w:rsid w:val="00885914"/>
    <w:rsid w:val="0088593B"/>
    <w:rsid w:val="008859D7"/>
    <w:rsid w:val="00885C4D"/>
    <w:rsid w:val="00885DE0"/>
    <w:rsid w:val="00885EC2"/>
    <w:rsid w:val="00885F2A"/>
    <w:rsid w:val="00885F36"/>
    <w:rsid w:val="00885F80"/>
    <w:rsid w:val="0088615A"/>
    <w:rsid w:val="0088627C"/>
    <w:rsid w:val="0088644F"/>
    <w:rsid w:val="008864B7"/>
    <w:rsid w:val="0088653B"/>
    <w:rsid w:val="008865DD"/>
    <w:rsid w:val="00886631"/>
    <w:rsid w:val="008866C2"/>
    <w:rsid w:val="00886934"/>
    <w:rsid w:val="00886993"/>
    <w:rsid w:val="00886A05"/>
    <w:rsid w:val="00886A1E"/>
    <w:rsid w:val="00886A8A"/>
    <w:rsid w:val="00886B57"/>
    <w:rsid w:val="00886BAE"/>
    <w:rsid w:val="00886D6C"/>
    <w:rsid w:val="00886D8C"/>
    <w:rsid w:val="00886EF5"/>
    <w:rsid w:val="008870F2"/>
    <w:rsid w:val="00887255"/>
    <w:rsid w:val="008873F2"/>
    <w:rsid w:val="00887417"/>
    <w:rsid w:val="00887454"/>
    <w:rsid w:val="0088746F"/>
    <w:rsid w:val="008875B6"/>
    <w:rsid w:val="008875CE"/>
    <w:rsid w:val="008877A5"/>
    <w:rsid w:val="008877C6"/>
    <w:rsid w:val="00887A5E"/>
    <w:rsid w:val="00887A9D"/>
    <w:rsid w:val="00887B51"/>
    <w:rsid w:val="00887B73"/>
    <w:rsid w:val="00887BC1"/>
    <w:rsid w:val="00887D37"/>
    <w:rsid w:val="00887D79"/>
    <w:rsid w:val="00887F53"/>
    <w:rsid w:val="00887F66"/>
    <w:rsid w:val="00887FB1"/>
    <w:rsid w:val="008900BE"/>
    <w:rsid w:val="00890306"/>
    <w:rsid w:val="0089035A"/>
    <w:rsid w:val="0089041E"/>
    <w:rsid w:val="00890443"/>
    <w:rsid w:val="008906BC"/>
    <w:rsid w:val="008908CD"/>
    <w:rsid w:val="00890964"/>
    <w:rsid w:val="008909B2"/>
    <w:rsid w:val="008909DA"/>
    <w:rsid w:val="00890A7A"/>
    <w:rsid w:val="00890D23"/>
    <w:rsid w:val="00890DCB"/>
    <w:rsid w:val="00890E74"/>
    <w:rsid w:val="00890EAD"/>
    <w:rsid w:val="00890F67"/>
    <w:rsid w:val="00891119"/>
    <w:rsid w:val="00891162"/>
    <w:rsid w:val="00891206"/>
    <w:rsid w:val="00891382"/>
    <w:rsid w:val="00891485"/>
    <w:rsid w:val="008914DF"/>
    <w:rsid w:val="0089163A"/>
    <w:rsid w:val="008916C6"/>
    <w:rsid w:val="008917DE"/>
    <w:rsid w:val="00891911"/>
    <w:rsid w:val="0089193E"/>
    <w:rsid w:val="00891944"/>
    <w:rsid w:val="00891A58"/>
    <w:rsid w:val="00891C95"/>
    <w:rsid w:val="00891CAD"/>
    <w:rsid w:val="00891DCE"/>
    <w:rsid w:val="00891E0E"/>
    <w:rsid w:val="00891F0E"/>
    <w:rsid w:val="00891F61"/>
    <w:rsid w:val="008920D0"/>
    <w:rsid w:val="0089227B"/>
    <w:rsid w:val="0089231D"/>
    <w:rsid w:val="00892396"/>
    <w:rsid w:val="0089259D"/>
    <w:rsid w:val="00892613"/>
    <w:rsid w:val="00892988"/>
    <w:rsid w:val="008929BF"/>
    <w:rsid w:val="008929C4"/>
    <w:rsid w:val="008929C7"/>
    <w:rsid w:val="00892A0E"/>
    <w:rsid w:val="00892B76"/>
    <w:rsid w:val="00892DFB"/>
    <w:rsid w:val="00892EEB"/>
    <w:rsid w:val="00892F87"/>
    <w:rsid w:val="0089305C"/>
    <w:rsid w:val="008934E1"/>
    <w:rsid w:val="0089376B"/>
    <w:rsid w:val="00893873"/>
    <w:rsid w:val="0089393E"/>
    <w:rsid w:val="00893C19"/>
    <w:rsid w:val="00893C23"/>
    <w:rsid w:val="00893E83"/>
    <w:rsid w:val="00894021"/>
    <w:rsid w:val="00894167"/>
    <w:rsid w:val="0089417C"/>
    <w:rsid w:val="008942C7"/>
    <w:rsid w:val="0089442D"/>
    <w:rsid w:val="008944DE"/>
    <w:rsid w:val="00894974"/>
    <w:rsid w:val="008949F6"/>
    <w:rsid w:val="00894ABF"/>
    <w:rsid w:val="00894B7F"/>
    <w:rsid w:val="00894CBD"/>
    <w:rsid w:val="00894CE4"/>
    <w:rsid w:val="00894DE4"/>
    <w:rsid w:val="00895127"/>
    <w:rsid w:val="008951E7"/>
    <w:rsid w:val="008951FD"/>
    <w:rsid w:val="0089526D"/>
    <w:rsid w:val="00895313"/>
    <w:rsid w:val="0089533E"/>
    <w:rsid w:val="008953E9"/>
    <w:rsid w:val="008953ED"/>
    <w:rsid w:val="0089546D"/>
    <w:rsid w:val="008954DA"/>
    <w:rsid w:val="0089554E"/>
    <w:rsid w:val="00895562"/>
    <w:rsid w:val="0089558C"/>
    <w:rsid w:val="008956BF"/>
    <w:rsid w:val="00895824"/>
    <w:rsid w:val="00895988"/>
    <w:rsid w:val="00895B1C"/>
    <w:rsid w:val="00895C42"/>
    <w:rsid w:val="00895C85"/>
    <w:rsid w:val="00895EDD"/>
    <w:rsid w:val="00895F7F"/>
    <w:rsid w:val="00895FF2"/>
    <w:rsid w:val="008963A2"/>
    <w:rsid w:val="008963CC"/>
    <w:rsid w:val="008963FA"/>
    <w:rsid w:val="00896528"/>
    <w:rsid w:val="00896763"/>
    <w:rsid w:val="008967A7"/>
    <w:rsid w:val="0089682D"/>
    <w:rsid w:val="00896870"/>
    <w:rsid w:val="00896975"/>
    <w:rsid w:val="00896A63"/>
    <w:rsid w:val="00896C34"/>
    <w:rsid w:val="00896CD0"/>
    <w:rsid w:val="00896D7F"/>
    <w:rsid w:val="00896DC1"/>
    <w:rsid w:val="00896E4B"/>
    <w:rsid w:val="00896F8C"/>
    <w:rsid w:val="00896FA7"/>
    <w:rsid w:val="00897022"/>
    <w:rsid w:val="0089704A"/>
    <w:rsid w:val="00897118"/>
    <w:rsid w:val="008972A1"/>
    <w:rsid w:val="0089732C"/>
    <w:rsid w:val="00897367"/>
    <w:rsid w:val="008973EB"/>
    <w:rsid w:val="0089760E"/>
    <w:rsid w:val="008977A4"/>
    <w:rsid w:val="0089792D"/>
    <w:rsid w:val="00897BD4"/>
    <w:rsid w:val="00897C3E"/>
    <w:rsid w:val="00897C4A"/>
    <w:rsid w:val="00897D57"/>
    <w:rsid w:val="00897DE0"/>
    <w:rsid w:val="00897F5F"/>
    <w:rsid w:val="00897F62"/>
    <w:rsid w:val="008A00E5"/>
    <w:rsid w:val="008A02BC"/>
    <w:rsid w:val="008A059E"/>
    <w:rsid w:val="008A05E2"/>
    <w:rsid w:val="008A0654"/>
    <w:rsid w:val="008A066A"/>
    <w:rsid w:val="008A07A7"/>
    <w:rsid w:val="008A07C7"/>
    <w:rsid w:val="008A08CE"/>
    <w:rsid w:val="008A0A2D"/>
    <w:rsid w:val="008A0B1E"/>
    <w:rsid w:val="008A0B52"/>
    <w:rsid w:val="008A0B72"/>
    <w:rsid w:val="008A0BBF"/>
    <w:rsid w:val="008A0C6B"/>
    <w:rsid w:val="008A0C8D"/>
    <w:rsid w:val="008A0DA7"/>
    <w:rsid w:val="008A0E15"/>
    <w:rsid w:val="008A10F8"/>
    <w:rsid w:val="008A124E"/>
    <w:rsid w:val="008A127E"/>
    <w:rsid w:val="008A12D9"/>
    <w:rsid w:val="008A1319"/>
    <w:rsid w:val="008A13CA"/>
    <w:rsid w:val="008A13D8"/>
    <w:rsid w:val="008A15DA"/>
    <w:rsid w:val="008A15DC"/>
    <w:rsid w:val="008A163C"/>
    <w:rsid w:val="008A16EB"/>
    <w:rsid w:val="008A17D6"/>
    <w:rsid w:val="008A17EE"/>
    <w:rsid w:val="008A1816"/>
    <w:rsid w:val="008A1829"/>
    <w:rsid w:val="008A1BF5"/>
    <w:rsid w:val="008A1C78"/>
    <w:rsid w:val="008A1D6A"/>
    <w:rsid w:val="008A1E95"/>
    <w:rsid w:val="008A206C"/>
    <w:rsid w:val="008A210A"/>
    <w:rsid w:val="008A225D"/>
    <w:rsid w:val="008A244F"/>
    <w:rsid w:val="008A2468"/>
    <w:rsid w:val="008A25F0"/>
    <w:rsid w:val="008A2628"/>
    <w:rsid w:val="008A2644"/>
    <w:rsid w:val="008A26D7"/>
    <w:rsid w:val="008A2B6B"/>
    <w:rsid w:val="008A2DEA"/>
    <w:rsid w:val="008A2DF9"/>
    <w:rsid w:val="008A2E45"/>
    <w:rsid w:val="008A2FC9"/>
    <w:rsid w:val="008A300E"/>
    <w:rsid w:val="008A3226"/>
    <w:rsid w:val="008A33E6"/>
    <w:rsid w:val="008A3572"/>
    <w:rsid w:val="008A3636"/>
    <w:rsid w:val="008A36C6"/>
    <w:rsid w:val="008A374F"/>
    <w:rsid w:val="008A37B8"/>
    <w:rsid w:val="008A3880"/>
    <w:rsid w:val="008A3A2B"/>
    <w:rsid w:val="008A3A78"/>
    <w:rsid w:val="008A3A92"/>
    <w:rsid w:val="008A3AA4"/>
    <w:rsid w:val="008A3D1E"/>
    <w:rsid w:val="008A3D28"/>
    <w:rsid w:val="008A3D82"/>
    <w:rsid w:val="008A3EAC"/>
    <w:rsid w:val="008A3EC7"/>
    <w:rsid w:val="008A4313"/>
    <w:rsid w:val="008A4330"/>
    <w:rsid w:val="008A433C"/>
    <w:rsid w:val="008A4541"/>
    <w:rsid w:val="008A4562"/>
    <w:rsid w:val="008A457D"/>
    <w:rsid w:val="008A475D"/>
    <w:rsid w:val="008A47C8"/>
    <w:rsid w:val="008A492E"/>
    <w:rsid w:val="008A49E5"/>
    <w:rsid w:val="008A4B0C"/>
    <w:rsid w:val="008A4CB4"/>
    <w:rsid w:val="008A4E15"/>
    <w:rsid w:val="008A4E63"/>
    <w:rsid w:val="008A5102"/>
    <w:rsid w:val="008A5123"/>
    <w:rsid w:val="008A524F"/>
    <w:rsid w:val="008A545E"/>
    <w:rsid w:val="008A54D7"/>
    <w:rsid w:val="008A554C"/>
    <w:rsid w:val="008A5688"/>
    <w:rsid w:val="008A56DC"/>
    <w:rsid w:val="008A576E"/>
    <w:rsid w:val="008A57E2"/>
    <w:rsid w:val="008A588C"/>
    <w:rsid w:val="008A5A68"/>
    <w:rsid w:val="008A5AF1"/>
    <w:rsid w:val="008A5B80"/>
    <w:rsid w:val="008A5BBA"/>
    <w:rsid w:val="008A5BF5"/>
    <w:rsid w:val="008A5BFD"/>
    <w:rsid w:val="008A5CE4"/>
    <w:rsid w:val="008A5CF0"/>
    <w:rsid w:val="008A5DFA"/>
    <w:rsid w:val="008A6007"/>
    <w:rsid w:val="008A6060"/>
    <w:rsid w:val="008A6345"/>
    <w:rsid w:val="008A638D"/>
    <w:rsid w:val="008A64FE"/>
    <w:rsid w:val="008A6713"/>
    <w:rsid w:val="008A677E"/>
    <w:rsid w:val="008A682F"/>
    <w:rsid w:val="008A68AE"/>
    <w:rsid w:val="008A690A"/>
    <w:rsid w:val="008A6991"/>
    <w:rsid w:val="008A6A7A"/>
    <w:rsid w:val="008A6BAB"/>
    <w:rsid w:val="008A6C29"/>
    <w:rsid w:val="008A6CC6"/>
    <w:rsid w:val="008A6DD9"/>
    <w:rsid w:val="008A6E33"/>
    <w:rsid w:val="008A6E93"/>
    <w:rsid w:val="008A6F9F"/>
    <w:rsid w:val="008A750A"/>
    <w:rsid w:val="008A7932"/>
    <w:rsid w:val="008A79C3"/>
    <w:rsid w:val="008A79F1"/>
    <w:rsid w:val="008A7CE2"/>
    <w:rsid w:val="008A7F8F"/>
    <w:rsid w:val="008B00C6"/>
    <w:rsid w:val="008B0120"/>
    <w:rsid w:val="008B017E"/>
    <w:rsid w:val="008B020D"/>
    <w:rsid w:val="008B0494"/>
    <w:rsid w:val="008B04CF"/>
    <w:rsid w:val="008B0598"/>
    <w:rsid w:val="008B06E3"/>
    <w:rsid w:val="008B08F1"/>
    <w:rsid w:val="008B091C"/>
    <w:rsid w:val="008B092E"/>
    <w:rsid w:val="008B0949"/>
    <w:rsid w:val="008B094C"/>
    <w:rsid w:val="008B0995"/>
    <w:rsid w:val="008B0B93"/>
    <w:rsid w:val="008B0C1E"/>
    <w:rsid w:val="008B0C32"/>
    <w:rsid w:val="008B0DE1"/>
    <w:rsid w:val="008B0E27"/>
    <w:rsid w:val="008B10C3"/>
    <w:rsid w:val="008B124F"/>
    <w:rsid w:val="008B12F0"/>
    <w:rsid w:val="008B132F"/>
    <w:rsid w:val="008B153E"/>
    <w:rsid w:val="008B15D6"/>
    <w:rsid w:val="008B1819"/>
    <w:rsid w:val="008B18A0"/>
    <w:rsid w:val="008B18AA"/>
    <w:rsid w:val="008B1A4F"/>
    <w:rsid w:val="008B1A83"/>
    <w:rsid w:val="008B1AA9"/>
    <w:rsid w:val="008B1CA6"/>
    <w:rsid w:val="008B1F05"/>
    <w:rsid w:val="008B2163"/>
    <w:rsid w:val="008B21A5"/>
    <w:rsid w:val="008B21EC"/>
    <w:rsid w:val="008B2274"/>
    <w:rsid w:val="008B2332"/>
    <w:rsid w:val="008B2362"/>
    <w:rsid w:val="008B24BF"/>
    <w:rsid w:val="008B2522"/>
    <w:rsid w:val="008B2680"/>
    <w:rsid w:val="008B2751"/>
    <w:rsid w:val="008B2881"/>
    <w:rsid w:val="008B29B7"/>
    <w:rsid w:val="008B2AAC"/>
    <w:rsid w:val="008B2B79"/>
    <w:rsid w:val="008B2E62"/>
    <w:rsid w:val="008B303B"/>
    <w:rsid w:val="008B30E6"/>
    <w:rsid w:val="008B316C"/>
    <w:rsid w:val="008B32B3"/>
    <w:rsid w:val="008B33C4"/>
    <w:rsid w:val="008B3447"/>
    <w:rsid w:val="008B34F1"/>
    <w:rsid w:val="008B36B5"/>
    <w:rsid w:val="008B3860"/>
    <w:rsid w:val="008B3887"/>
    <w:rsid w:val="008B3CDE"/>
    <w:rsid w:val="008B3ECF"/>
    <w:rsid w:val="008B3F6F"/>
    <w:rsid w:val="008B41CE"/>
    <w:rsid w:val="008B4257"/>
    <w:rsid w:val="008B42B5"/>
    <w:rsid w:val="008B446C"/>
    <w:rsid w:val="008B45B4"/>
    <w:rsid w:val="008B470D"/>
    <w:rsid w:val="008B4745"/>
    <w:rsid w:val="008B480B"/>
    <w:rsid w:val="008B4906"/>
    <w:rsid w:val="008B4984"/>
    <w:rsid w:val="008B4B6A"/>
    <w:rsid w:val="008B4D12"/>
    <w:rsid w:val="008B4E63"/>
    <w:rsid w:val="008B4EE6"/>
    <w:rsid w:val="008B4EF5"/>
    <w:rsid w:val="008B5175"/>
    <w:rsid w:val="008B5362"/>
    <w:rsid w:val="008B5440"/>
    <w:rsid w:val="008B55EE"/>
    <w:rsid w:val="008B578A"/>
    <w:rsid w:val="008B5814"/>
    <w:rsid w:val="008B5884"/>
    <w:rsid w:val="008B5A6C"/>
    <w:rsid w:val="008B5AB1"/>
    <w:rsid w:val="008B5BD9"/>
    <w:rsid w:val="008B5BEF"/>
    <w:rsid w:val="008B5C40"/>
    <w:rsid w:val="008B5C99"/>
    <w:rsid w:val="008B5DD6"/>
    <w:rsid w:val="008B5DE5"/>
    <w:rsid w:val="008B5E70"/>
    <w:rsid w:val="008B6052"/>
    <w:rsid w:val="008B605D"/>
    <w:rsid w:val="008B6066"/>
    <w:rsid w:val="008B6178"/>
    <w:rsid w:val="008B6181"/>
    <w:rsid w:val="008B61AA"/>
    <w:rsid w:val="008B629D"/>
    <w:rsid w:val="008B65E8"/>
    <w:rsid w:val="008B674B"/>
    <w:rsid w:val="008B682E"/>
    <w:rsid w:val="008B6924"/>
    <w:rsid w:val="008B6B1C"/>
    <w:rsid w:val="008B6C06"/>
    <w:rsid w:val="008B6C1A"/>
    <w:rsid w:val="008B6C21"/>
    <w:rsid w:val="008B6DB9"/>
    <w:rsid w:val="008B73BD"/>
    <w:rsid w:val="008B7471"/>
    <w:rsid w:val="008B74D4"/>
    <w:rsid w:val="008B74DD"/>
    <w:rsid w:val="008B7591"/>
    <w:rsid w:val="008B7609"/>
    <w:rsid w:val="008B7661"/>
    <w:rsid w:val="008B7741"/>
    <w:rsid w:val="008B7759"/>
    <w:rsid w:val="008B783C"/>
    <w:rsid w:val="008B79C2"/>
    <w:rsid w:val="008B79EF"/>
    <w:rsid w:val="008B7AFD"/>
    <w:rsid w:val="008B7B91"/>
    <w:rsid w:val="008B7D11"/>
    <w:rsid w:val="008B7D6B"/>
    <w:rsid w:val="008B7DA4"/>
    <w:rsid w:val="008B7F82"/>
    <w:rsid w:val="008C00C0"/>
    <w:rsid w:val="008C01EE"/>
    <w:rsid w:val="008C03C4"/>
    <w:rsid w:val="008C042F"/>
    <w:rsid w:val="008C063D"/>
    <w:rsid w:val="008C0703"/>
    <w:rsid w:val="008C07DB"/>
    <w:rsid w:val="008C09B2"/>
    <w:rsid w:val="008C09BF"/>
    <w:rsid w:val="008C0A21"/>
    <w:rsid w:val="008C0CC3"/>
    <w:rsid w:val="008C0D8B"/>
    <w:rsid w:val="008C1097"/>
    <w:rsid w:val="008C1197"/>
    <w:rsid w:val="008C1216"/>
    <w:rsid w:val="008C134A"/>
    <w:rsid w:val="008C1368"/>
    <w:rsid w:val="008C16B8"/>
    <w:rsid w:val="008C1808"/>
    <w:rsid w:val="008C19BD"/>
    <w:rsid w:val="008C1A2F"/>
    <w:rsid w:val="008C1A51"/>
    <w:rsid w:val="008C1C84"/>
    <w:rsid w:val="008C1D3E"/>
    <w:rsid w:val="008C1F93"/>
    <w:rsid w:val="008C2194"/>
    <w:rsid w:val="008C2212"/>
    <w:rsid w:val="008C227F"/>
    <w:rsid w:val="008C22DF"/>
    <w:rsid w:val="008C241E"/>
    <w:rsid w:val="008C2479"/>
    <w:rsid w:val="008C24A2"/>
    <w:rsid w:val="008C25EA"/>
    <w:rsid w:val="008C2620"/>
    <w:rsid w:val="008C2655"/>
    <w:rsid w:val="008C288F"/>
    <w:rsid w:val="008C297F"/>
    <w:rsid w:val="008C2BDA"/>
    <w:rsid w:val="008C2C14"/>
    <w:rsid w:val="008C2C54"/>
    <w:rsid w:val="008C2CF6"/>
    <w:rsid w:val="008C2D33"/>
    <w:rsid w:val="008C2DB6"/>
    <w:rsid w:val="008C2DED"/>
    <w:rsid w:val="008C2E18"/>
    <w:rsid w:val="008C2EAE"/>
    <w:rsid w:val="008C2EBC"/>
    <w:rsid w:val="008C2EF2"/>
    <w:rsid w:val="008C2FB0"/>
    <w:rsid w:val="008C3038"/>
    <w:rsid w:val="008C3044"/>
    <w:rsid w:val="008C30D4"/>
    <w:rsid w:val="008C31DC"/>
    <w:rsid w:val="008C3255"/>
    <w:rsid w:val="008C3348"/>
    <w:rsid w:val="008C3408"/>
    <w:rsid w:val="008C341C"/>
    <w:rsid w:val="008C358D"/>
    <w:rsid w:val="008C364F"/>
    <w:rsid w:val="008C3658"/>
    <w:rsid w:val="008C3662"/>
    <w:rsid w:val="008C375A"/>
    <w:rsid w:val="008C38E4"/>
    <w:rsid w:val="008C3A1A"/>
    <w:rsid w:val="008C3BED"/>
    <w:rsid w:val="008C3CA8"/>
    <w:rsid w:val="008C3CE7"/>
    <w:rsid w:val="008C3CFF"/>
    <w:rsid w:val="008C3E9D"/>
    <w:rsid w:val="008C419D"/>
    <w:rsid w:val="008C4247"/>
    <w:rsid w:val="008C4372"/>
    <w:rsid w:val="008C439E"/>
    <w:rsid w:val="008C445A"/>
    <w:rsid w:val="008C4471"/>
    <w:rsid w:val="008C4509"/>
    <w:rsid w:val="008C467C"/>
    <w:rsid w:val="008C46E8"/>
    <w:rsid w:val="008C4706"/>
    <w:rsid w:val="008C47E6"/>
    <w:rsid w:val="008C4895"/>
    <w:rsid w:val="008C4B9B"/>
    <w:rsid w:val="008C4BE8"/>
    <w:rsid w:val="008C4D44"/>
    <w:rsid w:val="008C4D98"/>
    <w:rsid w:val="008C4F18"/>
    <w:rsid w:val="008C5048"/>
    <w:rsid w:val="008C5055"/>
    <w:rsid w:val="008C50A0"/>
    <w:rsid w:val="008C5193"/>
    <w:rsid w:val="008C53E8"/>
    <w:rsid w:val="008C53F3"/>
    <w:rsid w:val="008C542B"/>
    <w:rsid w:val="008C5466"/>
    <w:rsid w:val="008C560D"/>
    <w:rsid w:val="008C5826"/>
    <w:rsid w:val="008C58DE"/>
    <w:rsid w:val="008C58E7"/>
    <w:rsid w:val="008C5AEA"/>
    <w:rsid w:val="008C5C07"/>
    <w:rsid w:val="008C5C39"/>
    <w:rsid w:val="008C5E31"/>
    <w:rsid w:val="008C5FA6"/>
    <w:rsid w:val="008C6050"/>
    <w:rsid w:val="008C6070"/>
    <w:rsid w:val="008C60BC"/>
    <w:rsid w:val="008C61CE"/>
    <w:rsid w:val="008C6253"/>
    <w:rsid w:val="008C64A5"/>
    <w:rsid w:val="008C66C4"/>
    <w:rsid w:val="008C6784"/>
    <w:rsid w:val="008C67CC"/>
    <w:rsid w:val="008C69E3"/>
    <w:rsid w:val="008C6B23"/>
    <w:rsid w:val="008C6B43"/>
    <w:rsid w:val="008C6B4A"/>
    <w:rsid w:val="008C6CA1"/>
    <w:rsid w:val="008C6DB6"/>
    <w:rsid w:val="008C6E1A"/>
    <w:rsid w:val="008C71B5"/>
    <w:rsid w:val="008C7544"/>
    <w:rsid w:val="008C7583"/>
    <w:rsid w:val="008C774A"/>
    <w:rsid w:val="008C785E"/>
    <w:rsid w:val="008C7917"/>
    <w:rsid w:val="008C7AD8"/>
    <w:rsid w:val="008C7B95"/>
    <w:rsid w:val="008D0386"/>
    <w:rsid w:val="008D041E"/>
    <w:rsid w:val="008D04CB"/>
    <w:rsid w:val="008D05CB"/>
    <w:rsid w:val="008D06FE"/>
    <w:rsid w:val="008D072F"/>
    <w:rsid w:val="008D0769"/>
    <w:rsid w:val="008D07E5"/>
    <w:rsid w:val="008D08BC"/>
    <w:rsid w:val="008D0A79"/>
    <w:rsid w:val="008D0C05"/>
    <w:rsid w:val="008D0C50"/>
    <w:rsid w:val="008D0E77"/>
    <w:rsid w:val="008D0F67"/>
    <w:rsid w:val="008D0F6F"/>
    <w:rsid w:val="008D106D"/>
    <w:rsid w:val="008D127F"/>
    <w:rsid w:val="008D16D7"/>
    <w:rsid w:val="008D175D"/>
    <w:rsid w:val="008D1772"/>
    <w:rsid w:val="008D18C9"/>
    <w:rsid w:val="008D1B27"/>
    <w:rsid w:val="008D1BA2"/>
    <w:rsid w:val="008D1C0F"/>
    <w:rsid w:val="008D1CC9"/>
    <w:rsid w:val="008D1D0E"/>
    <w:rsid w:val="008D1E42"/>
    <w:rsid w:val="008D1E59"/>
    <w:rsid w:val="008D1E5E"/>
    <w:rsid w:val="008D1E84"/>
    <w:rsid w:val="008D1EBC"/>
    <w:rsid w:val="008D2080"/>
    <w:rsid w:val="008D20B3"/>
    <w:rsid w:val="008D223F"/>
    <w:rsid w:val="008D22C4"/>
    <w:rsid w:val="008D2731"/>
    <w:rsid w:val="008D27C6"/>
    <w:rsid w:val="008D2802"/>
    <w:rsid w:val="008D2839"/>
    <w:rsid w:val="008D2CF9"/>
    <w:rsid w:val="008D2EAC"/>
    <w:rsid w:val="008D3020"/>
    <w:rsid w:val="008D3073"/>
    <w:rsid w:val="008D3117"/>
    <w:rsid w:val="008D3126"/>
    <w:rsid w:val="008D31C0"/>
    <w:rsid w:val="008D335E"/>
    <w:rsid w:val="008D3372"/>
    <w:rsid w:val="008D356A"/>
    <w:rsid w:val="008D35D0"/>
    <w:rsid w:val="008D372C"/>
    <w:rsid w:val="008D3778"/>
    <w:rsid w:val="008D39E3"/>
    <w:rsid w:val="008D3AFB"/>
    <w:rsid w:val="008D3B77"/>
    <w:rsid w:val="008D3BC4"/>
    <w:rsid w:val="008D3C7C"/>
    <w:rsid w:val="008D3CA1"/>
    <w:rsid w:val="008D3E72"/>
    <w:rsid w:val="008D3EA0"/>
    <w:rsid w:val="008D4063"/>
    <w:rsid w:val="008D4262"/>
    <w:rsid w:val="008D42F1"/>
    <w:rsid w:val="008D43A3"/>
    <w:rsid w:val="008D44A2"/>
    <w:rsid w:val="008D45A2"/>
    <w:rsid w:val="008D463F"/>
    <w:rsid w:val="008D47D1"/>
    <w:rsid w:val="008D49ED"/>
    <w:rsid w:val="008D4B12"/>
    <w:rsid w:val="008D4BBD"/>
    <w:rsid w:val="008D4D4F"/>
    <w:rsid w:val="008D4DD9"/>
    <w:rsid w:val="008D4EDD"/>
    <w:rsid w:val="008D4F39"/>
    <w:rsid w:val="008D52D8"/>
    <w:rsid w:val="008D5301"/>
    <w:rsid w:val="008D544E"/>
    <w:rsid w:val="008D5482"/>
    <w:rsid w:val="008D5729"/>
    <w:rsid w:val="008D5906"/>
    <w:rsid w:val="008D59E3"/>
    <w:rsid w:val="008D5AC8"/>
    <w:rsid w:val="008D5CBA"/>
    <w:rsid w:val="008D5D29"/>
    <w:rsid w:val="008D60A9"/>
    <w:rsid w:val="008D6373"/>
    <w:rsid w:val="008D649A"/>
    <w:rsid w:val="008D6518"/>
    <w:rsid w:val="008D684C"/>
    <w:rsid w:val="008D6978"/>
    <w:rsid w:val="008D69ED"/>
    <w:rsid w:val="008D6B6F"/>
    <w:rsid w:val="008D6BBC"/>
    <w:rsid w:val="008D6E0B"/>
    <w:rsid w:val="008D6E52"/>
    <w:rsid w:val="008D70B2"/>
    <w:rsid w:val="008D72F7"/>
    <w:rsid w:val="008D74F1"/>
    <w:rsid w:val="008D74F4"/>
    <w:rsid w:val="008D76EA"/>
    <w:rsid w:val="008D7903"/>
    <w:rsid w:val="008D79D6"/>
    <w:rsid w:val="008D7AA8"/>
    <w:rsid w:val="008D7B1C"/>
    <w:rsid w:val="008D7DCB"/>
    <w:rsid w:val="008D7EAC"/>
    <w:rsid w:val="008E008D"/>
    <w:rsid w:val="008E024B"/>
    <w:rsid w:val="008E0281"/>
    <w:rsid w:val="008E028A"/>
    <w:rsid w:val="008E0349"/>
    <w:rsid w:val="008E050B"/>
    <w:rsid w:val="008E05D4"/>
    <w:rsid w:val="008E06BC"/>
    <w:rsid w:val="008E07A5"/>
    <w:rsid w:val="008E09C1"/>
    <w:rsid w:val="008E0B68"/>
    <w:rsid w:val="008E0B92"/>
    <w:rsid w:val="008E0BA1"/>
    <w:rsid w:val="008E0C4C"/>
    <w:rsid w:val="008E0C6E"/>
    <w:rsid w:val="008E0CA0"/>
    <w:rsid w:val="008E0F15"/>
    <w:rsid w:val="008E0F85"/>
    <w:rsid w:val="008E0FF7"/>
    <w:rsid w:val="008E1132"/>
    <w:rsid w:val="008E1172"/>
    <w:rsid w:val="008E1255"/>
    <w:rsid w:val="008E1258"/>
    <w:rsid w:val="008E1304"/>
    <w:rsid w:val="008E137D"/>
    <w:rsid w:val="008E13B0"/>
    <w:rsid w:val="008E14C0"/>
    <w:rsid w:val="008E183B"/>
    <w:rsid w:val="008E1941"/>
    <w:rsid w:val="008E1B2A"/>
    <w:rsid w:val="008E1E19"/>
    <w:rsid w:val="008E1E34"/>
    <w:rsid w:val="008E2036"/>
    <w:rsid w:val="008E2173"/>
    <w:rsid w:val="008E22FD"/>
    <w:rsid w:val="008E2419"/>
    <w:rsid w:val="008E258E"/>
    <w:rsid w:val="008E25E0"/>
    <w:rsid w:val="008E27F7"/>
    <w:rsid w:val="008E2958"/>
    <w:rsid w:val="008E2A46"/>
    <w:rsid w:val="008E2ABC"/>
    <w:rsid w:val="008E2C7A"/>
    <w:rsid w:val="008E2D69"/>
    <w:rsid w:val="008E2FF3"/>
    <w:rsid w:val="008E3019"/>
    <w:rsid w:val="008E3033"/>
    <w:rsid w:val="008E3244"/>
    <w:rsid w:val="008E3293"/>
    <w:rsid w:val="008E32C1"/>
    <w:rsid w:val="008E332B"/>
    <w:rsid w:val="008E3646"/>
    <w:rsid w:val="008E3776"/>
    <w:rsid w:val="008E377C"/>
    <w:rsid w:val="008E37D8"/>
    <w:rsid w:val="008E3870"/>
    <w:rsid w:val="008E3880"/>
    <w:rsid w:val="008E3E4A"/>
    <w:rsid w:val="008E407C"/>
    <w:rsid w:val="008E4109"/>
    <w:rsid w:val="008E4235"/>
    <w:rsid w:val="008E437E"/>
    <w:rsid w:val="008E442D"/>
    <w:rsid w:val="008E45A3"/>
    <w:rsid w:val="008E4738"/>
    <w:rsid w:val="008E4791"/>
    <w:rsid w:val="008E4864"/>
    <w:rsid w:val="008E4874"/>
    <w:rsid w:val="008E4F51"/>
    <w:rsid w:val="008E4FBF"/>
    <w:rsid w:val="008E554B"/>
    <w:rsid w:val="008E567F"/>
    <w:rsid w:val="008E56BE"/>
    <w:rsid w:val="008E58CC"/>
    <w:rsid w:val="008E5918"/>
    <w:rsid w:val="008E5987"/>
    <w:rsid w:val="008E5A2A"/>
    <w:rsid w:val="008E5A2D"/>
    <w:rsid w:val="008E5A54"/>
    <w:rsid w:val="008E5E47"/>
    <w:rsid w:val="008E5E58"/>
    <w:rsid w:val="008E5EAB"/>
    <w:rsid w:val="008E5EB7"/>
    <w:rsid w:val="008E5EE9"/>
    <w:rsid w:val="008E5F4D"/>
    <w:rsid w:val="008E6027"/>
    <w:rsid w:val="008E60F9"/>
    <w:rsid w:val="008E610F"/>
    <w:rsid w:val="008E6161"/>
    <w:rsid w:val="008E634B"/>
    <w:rsid w:val="008E6359"/>
    <w:rsid w:val="008E63BD"/>
    <w:rsid w:val="008E63D9"/>
    <w:rsid w:val="008E64E9"/>
    <w:rsid w:val="008E6582"/>
    <w:rsid w:val="008E665F"/>
    <w:rsid w:val="008E672C"/>
    <w:rsid w:val="008E67FD"/>
    <w:rsid w:val="008E6A8B"/>
    <w:rsid w:val="008E6C26"/>
    <w:rsid w:val="008E6CB0"/>
    <w:rsid w:val="008E6D40"/>
    <w:rsid w:val="008E706D"/>
    <w:rsid w:val="008E7075"/>
    <w:rsid w:val="008E7077"/>
    <w:rsid w:val="008E708E"/>
    <w:rsid w:val="008E717C"/>
    <w:rsid w:val="008E7211"/>
    <w:rsid w:val="008E73B7"/>
    <w:rsid w:val="008E74C3"/>
    <w:rsid w:val="008E770A"/>
    <w:rsid w:val="008E79BF"/>
    <w:rsid w:val="008E7B00"/>
    <w:rsid w:val="008E7B68"/>
    <w:rsid w:val="008E7C11"/>
    <w:rsid w:val="008E7C48"/>
    <w:rsid w:val="008E7CEB"/>
    <w:rsid w:val="008E7EA6"/>
    <w:rsid w:val="008E7F4F"/>
    <w:rsid w:val="008F0433"/>
    <w:rsid w:val="008F064F"/>
    <w:rsid w:val="008F06E6"/>
    <w:rsid w:val="008F08DB"/>
    <w:rsid w:val="008F0A4E"/>
    <w:rsid w:val="008F0B73"/>
    <w:rsid w:val="008F0C89"/>
    <w:rsid w:val="008F0D3A"/>
    <w:rsid w:val="008F0D88"/>
    <w:rsid w:val="008F0DBD"/>
    <w:rsid w:val="008F0E03"/>
    <w:rsid w:val="008F0E8F"/>
    <w:rsid w:val="008F1011"/>
    <w:rsid w:val="008F1044"/>
    <w:rsid w:val="008F1153"/>
    <w:rsid w:val="008F134B"/>
    <w:rsid w:val="008F14CF"/>
    <w:rsid w:val="008F1632"/>
    <w:rsid w:val="008F1657"/>
    <w:rsid w:val="008F182D"/>
    <w:rsid w:val="008F1857"/>
    <w:rsid w:val="008F186C"/>
    <w:rsid w:val="008F1A3A"/>
    <w:rsid w:val="008F1A5F"/>
    <w:rsid w:val="008F1BB8"/>
    <w:rsid w:val="008F1C24"/>
    <w:rsid w:val="008F1CBB"/>
    <w:rsid w:val="008F1CF6"/>
    <w:rsid w:val="008F1D55"/>
    <w:rsid w:val="008F1DE5"/>
    <w:rsid w:val="008F202B"/>
    <w:rsid w:val="008F206B"/>
    <w:rsid w:val="008F2074"/>
    <w:rsid w:val="008F236B"/>
    <w:rsid w:val="008F2441"/>
    <w:rsid w:val="008F2620"/>
    <w:rsid w:val="008F2744"/>
    <w:rsid w:val="008F27B9"/>
    <w:rsid w:val="008F284C"/>
    <w:rsid w:val="008F2965"/>
    <w:rsid w:val="008F29DC"/>
    <w:rsid w:val="008F2A7E"/>
    <w:rsid w:val="008F2BE2"/>
    <w:rsid w:val="008F2BE7"/>
    <w:rsid w:val="008F2C12"/>
    <w:rsid w:val="008F306A"/>
    <w:rsid w:val="008F310C"/>
    <w:rsid w:val="008F3286"/>
    <w:rsid w:val="008F32A3"/>
    <w:rsid w:val="008F32FF"/>
    <w:rsid w:val="008F34BF"/>
    <w:rsid w:val="008F35D9"/>
    <w:rsid w:val="008F365B"/>
    <w:rsid w:val="008F37A1"/>
    <w:rsid w:val="008F389A"/>
    <w:rsid w:val="008F3A79"/>
    <w:rsid w:val="008F3AF8"/>
    <w:rsid w:val="008F3B79"/>
    <w:rsid w:val="008F3BCD"/>
    <w:rsid w:val="008F3D46"/>
    <w:rsid w:val="008F3F57"/>
    <w:rsid w:val="008F42DB"/>
    <w:rsid w:val="008F43F9"/>
    <w:rsid w:val="008F44AE"/>
    <w:rsid w:val="008F45F0"/>
    <w:rsid w:val="008F4A49"/>
    <w:rsid w:val="008F4BB9"/>
    <w:rsid w:val="008F4BBD"/>
    <w:rsid w:val="008F4BF7"/>
    <w:rsid w:val="008F4D12"/>
    <w:rsid w:val="008F4DD3"/>
    <w:rsid w:val="008F4ECC"/>
    <w:rsid w:val="008F4F02"/>
    <w:rsid w:val="008F5591"/>
    <w:rsid w:val="008F561A"/>
    <w:rsid w:val="008F573E"/>
    <w:rsid w:val="008F57ED"/>
    <w:rsid w:val="008F58AB"/>
    <w:rsid w:val="008F59B5"/>
    <w:rsid w:val="008F5BDA"/>
    <w:rsid w:val="008F5BF1"/>
    <w:rsid w:val="008F5D70"/>
    <w:rsid w:val="008F5E3D"/>
    <w:rsid w:val="008F5E6E"/>
    <w:rsid w:val="008F5EB6"/>
    <w:rsid w:val="008F5EDC"/>
    <w:rsid w:val="008F5F00"/>
    <w:rsid w:val="008F6181"/>
    <w:rsid w:val="008F624E"/>
    <w:rsid w:val="008F6289"/>
    <w:rsid w:val="008F659B"/>
    <w:rsid w:val="008F6675"/>
    <w:rsid w:val="008F66C4"/>
    <w:rsid w:val="008F673F"/>
    <w:rsid w:val="008F6A3F"/>
    <w:rsid w:val="008F6AA4"/>
    <w:rsid w:val="008F6AB5"/>
    <w:rsid w:val="008F6ABE"/>
    <w:rsid w:val="008F6B1F"/>
    <w:rsid w:val="008F6B7F"/>
    <w:rsid w:val="008F6D2A"/>
    <w:rsid w:val="008F6D47"/>
    <w:rsid w:val="008F6F9C"/>
    <w:rsid w:val="008F70B5"/>
    <w:rsid w:val="008F7185"/>
    <w:rsid w:val="008F730E"/>
    <w:rsid w:val="008F730F"/>
    <w:rsid w:val="008F7315"/>
    <w:rsid w:val="008F737F"/>
    <w:rsid w:val="008F73AB"/>
    <w:rsid w:val="008F73C9"/>
    <w:rsid w:val="008F7A67"/>
    <w:rsid w:val="008F7B03"/>
    <w:rsid w:val="008F7D5F"/>
    <w:rsid w:val="008F7D97"/>
    <w:rsid w:val="008F7E60"/>
    <w:rsid w:val="008F7F47"/>
    <w:rsid w:val="008F7F57"/>
    <w:rsid w:val="008F7F8A"/>
    <w:rsid w:val="008F7FEE"/>
    <w:rsid w:val="00900128"/>
    <w:rsid w:val="0090016A"/>
    <w:rsid w:val="00900188"/>
    <w:rsid w:val="0090020A"/>
    <w:rsid w:val="00900688"/>
    <w:rsid w:val="00900811"/>
    <w:rsid w:val="00900AF6"/>
    <w:rsid w:val="00900C56"/>
    <w:rsid w:val="00900C72"/>
    <w:rsid w:val="00900CF4"/>
    <w:rsid w:val="00900ED3"/>
    <w:rsid w:val="009010AB"/>
    <w:rsid w:val="00901123"/>
    <w:rsid w:val="009013EB"/>
    <w:rsid w:val="009013F7"/>
    <w:rsid w:val="0090141D"/>
    <w:rsid w:val="00901443"/>
    <w:rsid w:val="009014E5"/>
    <w:rsid w:val="009014F3"/>
    <w:rsid w:val="009016AD"/>
    <w:rsid w:val="009018C2"/>
    <w:rsid w:val="0090198B"/>
    <w:rsid w:val="00901BFB"/>
    <w:rsid w:val="00901C46"/>
    <w:rsid w:val="00901D7F"/>
    <w:rsid w:val="00901DBB"/>
    <w:rsid w:val="00901E7A"/>
    <w:rsid w:val="00901F4C"/>
    <w:rsid w:val="00901F54"/>
    <w:rsid w:val="009023A6"/>
    <w:rsid w:val="0090261B"/>
    <w:rsid w:val="009026D3"/>
    <w:rsid w:val="009026EC"/>
    <w:rsid w:val="009027F1"/>
    <w:rsid w:val="0090286B"/>
    <w:rsid w:val="00902881"/>
    <w:rsid w:val="0090293D"/>
    <w:rsid w:val="00902BA9"/>
    <w:rsid w:val="00902C60"/>
    <w:rsid w:val="00902D80"/>
    <w:rsid w:val="00902D93"/>
    <w:rsid w:val="00902E0D"/>
    <w:rsid w:val="00902F14"/>
    <w:rsid w:val="00903074"/>
    <w:rsid w:val="00903334"/>
    <w:rsid w:val="0090335D"/>
    <w:rsid w:val="00903528"/>
    <w:rsid w:val="00903563"/>
    <w:rsid w:val="00903811"/>
    <w:rsid w:val="00903B11"/>
    <w:rsid w:val="00903B35"/>
    <w:rsid w:val="00903BA6"/>
    <w:rsid w:val="00903BBC"/>
    <w:rsid w:val="00903C4F"/>
    <w:rsid w:val="00903CB9"/>
    <w:rsid w:val="00903D0D"/>
    <w:rsid w:val="00903E27"/>
    <w:rsid w:val="00903EF4"/>
    <w:rsid w:val="00903F68"/>
    <w:rsid w:val="0090428D"/>
    <w:rsid w:val="009043D5"/>
    <w:rsid w:val="00904410"/>
    <w:rsid w:val="00904463"/>
    <w:rsid w:val="009045B8"/>
    <w:rsid w:val="009046CD"/>
    <w:rsid w:val="009046D3"/>
    <w:rsid w:val="0090476E"/>
    <w:rsid w:val="00904799"/>
    <w:rsid w:val="00904818"/>
    <w:rsid w:val="00904A68"/>
    <w:rsid w:val="00904B90"/>
    <w:rsid w:val="00904EE0"/>
    <w:rsid w:val="00904F9F"/>
    <w:rsid w:val="00904FED"/>
    <w:rsid w:val="00905129"/>
    <w:rsid w:val="009051E0"/>
    <w:rsid w:val="00905255"/>
    <w:rsid w:val="009052AC"/>
    <w:rsid w:val="00905477"/>
    <w:rsid w:val="009054F2"/>
    <w:rsid w:val="00905545"/>
    <w:rsid w:val="00905617"/>
    <w:rsid w:val="009057C2"/>
    <w:rsid w:val="009057C4"/>
    <w:rsid w:val="00905826"/>
    <w:rsid w:val="00905873"/>
    <w:rsid w:val="009058E6"/>
    <w:rsid w:val="009059F5"/>
    <w:rsid w:val="00905A2D"/>
    <w:rsid w:val="00905D47"/>
    <w:rsid w:val="00905DB7"/>
    <w:rsid w:val="00905F55"/>
    <w:rsid w:val="00905FDC"/>
    <w:rsid w:val="009062A3"/>
    <w:rsid w:val="009062C3"/>
    <w:rsid w:val="0090632C"/>
    <w:rsid w:val="00906375"/>
    <w:rsid w:val="009063F6"/>
    <w:rsid w:val="00906690"/>
    <w:rsid w:val="009067D2"/>
    <w:rsid w:val="00906A38"/>
    <w:rsid w:val="00906B1D"/>
    <w:rsid w:val="00906D31"/>
    <w:rsid w:val="00906D3E"/>
    <w:rsid w:val="00906E71"/>
    <w:rsid w:val="009070CB"/>
    <w:rsid w:val="00907285"/>
    <w:rsid w:val="00907353"/>
    <w:rsid w:val="009073A7"/>
    <w:rsid w:val="009073EB"/>
    <w:rsid w:val="0090743B"/>
    <w:rsid w:val="00907811"/>
    <w:rsid w:val="009079AC"/>
    <w:rsid w:val="00907BED"/>
    <w:rsid w:val="00907BEF"/>
    <w:rsid w:val="00907E20"/>
    <w:rsid w:val="00910069"/>
    <w:rsid w:val="0091007E"/>
    <w:rsid w:val="00910141"/>
    <w:rsid w:val="00910815"/>
    <w:rsid w:val="00910899"/>
    <w:rsid w:val="00910A8F"/>
    <w:rsid w:val="00910AD7"/>
    <w:rsid w:val="00910AE5"/>
    <w:rsid w:val="00910B23"/>
    <w:rsid w:val="00910B6D"/>
    <w:rsid w:val="00910B84"/>
    <w:rsid w:val="00910C13"/>
    <w:rsid w:val="00910CB8"/>
    <w:rsid w:val="00910D25"/>
    <w:rsid w:val="00910EAF"/>
    <w:rsid w:val="00910F53"/>
    <w:rsid w:val="00911031"/>
    <w:rsid w:val="00911035"/>
    <w:rsid w:val="00911539"/>
    <w:rsid w:val="00911639"/>
    <w:rsid w:val="00911641"/>
    <w:rsid w:val="0091197D"/>
    <w:rsid w:val="00911A94"/>
    <w:rsid w:val="00911C10"/>
    <w:rsid w:val="00911C17"/>
    <w:rsid w:val="00911D18"/>
    <w:rsid w:val="00911D97"/>
    <w:rsid w:val="00911E0A"/>
    <w:rsid w:val="00912129"/>
    <w:rsid w:val="0091212B"/>
    <w:rsid w:val="00912403"/>
    <w:rsid w:val="009124C0"/>
    <w:rsid w:val="009124F0"/>
    <w:rsid w:val="00912543"/>
    <w:rsid w:val="009125FE"/>
    <w:rsid w:val="00912789"/>
    <w:rsid w:val="00912A6E"/>
    <w:rsid w:val="00912D14"/>
    <w:rsid w:val="00912E9A"/>
    <w:rsid w:val="00912F7C"/>
    <w:rsid w:val="00912FF0"/>
    <w:rsid w:val="0091309F"/>
    <w:rsid w:val="00913224"/>
    <w:rsid w:val="00913277"/>
    <w:rsid w:val="009133D6"/>
    <w:rsid w:val="00913421"/>
    <w:rsid w:val="009136CA"/>
    <w:rsid w:val="00913700"/>
    <w:rsid w:val="0091376C"/>
    <w:rsid w:val="00913918"/>
    <w:rsid w:val="00913A18"/>
    <w:rsid w:val="00913B81"/>
    <w:rsid w:val="00913B98"/>
    <w:rsid w:val="00913BB6"/>
    <w:rsid w:val="00913BE4"/>
    <w:rsid w:val="00913C68"/>
    <w:rsid w:val="0091403C"/>
    <w:rsid w:val="009140E9"/>
    <w:rsid w:val="009141CD"/>
    <w:rsid w:val="009141F3"/>
    <w:rsid w:val="0091421A"/>
    <w:rsid w:val="00914520"/>
    <w:rsid w:val="00914647"/>
    <w:rsid w:val="0091476F"/>
    <w:rsid w:val="009148A0"/>
    <w:rsid w:val="00914A13"/>
    <w:rsid w:val="00914A73"/>
    <w:rsid w:val="00914C27"/>
    <w:rsid w:val="00914C86"/>
    <w:rsid w:val="009152D4"/>
    <w:rsid w:val="00915466"/>
    <w:rsid w:val="009156E7"/>
    <w:rsid w:val="009158C0"/>
    <w:rsid w:val="00915939"/>
    <w:rsid w:val="00915966"/>
    <w:rsid w:val="00915A09"/>
    <w:rsid w:val="00915AF1"/>
    <w:rsid w:val="00915BF8"/>
    <w:rsid w:val="00915C22"/>
    <w:rsid w:val="00915C25"/>
    <w:rsid w:val="00915F19"/>
    <w:rsid w:val="00915F4E"/>
    <w:rsid w:val="009160E3"/>
    <w:rsid w:val="009160EF"/>
    <w:rsid w:val="009161A8"/>
    <w:rsid w:val="00916244"/>
    <w:rsid w:val="009164BF"/>
    <w:rsid w:val="0091651A"/>
    <w:rsid w:val="0091654D"/>
    <w:rsid w:val="0091661A"/>
    <w:rsid w:val="009168A7"/>
    <w:rsid w:val="009168CE"/>
    <w:rsid w:val="00916974"/>
    <w:rsid w:val="00916A3C"/>
    <w:rsid w:val="00916AD4"/>
    <w:rsid w:val="00916BC7"/>
    <w:rsid w:val="00916BD0"/>
    <w:rsid w:val="00916CD1"/>
    <w:rsid w:val="00916E16"/>
    <w:rsid w:val="00916E24"/>
    <w:rsid w:val="00916E31"/>
    <w:rsid w:val="00916F40"/>
    <w:rsid w:val="00917083"/>
    <w:rsid w:val="009170C0"/>
    <w:rsid w:val="00917178"/>
    <w:rsid w:val="009171DD"/>
    <w:rsid w:val="009172B7"/>
    <w:rsid w:val="009172DA"/>
    <w:rsid w:val="009174A7"/>
    <w:rsid w:val="0091768D"/>
    <w:rsid w:val="009177C8"/>
    <w:rsid w:val="0091783C"/>
    <w:rsid w:val="00917930"/>
    <w:rsid w:val="00917931"/>
    <w:rsid w:val="00917A34"/>
    <w:rsid w:val="00917B99"/>
    <w:rsid w:val="00917BA0"/>
    <w:rsid w:val="00917CA1"/>
    <w:rsid w:val="00917D02"/>
    <w:rsid w:val="009201D0"/>
    <w:rsid w:val="00920238"/>
    <w:rsid w:val="00920329"/>
    <w:rsid w:val="009203A4"/>
    <w:rsid w:val="009204BD"/>
    <w:rsid w:val="00920614"/>
    <w:rsid w:val="009206D6"/>
    <w:rsid w:val="00920726"/>
    <w:rsid w:val="0092077D"/>
    <w:rsid w:val="009207C7"/>
    <w:rsid w:val="00920854"/>
    <w:rsid w:val="00920935"/>
    <w:rsid w:val="00920968"/>
    <w:rsid w:val="0092097D"/>
    <w:rsid w:val="00920B68"/>
    <w:rsid w:val="00920D6F"/>
    <w:rsid w:val="00920DEF"/>
    <w:rsid w:val="00920E4F"/>
    <w:rsid w:val="00920E52"/>
    <w:rsid w:val="00920EA8"/>
    <w:rsid w:val="00920F2B"/>
    <w:rsid w:val="00920F76"/>
    <w:rsid w:val="00921068"/>
    <w:rsid w:val="00921125"/>
    <w:rsid w:val="009211AB"/>
    <w:rsid w:val="0092136E"/>
    <w:rsid w:val="009213C4"/>
    <w:rsid w:val="0092148E"/>
    <w:rsid w:val="009214F1"/>
    <w:rsid w:val="00921512"/>
    <w:rsid w:val="009218EF"/>
    <w:rsid w:val="0092198E"/>
    <w:rsid w:val="00921996"/>
    <w:rsid w:val="009219E5"/>
    <w:rsid w:val="00921AF1"/>
    <w:rsid w:val="00921B25"/>
    <w:rsid w:val="00921B5E"/>
    <w:rsid w:val="00921BBF"/>
    <w:rsid w:val="00921CEA"/>
    <w:rsid w:val="00921D23"/>
    <w:rsid w:val="00921D6A"/>
    <w:rsid w:val="00922235"/>
    <w:rsid w:val="0092235A"/>
    <w:rsid w:val="009223B2"/>
    <w:rsid w:val="00922418"/>
    <w:rsid w:val="009226BA"/>
    <w:rsid w:val="0092286D"/>
    <w:rsid w:val="0092288F"/>
    <w:rsid w:val="009228B2"/>
    <w:rsid w:val="00922A12"/>
    <w:rsid w:val="00922BD5"/>
    <w:rsid w:val="00922C92"/>
    <w:rsid w:val="00922F59"/>
    <w:rsid w:val="009231F2"/>
    <w:rsid w:val="009234E5"/>
    <w:rsid w:val="00923591"/>
    <w:rsid w:val="00923746"/>
    <w:rsid w:val="00923872"/>
    <w:rsid w:val="00923924"/>
    <w:rsid w:val="00923ADA"/>
    <w:rsid w:val="00923DEA"/>
    <w:rsid w:val="00924104"/>
    <w:rsid w:val="00924191"/>
    <w:rsid w:val="0092436A"/>
    <w:rsid w:val="009243FB"/>
    <w:rsid w:val="009244AD"/>
    <w:rsid w:val="00924619"/>
    <w:rsid w:val="00924956"/>
    <w:rsid w:val="009249B0"/>
    <w:rsid w:val="00924BC9"/>
    <w:rsid w:val="00924CA5"/>
    <w:rsid w:val="00924F41"/>
    <w:rsid w:val="00925398"/>
    <w:rsid w:val="009253F1"/>
    <w:rsid w:val="0092541C"/>
    <w:rsid w:val="009254F2"/>
    <w:rsid w:val="00925525"/>
    <w:rsid w:val="009256B1"/>
    <w:rsid w:val="00925747"/>
    <w:rsid w:val="0092578B"/>
    <w:rsid w:val="00925821"/>
    <w:rsid w:val="00925909"/>
    <w:rsid w:val="009259AF"/>
    <w:rsid w:val="00925A23"/>
    <w:rsid w:val="00925A8C"/>
    <w:rsid w:val="00925B04"/>
    <w:rsid w:val="00925B99"/>
    <w:rsid w:val="00925BF2"/>
    <w:rsid w:val="00925D19"/>
    <w:rsid w:val="00925E87"/>
    <w:rsid w:val="0092612C"/>
    <w:rsid w:val="00926169"/>
    <w:rsid w:val="0092622D"/>
    <w:rsid w:val="009264C4"/>
    <w:rsid w:val="00926534"/>
    <w:rsid w:val="0092673D"/>
    <w:rsid w:val="00926771"/>
    <w:rsid w:val="00926A30"/>
    <w:rsid w:val="00926A58"/>
    <w:rsid w:val="00926C2E"/>
    <w:rsid w:val="00926C7C"/>
    <w:rsid w:val="00926E5C"/>
    <w:rsid w:val="00926F1A"/>
    <w:rsid w:val="00926F55"/>
    <w:rsid w:val="0092717A"/>
    <w:rsid w:val="00927449"/>
    <w:rsid w:val="00927475"/>
    <w:rsid w:val="0092757B"/>
    <w:rsid w:val="009275AE"/>
    <w:rsid w:val="009275B6"/>
    <w:rsid w:val="0092781E"/>
    <w:rsid w:val="009278E4"/>
    <w:rsid w:val="0092790E"/>
    <w:rsid w:val="00927912"/>
    <w:rsid w:val="0092791F"/>
    <w:rsid w:val="0092792A"/>
    <w:rsid w:val="00927C79"/>
    <w:rsid w:val="00927CE9"/>
    <w:rsid w:val="00927D53"/>
    <w:rsid w:val="00927F6C"/>
    <w:rsid w:val="00927FC0"/>
    <w:rsid w:val="0093030B"/>
    <w:rsid w:val="009304DB"/>
    <w:rsid w:val="0093050F"/>
    <w:rsid w:val="0093062A"/>
    <w:rsid w:val="009306ED"/>
    <w:rsid w:val="009306FB"/>
    <w:rsid w:val="00930763"/>
    <w:rsid w:val="0093094D"/>
    <w:rsid w:val="00930DF1"/>
    <w:rsid w:val="0093105E"/>
    <w:rsid w:val="00931141"/>
    <w:rsid w:val="00931351"/>
    <w:rsid w:val="009314AA"/>
    <w:rsid w:val="00931683"/>
    <w:rsid w:val="009316D9"/>
    <w:rsid w:val="0093178E"/>
    <w:rsid w:val="0093189D"/>
    <w:rsid w:val="009319DF"/>
    <w:rsid w:val="00931B69"/>
    <w:rsid w:val="00931B86"/>
    <w:rsid w:val="00931C06"/>
    <w:rsid w:val="00931DA0"/>
    <w:rsid w:val="00931F48"/>
    <w:rsid w:val="00931F7D"/>
    <w:rsid w:val="00931FB4"/>
    <w:rsid w:val="009320D6"/>
    <w:rsid w:val="009321AC"/>
    <w:rsid w:val="00932258"/>
    <w:rsid w:val="0093227B"/>
    <w:rsid w:val="00932324"/>
    <w:rsid w:val="00932695"/>
    <w:rsid w:val="0093272D"/>
    <w:rsid w:val="00932A96"/>
    <w:rsid w:val="00932C60"/>
    <w:rsid w:val="00932F9E"/>
    <w:rsid w:val="009331F6"/>
    <w:rsid w:val="009332D3"/>
    <w:rsid w:val="009332EB"/>
    <w:rsid w:val="0093331C"/>
    <w:rsid w:val="009333C9"/>
    <w:rsid w:val="00933460"/>
    <w:rsid w:val="00933547"/>
    <w:rsid w:val="009335B1"/>
    <w:rsid w:val="009335ED"/>
    <w:rsid w:val="00933797"/>
    <w:rsid w:val="009337A4"/>
    <w:rsid w:val="00933A01"/>
    <w:rsid w:val="00933A9B"/>
    <w:rsid w:val="00933D3A"/>
    <w:rsid w:val="00933E3B"/>
    <w:rsid w:val="00933ED6"/>
    <w:rsid w:val="00933F8D"/>
    <w:rsid w:val="009340BE"/>
    <w:rsid w:val="00934267"/>
    <w:rsid w:val="009344E5"/>
    <w:rsid w:val="009345FF"/>
    <w:rsid w:val="00934695"/>
    <w:rsid w:val="009347AB"/>
    <w:rsid w:val="009347C6"/>
    <w:rsid w:val="009349DD"/>
    <w:rsid w:val="00934A9B"/>
    <w:rsid w:val="00934B2E"/>
    <w:rsid w:val="00934C46"/>
    <w:rsid w:val="00934C63"/>
    <w:rsid w:val="00934C9B"/>
    <w:rsid w:val="00934EB6"/>
    <w:rsid w:val="00934ECE"/>
    <w:rsid w:val="00934F05"/>
    <w:rsid w:val="00935288"/>
    <w:rsid w:val="009353CD"/>
    <w:rsid w:val="00935782"/>
    <w:rsid w:val="00935792"/>
    <w:rsid w:val="00935A3C"/>
    <w:rsid w:val="00935D20"/>
    <w:rsid w:val="00935F28"/>
    <w:rsid w:val="0093601F"/>
    <w:rsid w:val="009363D4"/>
    <w:rsid w:val="009363E5"/>
    <w:rsid w:val="00936472"/>
    <w:rsid w:val="00936516"/>
    <w:rsid w:val="0093671B"/>
    <w:rsid w:val="0093676D"/>
    <w:rsid w:val="00936894"/>
    <w:rsid w:val="0093689A"/>
    <w:rsid w:val="009368EF"/>
    <w:rsid w:val="009368FD"/>
    <w:rsid w:val="00936B7A"/>
    <w:rsid w:val="00936BFB"/>
    <w:rsid w:val="00936EC3"/>
    <w:rsid w:val="00936F92"/>
    <w:rsid w:val="00937138"/>
    <w:rsid w:val="00937227"/>
    <w:rsid w:val="00937625"/>
    <w:rsid w:val="009377EE"/>
    <w:rsid w:val="0093790C"/>
    <w:rsid w:val="00937A37"/>
    <w:rsid w:val="00937CD0"/>
    <w:rsid w:val="00937D95"/>
    <w:rsid w:val="0094011B"/>
    <w:rsid w:val="00940182"/>
    <w:rsid w:val="009402A4"/>
    <w:rsid w:val="00940925"/>
    <w:rsid w:val="00940AC9"/>
    <w:rsid w:val="00940C36"/>
    <w:rsid w:val="00940D52"/>
    <w:rsid w:val="00940E4C"/>
    <w:rsid w:val="00940F2F"/>
    <w:rsid w:val="00940FF1"/>
    <w:rsid w:val="0094104C"/>
    <w:rsid w:val="009411AF"/>
    <w:rsid w:val="00941306"/>
    <w:rsid w:val="009413AE"/>
    <w:rsid w:val="009413DA"/>
    <w:rsid w:val="0094162C"/>
    <w:rsid w:val="009416B4"/>
    <w:rsid w:val="009417AC"/>
    <w:rsid w:val="00941858"/>
    <w:rsid w:val="00941B31"/>
    <w:rsid w:val="00941BA0"/>
    <w:rsid w:val="00941BF7"/>
    <w:rsid w:val="00941D63"/>
    <w:rsid w:val="00941D79"/>
    <w:rsid w:val="00941E31"/>
    <w:rsid w:val="00941E6F"/>
    <w:rsid w:val="00941EF4"/>
    <w:rsid w:val="00941FB2"/>
    <w:rsid w:val="00942030"/>
    <w:rsid w:val="00942041"/>
    <w:rsid w:val="009421C4"/>
    <w:rsid w:val="0094223B"/>
    <w:rsid w:val="0094235D"/>
    <w:rsid w:val="009425F3"/>
    <w:rsid w:val="00942791"/>
    <w:rsid w:val="0094281C"/>
    <w:rsid w:val="00942833"/>
    <w:rsid w:val="009429A8"/>
    <w:rsid w:val="00942AB2"/>
    <w:rsid w:val="00942B9C"/>
    <w:rsid w:val="00942BBE"/>
    <w:rsid w:val="00942C1A"/>
    <w:rsid w:val="00942F7C"/>
    <w:rsid w:val="009432BE"/>
    <w:rsid w:val="009433FF"/>
    <w:rsid w:val="009434F4"/>
    <w:rsid w:val="00943539"/>
    <w:rsid w:val="00943589"/>
    <w:rsid w:val="0094359F"/>
    <w:rsid w:val="009436CB"/>
    <w:rsid w:val="00943780"/>
    <w:rsid w:val="00943856"/>
    <w:rsid w:val="00943A67"/>
    <w:rsid w:val="00943A99"/>
    <w:rsid w:val="00943ECC"/>
    <w:rsid w:val="00943EDB"/>
    <w:rsid w:val="00943FAD"/>
    <w:rsid w:val="009440DE"/>
    <w:rsid w:val="0094419C"/>
    <w:rsid w:val="00944241"/>
    <w:rsid w:val="009444AF"/>
    <w:rsid w:val="009444CC"/>
    <w:rsid w:val="00944522"/>
    <w:rsid w:val="009446E9"/>
    <w:rsid w:val="00944744"/>
    <w:rsid w:val="00944815"/>
    <w:rsid w:val="00944976"/>
    <w:rsid w:val="009449A2"/>
    <w:rsid w:val="00944AD1"/>
    <w:rsid w:val="00944C50"/>
    <w:rsid w:val="00944D32"/>
    <w:rsid w:val="00944DBC"/>
    <w:rsid w:val="00944E5D"/>
    <w:rsid w:val="00944ECA"/>
    <w:rsid w:val="00944F66"/>
    <w:rsid w:val="00945496"/>
    <w:rsid w:val="00945578"/>
    <w:rsid w:val="009455B8"/>
    <w:rsid w:val="009456CD"/>
    <w:rsid w:val="009456FB"/>
    <w:rsid w:val="00945860"/>
    <w:rsid w:val="00945892"/>
    <w:rsid w:val="0094589C"/>
    <w:rsid w:val="00945A27"/>
    <w:rsid w:val="00945BEE"/>
    <w:rsid w:val="00945BF1"/>
    <w:rsid w:val="00945C8E"/>
    <w:rsid w:val="00945C95"/>
    <w:rsid w:val="00945CC1"/>
    <w:rsid w:val="00946049"/>
    <w:rsid w:val="00946141"/>
    <w:rsid w:val="0094616B"/>
    <w:rsid w:val="009461C9"/>
    <w:rsid w:val="009465B9"/>
    <w:rsid w:val="00946750"/>
    <w:rsid w:val="009467B7"/>
    <w:rsid w:val="009468D3"/>
    <w:rsid w:val="00946AB3"/>
    <w:rsid w:val="00946BB1"/>
    <w:rsid w:val="00946BC5"/>
    <w:rsid w:val="00946BD5"/>
    <w:rsid w:val="00946BE9"/>
    <w:rsid w:val="00946C65"/>
    <w:rsid w:val="00946D13"/>
    <w:rsid w:val="00946D67"/>
    <w:rsid w:val="00946DC0"/>
    <w:rsid w:val="00946DD2"/>
    <w:rsid w:val="00946E3B"/>
    <w:rsid w:val="00946E60"/>
    <w:rsid w:val="00946E8A"/>
    <w:rsid w:val="00946F64"/>
    <w:rsid w:val="00946F74"/>
    <w:rsid w:val="009470DB"/>
    <w:rsid w:val="00947109"/>
    <w:rsid w:val="00947237"/>
    <w:rsid w:val="00947453"/>
    <w:rsid w:val="009474BC"/>
    <w:rsid w:val="0094765B"/>
    <w:rsid w:val="00947709"/>
    <w:rsid w:val="009477BC"/>
    <w:rsid w:val="00947983"/>
    <w:rsid w:val="00947A0B"/>
    <w:rsid w:val="00947A94"/>
    <w:rsid w:val="00947C85"/>
    <w:rsid w:val="00947CA1"/>
    <w:rsid w:val="00947CDB"/>
    <w:rsid w:val="00950175"/>
    <w:rsid w:val="0095040D"/>
    <w:rsid w:val="009504FF"/>
    <w:rsid w:val="009507AB"/>
    <w:rsid w:val="009508A4"/>
    <w:rsid w:val="00950B7E"/>
    <w:rsid w:val="00950D07"/>
    <w:rsid w:val="00950D44"/>
    <w:rsid w:val="00950E04"/>
    <w:rsid w:val="00950E41"/>
    <w:rsid w:val="009510C1"/>
    <w:rsid w:val="009510EE"/>
    <w:rsid w:val="00951458"/>
    <w:rsid w:val="00951C2A"/>
    <w:rsid w:val="00951C65"/>
    <w:rsid w:val="00951E03"/>
    <w:rsid w:val="00952049"/>
    <w:rsid w:val="009520F3"/>
    <w:rsid w:val="00952161"/>
    <w:rsid w:val="00952189"/>
    <w:rsid w:val="009522BC"/>
    <w:rsid w:val="009523B7"/>
    <w:rsid w:val="00952464"/>
    <w:rsid w:val="00952708"/>
    <w:rsid w:val="00952871"/>
    <w:rsid w:val="00952B35"/>
    <w:rsid w:val="00952BE2"/>
    <w:rsid w:val="00952C7D"/>
    <w:rsid w:val="00952D1B"/>
    <w:rsid w:val="00952D4F"/>
    <w:rsid w:val="00952D9C"/>
    <w:rsid w:val="00952F78"/>
    <w:rsid w:val="00952F7F"/>
    <w:rsid w:val="0095316C"/>
    <w:rsid w:val="009531A7"/>
    <w:rsid w:val="00953259"/>
    <w:rsid w:val="0095326E"/>
    <w:rsid w:val="009532EE"/>
    <w:rsid w:val="0095354A"/>
    <w:rsid w:val="009535F0"/>
    <w:rsid w:val="00953641"/>
    <w:rsid w:val="009537E1"/>
    <w:rsid w:val="009537FA"/>
    <w:rsid w:val="0095381D"/>
    <w:rsid w:val="00953837"/>
    <w:rsid w:val="00953A6A"/>
    <w:rsid w:val="00953AFB"/>
    <w:rsid w:val="00953C42"/>
    <w:rsid w:val="00953C87"/>
    <w:rsid w:val="00953CFB"/>
    <w:rsid w:val="00953E48"/>
    <w:rsid w:val="00953F83"/>
    <w:rsid w:val="00953F99"/>
    <w:rsid w:val="009540CF"/>
    <w:rsid w:val="00954144"/>
    <w:rsid w:val="00954150"/>
    <w:rsid w:val="009542C0"/>
    <w:rsid w:val="009542CC"/>
    <w:rsid w:val="009542EC"/>
    <w:rsid w:val="00954474"/>
    <w:rsid w:val="00954712"/>
    <w:rsid w:val="0095484E"/>
    <w:rsid w:val="00954A5B"/>
    <w:rsid w:val="00954B2E"/>
    <w:rsid w:val="00954EA7"/>
    <w:rsid w:val="00954FFB"/>
    <w:rsid w:val="00955086"/>
    <w:rsid w:val="00955127"/>
    <w:rsid w:val="0095512D"/>
    <w:rsid w:val="0095513D"/>
    <w:rsid w:val="00955186"/>
    <w:rsid w:val="00955270"/>
    <w:rsid w:val="0095527C"/>
    <w:rsid w:val="00955747"/>
    <w:rsid w:val="009557A7"/>
    <w:rsid w:val="00955860"/>
    <w:rsid w:val="0095590D"/>
    <w:rsid w:val="009559B9"/>
    <w:rsid w:val="009559EE"/>
    <w:rsid w:val="00955D19"/>
    <w:rsid w:val="00955D7C"/>
    <w:rsid w:val="00955E91"/>
    <w:rsid w:val="00955FB8"/>
    <w:rsid w:val="00956032"/>
    <w:rsid w:val="0095609A"/>
    <w:rsid w:val="009560E8"/>
    <w:rsid w:val="00956196"/>
    <w:rsid w:val="0095620B"/>
    <w:rsid w:val="009563DC"/>
    <w:rsid w:val="0095645A"/>
    <w:rsid w:val="00956467"/>
    <w:rsid w:val="009564B8"/>
    <w:rsid w:val="00956658"/>
    <w:rsid w:val="00956677"/>
    <w:rsid w:val="009566D3"/>
    <w:rsid w:val="009566E1"/>
    <w:rsid w:val="00956960"/>
    <w:rsid w:val="009569EE"/>
    <w:rsid w:val="00956B03"/>
    <w:rsid w:val="00956B16"/>
    <w:rsid w:val="00956D53"/>
    <w:rsid w:val="00956E70"/>
    <w:rsid w:val="00956E7B"/>
    <w:rsid w:val="00956ED5"/>
    <w:rsid w:val="00956F65"/>
    <w:rsid w:val="00956F68"/>
    <w:rsid w:val="00956FAB"/>
    <w:rsid w:val="00957024"/>
    <w:rsid w:val="00957116"/>
    <w:rsid w:val="0095717D"/>
    <w:rsid w:val="00957206"/>
    <w:rsid w:val="009573AD"/>
    <w:rsid w:val="009573B6"/>
    <w:rsid w:val="00957513"/>
    <w:rsid w:val="0095751A"/>
    <w:rsid w:val="009578C4"/>
    <w:rsid w:val="00957BF2"/>
    <w:rsid w:val="00957C3C"/>
    <w:rsid w:val="00957D23"/>
    <w:rsid w:val="00957E6C"/>
    <w:rsid w:val="00957F50"/>
    <w:rsid w:val="009601AA"/>
    <w:rsid w:val="00960381"/>
    <w:rsid w:val="009603AB"/>
    <w:rsid w:val="009603B0"/>
    <w:rsid w:val="009603CB"/>
    <w:rsid w:val="009605F2"/>
    <w:rsid w:val="0096062D"/>
    <w:rsid w:val="00960644"/>
    <w:rsid w:val="00960851"/>
    <w:rsid w:val="00960CD2"/>
    <w:rsid w:val="00960DDD"/>
    <w:rsid w:val="00960E97"/>
    <w:rsid w:val="00960EF9"/>
    <w:rsid w:val="00960FE1"/>
    <w:rsid w:val="00961628"/>
    <w:rsid w:val="00961693"/>
    <w:rsid w:val="0096170C"/>
    <w:rsid w:val="0096178A"/>
    <w:rsid w:val="0096185B"/>
    <w:rsid w:val="00961947"/>
    <w:rsid w:val="00961A5B"/>
    <w:rsid w:val="00961C81"/>
    <w:rsid w:val="00961E29"/>
    <w:rsid w:val="00961F35"/>
    <w:rsid w:val="00961FD9"/>
    <w:rsid w:val="00962000"/>
    <w:rsid w:val="009621B5"/>
    <w:rsid w:val="00962268"/>
    <w:rsid w:val="009622DE"/>
    <w:rsid w:val="00962428"/>
    <w:rsid w:val="00962550"/>
    <w:rsid w:val="00962562"/>
    <w:rsid w:val="00962643"/>
    <w:rsid w:val="00962684"/>
    <w:rsid w:val="009626C6"/>
    <w:rsid w:val="0096270E"/>
    <w:rsid w:val="00962A0B"/>
    <w:rsid w:val="00962C0C"/>
    <w:rsid w:val="00962DEB"/>
    <w:rsid w:val="00962EE5"/>
    <w:rsid w:val="0096315F"/>
    <w:rsid w:val="00963295"/>
    <w:rsid w:val="00963382"/>
    <w:rsid w:val="0096344D"/>
    <w:rsid w:val="0096345B"/>
    <w:rsid w:val="009634FE"/>
    <w:rsid w:val="00963536"/>
    <w:rsid w:val="00963613"/>
    <w:rsid w:val="0096379B"/>
    <w:rsid w:val="0096380E"/>
    <w:rsid w:val="00963847"/>
    <w:rsid w:val="00963A2A"/>
    <w:rsid w:val="00963BAC"/>
    <w:rsid w:val="00963BF0"/>
    <w:rsid w:val="00963C0A"/>
    <w:rsid w:val="00963C71"/>
    <w:rsid w:val="00963DF4"/>
    <w:rsid w:val="00963FE7"/>
    <w:rsid w:val="00964099"/>
    <w:rsid w:val="009640A8"/>
    <w:rsid w:val="009642D4"/>
    <w:rsid w:val="00964308"/>
    <w:rsid w:val="00964407"/>
    <w:rsid w:val="00964A26"/>
    <w:rsid w:val="00964E99"/>
    <w:rsid w:val="00964EA8"/>
    <w:rsid w:val="00965038"/>
    <w:rsid w:val="0096519A"/>
    <w:rsid w:val="00965208"/>
    <w:rsid w:val="00965247"/>
    <w:rsid w:val="0096533F"/>
    <w:rsid w:val="009653B2"/>
    <w:rsid w:val="009653C7"/>
    <w:rsid w:val="0096544A"/>
    <w:rsid w:val="009654B6"/>
    <w:rsid w:val="00965886"/>
    <w:rsid w:val="009658A1"/>
    <w:rsid w:val="00965903"/>
    <w:rsid w:val="00965A1F"/>
    <w:rsid w:val="00965A78"/>
    <w:rsid w:val="00965BBA"/>
    <w:rsid w:val="00965D4F"/>
    <w:rsid w:val="00965EA8"/>
    <w:rsid w:val="00965F73"/>
    <w:rsid w:val="009662C7"/>
    <w:rsid w:val="0096658F"/>
    <w:rsid w:val="00966808"/>
    <w:rsid w:val="0096691D"/>
    <w:rsid w:val="00966BDE"/>
    <w:rsid w:val="00966F33"/>
    <w:rsid w:val="00967147"/>
    <w:rsid w:val="00967185"/>
    <w:rsid w:val="00967355"/>
    <w:rsid w:val="009676F7"/>
    <w:rsid w:val="0096798B"/>
    <w:rsid w:val="00967994"/>
    <w:rsid w:val="00967B89"/>
    <w:rsid w:val="00967DC9"/>
    <w:rsid w:val="00967E45"/>
    <w:rsid w:val="00967FFC"/>
    <w:rsid w:val="009701D5"/>
    <w:rsid w:val="00970252"/>
    <w:rsid w:val="0097029B"/>
    <w:rsid w:val="009705A3"/>
    <w:rsid w:val="0097065E"/>
    <w:rsid w:val="0097066D"/>
    <w:rsid w:val="0097071D"/>
    <w:rsid w:val="0097077C"/>
    <w:rsid w:val="009707D7"/>
    <w:rsid w:val="0097086D"/>
    <w:rsid w:val="00970B36"/>
    <w:rsid w:val="00970BA1"/>
    <w:rsid w:val="00970BAA"/>
    <w:rsid w:val="00970BBC"/>
    <w:rsid w:val="00970CB0"/>
    <w:rsid w:val="00970D09"/>
    <w:rsid w:val="00970DA1"/>
    <w:rsid w:val="00970DBC"/>
    <w:rsid w:val="00970E3F"/>
    <w:rsid w:val="00970ECA"/>
    <w:rsid w:val="00971013"/>
    <w:rsid w:val="00971025"/>
    <w:rsid w:val="009710C1"/>
    <w:rsid w:val="00971166"/>
    <w:rsid w:val="0097150F"/>
    <w:rsid w:val="00971541"/>
    <w:rsid w:val="0097170A"/>
    <w:rsid w:val="00971836"/>
    <w:rsid w:val="00971B5E"/>
    <w:rsid w:val="00971BBD"/>
    <w:rsid w:val="00971BE9"/>
    <w:rsid w:val="00971C03"/>
    <w:rsid w:val="00971C42"/>
    <w:rsid w:val="00971DA2"/>
    <w:rsid w:val="00971E44"/>
    <w:rsid w:val="00971E4E"/>
    <w:rsid w:val="00971EBD"/>
    <w:rsid w:val="00971F71"/>
    <w:rsid w:val="0097200A"/>
    <w:rsid w:val="0097202F"/>
    <w:rsid w:val="0097203F"/>
    <w:rsid w:val="009722AB"/>
    <w:rsid w:val="00972476"/>
    <w:rsid w:val="00972681"/>
    <w:rsid w:val="009727EE"/>
    <w:rsid w:val="00972800"/>
    <w:rsid w:val="00972907"/>
    <w:rsid w:val="00972943"/>
    <w:rsid w:val="0097299F"/>
    <w:rsid w:val="00972A78"/>
    <w:rsid w:val="00972ADB"/>
    <w:rsid w:val="00972F99"/>
    <w:rsid w:val="00972FAC"/>
    <w:rsid w:val="009733A8"/>
    <w:rsid w:val="009733DB"/>
    <w:rsid w:val="009733DE"/>
    <w:rsid w:val="009734DA"/>
    <w:rsid w:val="0097357C"/>
    <w:rsid w:val="0097359B"/>
    <w:rsid w:val="009735D4"/>
    <w:rsid w:val="009735FE"/>
    <w:rsid w:val="00973625"/>
    <w:rsid w:val="009738DE"/>
    <w:rsid w:val="00973A6C"/>
    <w:rsid w:val="00973B26"/>
    <w:rsid w:val="00973BE1"/>
    <w:rsid w:val="00973D9F"/>
    <w:rsid w:val="00973DAD"/>
    <w:rsid w:val="00973F60"/>
    <w:rsid w:val="00973FB5"/>
    <w:rsid w:val="009740A8"/>
    <w:rsid w:val="00974302"/>
    <w:rsid w:val="009745F3"/>
    <w:rsid w:val="00974768"/>
    <w:rsid w:val="0097489D"/>
    <w:rsid w:val="009748B7"/>
    <w:rsid w:val="00974AD7"/>
    <w:rsid w:val="00974B4D"/>
    <w:rsid w:val="00974BA3"/>
    <w:rsid w:val="00974BCD"/>
    <w:rsid w:val="00974CBF"/>
    <w:rsid w:val="00974D4C"/>
    <w:rsid w:val="00974EEE"/>
    <w:rsid w:val="009752F7"/>
    <w:rsid w:val="0097531D"/>
    <w:rsid w:val="00975328"/>
    <w:rsid w:val="009753D2"/>
    <w:rsid w:val="009753DF"/>
    <w:rsid w:val="0097542C"/>
    <w:rsid w:val="009757D7"/>
    <w:rsid w:val="00975894"/>
    <w:rsid w:val="00975A69"/>
    <w:rsid w:val="00975A83"/>
    <w:rsid w:val="00975AA1"/>
    <w:rsid w:val="00975B1E"/>
    <w:rsid w:val="00975B29"/>
    <w:rsid w:val="00975BC7"/>
    <w:rsid w:val="00975BDC"/>
    <w:rsid w:val="00975C65"/>
    <w:rsid w:val="00975CDE"/>
    <w:rsid w:val="00975E47"/>
    <w:rsid w:val="00975E87"/>
    <w:rsid w:val="00975ECF"/>
    <w:rsid w:val="00976076"/>
    <w:rsid w:val="00976166"/>
    <w:rsid w:val="0097644B"/>
    <w:rsid w:val="00976618"/>
    <w:rsid w:val="0097680C"/>
    <w:rsid w:val="00976935"/>
    <w:rsid w:val="0097695B"/>
    <w:rsid w:val="00976A9E"/>
    <w:rsid w:val="00976B2C"/>
    <w:rsid w:val="00976B3A"/>
    <w:rsid w:val="00976BD8"/>
    <w:rsid w:val="00976D09"/>
    <w:rsid w:val="00976D3D"/>
    <w:rsid w:val="00976D84"/>
    <w:rsid w:val="00976DC5"/>
    <w:rsid w:val="00976E28"/>
    <w:rsid w:val="00976E4D"/>
    <w:rsid w:val="00976EDE"/>
    <w:rsid w:val="00976F29"/>
    <w:rsid w:val="00976FE2"/>
    <w:rsid w:val="009771FB"/>
    <w:rsid w:val="00977276"/>
    <w:rsid w:val="009772D6"/>
    <w:rsid w:val="0097737B"/>
    <w:rsid w:val="009773A0"/>
    <w:rsid w:val="0097743A"/>
    <w:rsid w:val="009775C8"/>
    <w:rsid w:val="00977785"/>
    <w:rsid w:val="0097783C"/>
    <w:rsid w:val="0097789B"/>
    <w:rsid w:val="009778D7"/>
    <w:rsid w:val="009778E5"/>
    <w:rsid w:val="00977A5A"/>
    <w:rsid w:val="00977AA1"/>
    <w:rsid w:val="00977AF3"/>
    <w:rsid w:val="00977B59"/>
    <w:rsid w:val="00977B63"/>
    <w:rsid w:val="00977BF1"/>
    <w:rsid w:val="00977C45"/>
    <w:rsid w:val="00977C4D"/>
    <w:rsid w:val="00977C81"/>
    <w:rsid w:val="00977EE7"/>
    <w:rsid w:val="00980050"/>
    <w:rsid w:val="00980174"/>
    <w:rsid w:val="00980226"/>
    <w:rsid w:val="0098026C"/>
    <w:rsid w:val="0098045B"/>
    <w:rsid w:val="0098053B"/>
    <w:rsid w:val="00980606"/>
    <w:rsid w:val="00980685"/>
    <w:rsid w:val="00980687"/>
    <w:rsid w:val="0098073F"/>
    <w:rsid w:val="009809EE"/>
    <w:rsid w:val="00980AD2"/>
    <w:rsid w:val="00980CBC"/>
    <w:rsid w:val="00980CE6"/>
    <w:rsid w:val="00980D89"/>
    <w:rsid w:val="00980DA7"/>
    <w:rsid w:val="00980DB8"/>
    <w:rsid w:val="00980E9F"/>
    <w:rsid w:val="00980EDD"/>
    <w:rsid w:val="00981051"/>
    <w:rsid w:val="00981108"/>
    <w:rsid w:val="00981313"/>
    <w:rsid w:val="00981356"/>
    <w:rsid w:val="0098156E"/>
    <w:rsid w:val="00981686"/>
    <w:rsid w:val="00981707"/>
    <w:rsid w:val="0098176C"/>
    <w:rsid w:val="00981826"/>
    <w:rsid w:val="00981935"/>
    <w:rsid w:val="009819C2"/>
    <w:rsid w:val="00981BD5"/>
    <w:rsid w:val="00981BF3"/>
    <w:rsid w:val="00981C11"/>
    <w:rsid w:val="00981D4F"/>
    <w:rsid w:val="00981D8C"/>
    <w:rsid w:val="00981D99"/>
    <w:rsid w:val="00981DF3"/>
    <w:rsid w:val="00981FBC"/>
    <w:rsid w:val="0098217D"/>
    <w:rsid w:val="009824D7"/>
    <w:rsid w:val="009826FF"/>
    <w:rsid w:val="009827D0"/>
    <w:rsid w:val="009827D9"/>
    <w:rsid w:val="009827E2"/>
    <w:rsid w:val="0098295E"/>
    <w:rsid w:val="00982A99"/>
    <w:rsid w:val="00982B5B"/>
    <w:rsid w:val="00982C66"/>
    <w:rsid w:val="00982D35"/>
    <w:rsid w:val="00982E03"/>
    <w:rsid w:val="00982E97"/>
    <w:rsid w:val="00982F2D"/>
    <w:rsid w:val="00982FB3"/>
    <w:rsid w:val="0098309A"/>
    <w:rsid w:val="00983133"/>
    <w:rsid w:val="009831C5"/>
    <w:rsid w:val="009831DA"/>
    <w:rsid w:val="0098333E"/>
    <w:rsid w:val="0098341F"/>
    <w:rsid w:val="00983464"/>
    <w:rsid w:val="0098352F"/>
    <w:rsid w:val="0098378F"/>
    <w:rsid w:val="009838F2"/>
    <w:rsid w:val="00983938"/>
    <w:rsid w:val="009839B4"/>
    <w:rsid w:val="009839C4"/>
    <w:rsid w:val="00983AD6"/>
    <w:rsid w:val="00983B35"/>
    <w:rsid w:val="009840C0"/>
    <w:rsid w:val="00984171"/>
    <w:rsid w:val="009842B4"/>
    <w:rsid w:val="00984445"/>
    <w:rsid w:val="00984681"/>
    <w:rsid w:val="009847F1"/>
    <w:rsid w:val="00984815"/>
    <w:rsid w:val="00984B2E"/>
    <w:rsid w:val="00984B7A"/>
    <w:rsid w:val="00984CDB"/>
    <w:rsid w:val="00984F4D"/>
    <w:rsid w:val="00984FD1"/>
    <w:rsid w:val="00985155"/>
    <w:rsid w:val="009851AA"/>
    <w:rsid w:val="00985214"/>
    <w:rsid w:val="009852A7"/>
    <w:rsid w:val="00985305"/>
    <w:rsid w:val="009854AC"/>
    <w:rsid w:val="00985A00"/>
    <w:rsid w:val="00985B97"/>
    <w:rsid w:val="00985CB2"/>
    <w:rsid w:val="00985D09"/>
    <w:rsid w:val="00985E05"/>
    <w:rsid w:val="00985E7D"/>
    <w:rsid w:val="00985F68"/>
    <w:rsid w:val="0098606A"/>
    <w:rsid w:val="00986250"/>
    <w:rsid w:val="009863AC"/>
    <w:rsid w:val="009863BB"/>
    <w:rsid w:val="009863D3"/>
    <w:rsid w:val="00986526"/>
    <w:rsid w:val="0098653B"/>
    <w:rsid w:val="0098661A"/>
    <w:rsid w:val="00986690"/>
    <w:rsid w:val="00986729"/>
    <w:rsid w:val="00986987"/>
    <w:rsid w:val="009869A5"/>
    <w:rsid w:val="00986AC9"/>
    <w:rsid w:val="00986BA3"/>
    <w:rsid w:val="00986D4C"/>
    <w:rsid w:val="00986EBB"/>
    <w:rsid w:val="00986FBB"/>
    <w:rsid w:val="00986FEE"/>
    <w:rsid w:val="00986FFF"/>
    <w:rsid w:val="009872BC"/>
    <w:rsid w:val="00987368"/>
    <w:rsid w:val="0098747C"/>
    <w:rsid w:val="00987567"/>
    <w:rsid w:val="009875A4"/>
    <w:rsid w:val="00987676"/>
    <w:rsid w:val="009876C8"/>
    <w:rsid w:val="00987CBD"/>
    <w:rsid w:val="00987D8F"/>
    <w:rsid w:val="009901AD"/>
    <w:rsid w:val="009901D2"/>
    <w:rsid w:val="009901F9"/>
    <w:rsid w:val="00990338"/>
    <w:rsid w:val="009904B7"/>
    <w:rsid w:val="0099055D"/>
    <w:rsid w:val="009906C0"/>
    <w:rsid w:val="0099075D"/>
    <w:rsid w:val="009908F2"/>
    <w:rsid w:val="00990A01"/>
    <w:rsid w:val="00990E75"/>
    <w:rsid w:val="009910FE"/>
    <w:rsid w:val="00991348"/>
    <w:rsid w:val="009913CD"/>
    <w:rsid w:val="009914DB"/>
    <w:rsid w:val="00991571"/>
    <w:rsid w:val="009915CE"/>
    <w:rsid w:val="009916CD"/>
    <w:rsid w:val="0099184B"/>
    <w:rsid w:val="00991852"/>
    <w:rsid w:val="009918E6"/>
    <w:rsid w:val="009918F6"/>
    <w:rsid w:val="00991C3A"/>
    <w:rsid w:val="00991C4A"/>
    <w:rsid w:val="00991D23"/>
    <w:rsid w:val="00991EA7"/>
    <w:rsid w:val="00991EE8"/>
    <w:rsid w:val="00991FCA"/>
    <w:rsid w:val="00992010"/>
    <w:rsid w:val="00992102"/>
    <w:rsid w:val="00992114"/>
    <w:rsid w:val="00992268"/>
    <w:rsid w:val="009922EF"/>
    <w:rsid w:val="0099279A"/>
    <w:rsid w:val="009927B4"/>
    <w:rsid w:val="00992857"/>
    <w:rsid w:val="00992892"/>
    <w:rsid w:val="009928CD"/>
    <w:rsid w:val="00992A1C"/>
    <w:rsid w:val="00992CF3"/>
    <w:rsid w:val="00993149"/>
    <w:rsid w:val="009931D7"/>
    <w:rsid w:val="0099320D"/>
    <w:rsid w:val="00993235"/>
    <w:rsid w:val="009933AD"/>
    <w:rsid w:val="009933D4"/>
    <w:rsid w:val="009933D6"/>
    <w:rsid w:val="00993656"/>
    <w:rsid w:val="009938A5"/>
    <w:rsid w:val="00993A62"/>
    <w:rsid w:val="00993B85"/>
    <w:rsid w:val="00993B8B"/>
    <w:rsid w:val="00993BA0"/>
    <w:rsid w:val="00993F91"/>
    <w:rsid w:val="00994304"/>
    <w:rsid w:val="009943E9"/>
    <w:rsid w:val="009943F6"/>
    <w:rsid w:val="0099449C"/>
    <w:rsid w:val="0099467D"/>
    <w:rsid w:val="0099473E"/>
    <w:rsid w:val="00994810"/>
    <w:rsid w:val="00994847"/>
    <w:rsid w:val="00994C5C"/>
    <w:rsid w:val="00994CA0"/>
    <w:rsid w:val="00994D10"/>
    <w:rsid w:val="00994DFA"/>
    <w:rsid w:val="00994EAE"/>
    <w:rsid w:val="00994FB5"/>
    <w:rsid w:val="00995024"/>
    <w:rsid w:val="009950DA"/>
    <w:rsid w:val="009951C9"/>
    <w:rsid w:val="00995306"/>
    <w:rsid w:val="009953E5"/>
    <w:rsid w:val="009953EB"/>
    <w:rsid w:val="0099543F"/>
    <w:rsid w:val="0099550D"/>
    <w:rsid w:val="00995645"/>
    <w:rsid w:val="009957AD"/>
    <w:rsid w:val="00995A23"/>
    <w:rsid w:val="00995A65"/>
    <w:rsid w:val="00995AD7"/>
    <w:rsid w:val="00995BDD"/>
    <w:rsid w:val="00995D8A"/>
    <w:rsid w:val="00995ED7"/>
    <w:rsid w:val="00995EFC"/>
    <w:rsid w:val="00995F42"/>
    <w:rsid w:val="00995F74"/>
    <w:rsid w:val="00996210"/>
    <w:rsid w:val="0099626E"/>
    <w:rsid w:val="009963AE"/>
    <w:rsid w:val="00996426"/>
    <w:rsid w:val="0099647E"/>
    <w:rsid w:val="0099653F"/>
    <w:rsid w:val="009966F0"/>
    <w:rsid w:val="00996765"/>
    <w:rsid w:val="00996BED"/>
    <w:rsid w:val="00996C18"/>
    <w:rsid w:val="00996CB3"/>
    <w:rsid w:val="00996DD3"/>
    <w:rsid w:val="00996DE3"/>
    <w:rsid w:val="00996FFC"/>
    <w:rsid w:val="00997002"/>
    <w:rsid w:val="0099710F"/>
    <w:rsid w:val="0099717F"/>
    <w:rsid w:val="0099735A"/>
    <w:rsid w:val="009974FD"/>
    <w:rsid w:val="009976BE"/>
    <w:rsid w:val="0099781E"/>
    <w:rsid w:val="00997959"/>
    <w:rsid w:val="00997A0F"/>
    <w:rsid w:val="00997DCD"/>
    <w:rsid w:val="00997F03"/>
    <w:rsid w:val="009A0030"/>
    <w:rsid w:val="009A0271"/>
    <w:rsid w:val="009A035F"/>
    <w:rsid w:val="009A040A"/>
    <w:rsid w:val="009A0482"/>
    <w:rsid w:val="009A05D7"/>
    <w:rsid w:val="009A0637"/>
    <w:rsid w:val="009A071B"/>
    <w:rsid w:val="009A079E"/>
    <w:rsid w:val="009A089D"/>
    <w:rsid w:val="009A0A10"/>
    <w:rsid w:val="009A0A45"/>
    <w:rsid w:val="009A0BA2"/>
    <w:rsid w:val="009A0D31"/>
    <w:rsid w:val="009A0D3C"/>
    <w:rsid w:val="009A0DA8"/>
    <w:rsid w:val="009A0E24"/>
    <w:rsid w:val="009A0EE9"/>
    <w:rsid w:val="009A1006"/>
    <w:rsid w:val="009A100F"/>
    <w:rsid w:val="009A111E"/>
    <w:rsid w:val="009A112C"/>
    <w:rsid w:val="009A1216"/>
    <w:rsid w:val="009A1231"/>
    <w:rsid w:val="009A1256"/>
    <w:rsid w:val="009A13BD"/>
    <w:rsid w:val="009A14AE"/>
    <w:rsid w:val="009A156F"/>
    <w:rsid w:val="009A1780"/>
    <w:rsid w:val="009A17E6"/>
    <w:rsid w:val="009A17F1"/>
    <w:rsid w:val="009A189C"/>
    <w:rsid w:val="009A1ABB"/>
    <w:rsid w:val="009A1C03"/>
    <w:rsid w:val="009A1E77"/>
    <w:rsid w:val="009A1F1D"/>
    <w:rsid w:val="009A2013"/>
    <w:rsid w:val="009A2049"/>
    <w:rsid w:val="009A20A5"/>
    <w:rsid w:val="009A21DA"/>
    <w:rsid w:val="009A21F7"/>
    <w:rsid w:val="009A2331"/>
    <w:rsid w:val="009A2349"/>
    <w:rsid w:val="009A23E9"/>
    <w:rsid w:val="009A23F3"/>
    <w:rsid w:val="009A2469"/>
    <w:rsid w:val="009A2481"/>
    <w:rsid w:val="009A2577"/>
    <w:rsid w:val="009A2638"/>
    <w:rsid w:val="009A26A7"/>
    <w:rsid w:val="009A2814"/>
    <w:rsid w:val="009A2866"/>
    <w:rsid w:val="009A2A2D"/>
    <w:rsid w:val="009A2B52"/>
    <w:rsid w:val="009A2C89"/>
    <w:rsid w:val="009A2C9E"/>
    <w:rsid w:val="009A2D64"/>
    <w:rsid w:val="009A2D9E"/>
    <w:rsid w:val="009A2EA0"/>
    <w:rsid w:val="009A2F0E"/>
    <w:rsid w:val="009A2F8C"/>
    <w:rsid w:val="009A3111"/>
    <w:rsid w:val="009A3145"/>
    <w:rsid w:val="009A32B0"/>
    <w:rsid w:val="009A330E"/>
    <w:rsid w:val="009A333C"/>
    <w:rsid w:val="009A3356"/>
    <w:rsid w:val="009A338E"/>
    <w:rsid w:val="009A34AE"/>
    <w:rsid w:val="009A355A"/>
    <w:rsid w:val="009A3583"/>
    <w:rsid w:val="009A3815"/>
    <w:rsid w:val="009A3853"/>
    <w:rsid w:val="009A3873"/>
    <w:rsid w:val="009A39D3"/>
    <w:rsid w:val="009A3AC9"/>
    <w:rsid w:val="009A3C24"/>
    <w:rsid w:val="009A3C4F"/>
    <w:rsid w:val="009A3CE1"/>
    <w:rsid w:val="009A3F38"/>
    <w:rsid w:val="009A3F73"/>
    <w:rsid w:val="009A3F7F"/>
    <w:rsid w:val="009A3FF0"/>
    <w:rsid w:val="009A422D"/>
    <w:rsid w:val="009A4242"/>
    <w:rsid w:val="009A42F1"/>
    <w:rsid w:val="009A4435"/>
    <w:rsid w:val="009A44DA"/>
    <w:rsid w:val="009A45BA"/>
    <w:rsid w:val="009A46B7"/>
    <w:rsid w:val="009A4878"/>
    <w:rsid w:val="009A48D9"/>
    <w:rsid w:val="009A49FC"/>
    <w:rsid w:val="009A4A76"/>
    <w:rsid w:val="009A4F10"/>
    <w:rsid w:val="009A4FAD"/>
    <w:rsid w:val="009A50D2"/>
    <w:rsid w:val="009A514A"/>
    <w:rsid w:val="009A5475"/>
    <w:rsid w:val="009A54D7"/>
    <w:rsid w:val="009A5571"/>
    <w:rsid w:val="009A5579"/>
    <w:rsid w:val="009A55ED"/>
    <w:rsid w:val="009A5669"/>
    <w:rsid w:val="009A5966"/>
    <w:rsid w:val="009A5B75"/>
    <w:rsid w:val="009A5BE8"/>
    <w:rsid w:val="009A5E5B"/>
    <w:rsid w:val="009A5FD3"/>
    <w:rsid w:val="009A613F"/>
    <w:rsid w:val="009A6141"/>
    <w:rsid w:val="009A625E"/>
    <w:rsid w:val="009A62BC"/>
    <w:rsid w:val="009A64DE"/>
    <w:rsid w:val="009A6628"/>
    <w:rsid w:val="009A66B9"/>
    <w:rsid w:val="009A66D6"/>
    <w:rsid w:val="009A67FE"/>
    <w:rsid w:val="009A6802"/>
    <w:rsid w:val="009A68E0"/>
    <w:rsid w:val="009A6964"/>
    <w:rsid w:val="009A6B28"/>
    <w:rsid w:val="009A6B6C"/>
    <w:rsid w:val="009A6FC1"/>
    <w:rsid w:val="009A70A9"/>
    <w:rsid w:val="009A7114"/>
    <w:rsid w:val="009A7223"/>
    <w:rsid w:val="009A726A"/>
    <w:rsid w:val="009A73AF"/>
    <w:rsid w:val="009A745D"/>
    <w:rsid w:val="009A76B4"/>
    <w:rsid w:val="009A7738"/>
    <w:rsid w:val="009A775A"/>
    <w:rsid w:val="009A7770"/>
    <w:rsid w:val="009A7ADA"/>
    <w:rsid w:val="009A7B93"/>
    <w:rsid w:val="009A7D8D"/>
    <w:rsid w:val="009A7F42"/>
    <w:rsid w:val="009A7FE8"/>
    <w:rsid w:val="009B003F"/>
    <w:rsid w:val="009B0089"/>
    <w:rsid w:val="009B0100"/>
    <w:rsid w:val="009B0153"/>
    <w:rsid w:val="009B01FB"/>
    <w:rsid w:val="009B0276"/>
    <w:rsid w:val="009B0299"/>
    <w:rsid w:val="009B051A"/>
    <w:rsid w:val="009B05CE"/>
    <w:rsid w:val="009B0636"/>
    <w:rsid w:val="009B0721"/>
    <w:rsid w:val="009B07EE"/>
    <w:rsid w:val="009B09A8"/>
    <w:rsid w:val="009B0B37"/>
    <w:rsid w:val="009B0C92"/>
    <w:rsid w:val="009B0D9C"/>
    <w:rsid w:val="009B0DB4"/>
    <w:rsid w:val="009B0E78"/>
    <w:rsid w:val="009B0EB0"/>
    <w:rsid w:val="009B0F42"/>
    <w:rsid w:val="009B10DA"/>
    <w:rsid w:val="009B1493"/>
    <w:rsid w:val="009B14BC"/>
    <w:rsid w:val="009B157A"/>
    <w:rsid w:val="009B163E"/>
    <w:rsid w:val="009B16EC"/>
    <w:rsid w:val="009B1983"/>
    <w:rsid w:val="009B19D2"/>
    <w:rsid w:val="009B1A94"/>
    <w:rsid w:val="009B1AC7"/>
    <w:rsid w:val="009B1B00"/>
    <w:rsid w:val="009B1BAF"/>
    <w:rsid w:val="009B1C37"/>
    <w:rsid w:val="009B1C84"/>
    <w:rsid w:val="009B1CB3"/>
    <w:rsid w:val="009B1CB9"/>
    <w:rsid w:val="009B1D21"/>
    <w:rsid w:val="009B1D7F"/>
    <w:rsid w:val="009B1EC3"/>
    <w:rsid w:val="009B1F07"/>
    <w:rsid w:val="009B21DA"/>
    <w:rsid w:val="009B21E7"/>
    <w:rsid w:val="009B223B"/>
    <w:rsid w:val="009B2303"/>
    <w:rsid w:val="009B2323"/>
    <w:rsid w:val="009B232D"/>
    <w:rsid w:val="009B255B"/>
    <w:rsid w:val="009B2661"/>
    <w:rsid w:val="009B296A"/>
    <w:rsid w:val="009B2A6A"/>
    <w:rsid w:val="009B2AE4"/>
    <w:rsid w:val="009B2B36"/>
    <w:rsid w:val="009B2B45"/>
    <w:rsid w:val="009B2B85"/>
    <w:rsid w:val="009B2C49"/>
    <w:rsid w:val="009B2D83"/>
    <w:rsid w:val="009B30E9"/>
    <w:rsid w:val="009B3219"/>
    <w:rsid w:val="009B3226"/>
    <w:rsid w:val="009B3244"/>
    <w:rsid w:val="009B33D7"/>
    <w:rsid w:val="009B3457"/>
    <w:rsid w:val="009B364C"/>
    <w:rsid w:val="009B3725"/>
    <w:rsid w:val="009B374B"/>
    <w:rsid w:val="009B377F"/>
    <w:rsid w:val="009B38F1"/>
    <w:rsid w:val="009B3960"/>
    <w:rsid w:val="009B3A4B"/>
    <w:rsid w:val="009B3B20"/>
    <w:rsid w:val="009B3BF5"/>
    <w:rsid w:val="009B3E4B"/>
    <w:rsid w:val="009B3E80"/>
    <w:rsid w:val="009B4000"/>
    <w:rsid w:val="009B416D"/>
    <w:rsid w:val="009B4185"/>
    <w:rsid w:val="009B424F"/>
    <w:rsid w:val="009B426E"/>
    <w:rsid w:val="009B430C"/>
    <w:rsid w:val="009B4565"/>
    <w:rsid w:val="009B45DE"/>
    <w:rsid w:val="009B46A5"/>
    <w:rsid w:val="009B4951"/>
    <w:rsid w:val="009B4A0E"/>
    <w:rsid w:val="009B4AEC"/>
    <w:rsid w:val="009B4BE0"/>
    <w:rsid w:val="009B4BE8"/>
    <w:rsid w:val="009B4C04"/>
    <w:rsid w:val="009B4C6C"/>
    <w:rsid w:val="009B4DAD"/>
    <w:rsid w:val="009B4F71"/>
    <w:rsid w:val="009B52C6"/>
    <w:rsid w:val="009B53BF"/>
    <w:rsid w:val="009B56F4"/>
    <w:rsid w:val="009B5861"/>
    <w:rsid w:val="009B5935"/>
    <w:rsid w:val="009B5A8A"/>
    <w:rsid w:val="009B5B8E"/>
    <w:rsid w:val="009B5C63"/>
    <w:rsid w:val="009B5C7A"/>
    <w:rsid w:val="009B5CD5"/>
    <w:rsid w:val="009B5DCE"/>
    <w:rsid w:val="009B5E08"/>
    <w:rsid w:val="009B5FB8"/>
    <w:rsid w:val="009B603E"/>
    <w:rsid w:val="009B605B"/>
    <w:rsid w:val="009B6089"/>
    <w:rsid w:val="009B633E"/>
    <w:rsid w:val="009B63B0"/>
    <w:rsid w:val="009B6401"/>
    <w:rsid w:val="009B6470"/>
    <w:rsid w:val="009B64D2"/>
    <w:rsid w:val="009B6662"/>
    <w:rsid w:val="009B6687"/>
    <w:rsid w:val="009B6762"/>
    <w:rsid w:val="009B677E"/>
    <w:rsid w:val="009B697A"/>
    <w:rsid w:val="009B6A89"/>
    <w:rsid w:val="009B6BC1"/>
    <w:rsid w:val="009B6C39"/>
    <w:rsid w:val="009B6D44"/>
    <w:rsid w:val="009B6EC4"/>
    <w:rsid w:val="009B6F73"/>
    <w:rsid w:val="009B72BA"/>
    <w:rsid w:val="009B730F"/>
    <w:rsid w:val="009B760C"/>
    <w:rsid w:val="009B7851"/>
    <w:rsid w:val="009B7A3B"/>
    <w:rsid w:val="009B7AE8"/>
    <w:rsid w:val="009B7B32"/>
    <w:rsid w:val="009B7B66"/>
    <w:rsid w:val="009B7BA4"/>
    <w:rsid w:val="009B7BFE"/>
    <w:rsid w:val="009B7CFD"/>
    <w:rsid w:val="009B7D52"/>
    <w:rsid w:val="009B7D56"/>
    <w:rsid w:val="009C0147"/>
    <w:rsid w:val="009C0493"/>
    <w:rsid w:val="009C04AE"/>
    <w:rsid w:val="009C050D"/>
    <w:rsid w:val="009C051D"/>
    <w:rsid w:val="009C0574"/>
    <w:rsid w:val="009C0595"/>
    <w:rsid w:val="009C0600"/>
    <w:rsid w:val="009C068F"/>
    <w:rsid w:val="009C0696"/>
    <w:rsid w:val="009C09BD"/>
    <w:rsid w:val="009C0BC3"/>
    <w:rsid w:val="009C0BD0"/>
    <w:rsid w:val="009C0DDF"/>
    <w:rsid w:val="009C0E75"/>
    <w:rsid w:val="009C0EB0"/>
    <w:rsid w:val="009C1050"/>
    <w:rsid w:val="009C11DA"/>
    <w:rsid w:val="009C11E4"/>
    <w:rsid w:val="009C12C9"/>
    <w:rsid w:val="009C1305"/>
    <w:rsid w:val="009C147A"/>
    <w:rsid w:val="009C147C"/>
    <w:rsid w:val="009C1481"/>
    <w:rsid w:val="009C157B"/>
    <w:rsid w:val="009C164D"/>
    <w:rsid w:val="009C1753"/>
    <w:rsid w:val="009C17F8"/>
    <w:rsid w:val="009C1835"/>
    <w:rsid w:val="009C188D"/>
    <w:rsid w:val="009C1A21"/>
    <w:rsid w:val="009C1A43"/>
    <w:rsid w:val="009C1B01"/>
    <w:rsid w:val="009C1BD3"/>
    <w:rsid w:val="009C1C21"/>
    <w:rsid w:val="009C1CB2"/>
    <w:rsid w:val="009C1CBC"/>
    <w:rsid w:val="009C1CD6"/>
    <w:rsid w:val="009C1D99"/>
    <w:rsid w:val="009C1F64"/>
    <w:rsid w:val="009C1F68"/>
    <w:rsid w:val="009C1FD4"/>
    <w:rsid w:val="009C21AB"/>
    <w:rsid w:val="009C21DD"/>
    <w:rsid w:val="009C2204"/>
    <w:rsid w:val="009C2248"/>
    <w:rsid w:val="009C2363"/>
    <w:rsid w:val="009C247F"/>
    <w:rsid w:val="009C2530"/>
    <w:rsid w:val="009C2791"/>
    <w:rsid w:val="009C27A1"/>
    <w:rsid w:val="009C2829"/>
    <w:rsid w:val="009C29F5"/>
    <w:rsid w:val="009C2A90"/>
    <w:rsid w:val="009C2C24"/>
    <w:rsid w:val="009C2C54"/>
    <w:rsid w:val="009C2E13"/>
    <w:rsid w:val="009C2EA0"/>
    <w:rsid w:val="009C2F93"/>
    <w:rsid w:val="009C3125"/>
    <w:rsid w:val="009C3174"/>
    <w:rsid w:val="009C3337"/>
    <w:rsid w:val="009C33A6"/>
    <w:rsid w:val="009C35E2"/>
    <w:rsid w:val="009C3623"/>
    <w:rsid w:val="009C376D"/>
    <w:rsid w:val="009C384B"/>
    <w:rsid w:val="009C3954"/>
    <w:rsid w:val="009C3B19"/>
    <w:rsid w:val="009C3B35"/>
    <w:rsid w:val="009C3E49"/>
    <w:rsid w:val="009C3F59"/>
    <w:rsid w:val="009C4005"/>
    <w:rsid w:val="009C4099"/>
    <w:rsid w:val="009C40D5"/>
    <w:rsid w:val="009C41C1"/>
    <w:rsid w:val="009C41DE"/>
    <w:rsid w:val="009C42E2"/>
    <w:rsid w:val="009C4320"/>
    <w:rsid w:val="009C43BA"/>
    <w:rsid w:val="009C43C2"/>
    <w:rsid w:val="009C4465"/>
    <w:rsid w:val="009C4482"/>
    <w:rsid w:val="009C44D0"/>
    <w:rsid w:val="009C4572"/>
    <w:rsid w:val="009C458C"/>
    <w:rsid w:val="009C46B6"/>
    <w:rsid w:val="009C473B"/>
    <w:rsid w:val="009C47A2"/>
    <w:rsid w:val="009C48D4"/>
    <w:rsid w:val="009C48DC"/>
    <w:rsid w:val="009C4A61"/>
    <w:rsid w:val="009C4C58"/>
    <w:rsid w:val="009C4D8D"/>
    <w:rsid w:val="009C4EB0"/>
    <w:rsid w:val="009C4F5A"/>
    <w:rsid w:val="009C5226"/>
    <w:rsid w:val="009C539D"/>
    <w:rsid w:val="009C53F5"/>
    <w:rsid w:val="009C5411"/>
    <w:rsid w:val="009C547C"/>
    <w:rsid w:val="009C5542"/>
    <w:rsid w:val="009C56EB"/>
    <w:rsid w:val="009C5828"/>
    <w:rsid w:val="009C58F8"/>
    <w:rsid w:val="009C5921"/>
    <w:rsid w:val="009C5A56"/>
    <w:rsid w:val="009C5B46"/>
    <w:rsid w:val="009C5C83"/>
    <w:rsid w:val="009C5DF1"/>
    <w:rsid w:val="009C5EF5"/>
    <w:rsid w:val="009C5F39"/>
    <w:rsid w:val="009C5FD7"/>
    <w:rsid w:val="009C6075"/>
    <w:rsid w:val="009C6105"/>
    <w:rsid w:val="009C6145"/>
    <w:rsid w:val="009C6161"/>
    <w:rsid w:val="009C6206"/>
    <w:rsid w:val="009C63CB"/>
    <w:rsid w:val="009C64D5"/>
    <w:rsid w:val="009C65A3"/>
    <w:rsid w:val="009C66AF"/>
    <w:rsid w:val="009C66E3"/>
    <w:rsid w:val="009C67CD"/>
    <w:rsid w:val="009C6A40"/>
    <w:rsid w:val="009C6C65"/>
    <w:rsid w:val="009C6D0A"/>
    <w:rsid w:val="009C6D2D"/>
    <w:rsid w:val="009C6E40"/>
    <w:rsid w:val="009C6EBD"/>
    <w:rsid w:val="009C6F5F"/>
    <w:rsid w:val="009C707E"/>
    <w:rsid w:val="009C70DF"/>
    <w:rsid w:val="009C7505"/>
    <w:rsid w:val="009C75C9"/>
    <w:rsid w:val="009C75DD"/>
    <w:rsid w:val="009C7655"/>
    <w:rsid w:val="009C772C"/>
    <w:rsid w:val="009C7784"/>
    <w:rsid w:val="009C7AB2"/>
    <w:rsid w:val="009C7AFE"/>
    <w:rsid w:val="009C7B81"/>
    <w:rsid w:val="009C7B8F"/>
    <w:rsid w:val="009C7C46"/>
    <w:rsid w:val="009C7D3D"/>
    <w:rsid w:val="009C7DA4"/>
    <w:rsid w:val="009C7DF5"/>
    <w:rsid w:val="009C7E6F"/>
    <w:rsid w:val="009C7EAF"/>
    <w:rsid w:val="009C7EE3"/>
    <w:rsid w:val="009C7F9A"/>
    <w:rsid w:val="009D015A"/>
    <w:rsid w:val="009D02AD"/>
    <w:rsid w:val="009D02CD"/>
    <w:rsid w:val="009D03E4"/>
    <w:rsid w:val="009D0517"/>
    <w:rsid w:val="009D05EB"/>
    <w:rsid w:val="009D05F1"/>
    <w:rsid w:val="009D07A5"/>
    <w:rsid w:val="009D07F5"/>
    <w:rsid w:val="009D087F"/>
    <w:rsid w:val="009D08ED"/>
    <w:rsid w:val="009D0C32"/>
    <w:rsid w:val="009D0DC0"/>
    <w:rsid w:val="009D0F74"/>
    <w:rsid w:val="009D10F8"/>
    <w:rsid w:val="009D1220"/>
    <w:rsid w:val="009D1372"/>
    <w:rsid w:val="009D13F9"/>
    <w:rsid w:val="009D14DE"/>
    <w:rsid w:val="009D17C2"/>
    <w:rsid w:val="009D1893"/>
    <w:rsid w:val="009D191F"/>
    <w:rsid w:val="009D1951"/>
    <w:rsid w:val="009D1A07"/>
    <w:rsid w:val="009D1C41"/>
    <w:rsid w:val="009D1DC7"/>
    <w:rsid w:val="009D203B"/>
    <w:rsid w:val="009D20B4"/>
    <w:rsid w:val="009D217C"/>
    <w:rsid w:val="009D2333"/>
    <w:rsid w:val="009D23B9"/>
    <w:rsid w:val="009D250C"/>
    <w:rsid w:val="009D25AB"/>
    <w:rsid w:val="009D2683"/>
    <w:rsid w:val="009D26CA"/>
    <w:rsid w:val="009D271A"/>
    <w:rsid w:val="009D27B3"/>
    <w:rsid w:val="009D29AE"/>
    <w:rsid w:val="009D2A5E"/>
    <w:rsid w:val="009D2AA5"/>
    <w:rsid w:val="009D2BBC"/>
    <w:rsid w:val="009D2CDE"/>
    <w:rsid w:val="009D2CEC"/>
    <w:rsid w:val="009D2DB8"/>
    <w:rsid w:val="009D2EED"/>
    <w:rsid w:val="009D3016"/>
    <w:rsid w:val="009D3123"/>
    <w:rsid w:val="009D31AA"/>
    <w:rsid w:val="009D31D1"/>
    <w:rsid w:val="009D3455"/>
    <w:rsid w:val="009D3481"/>
    <w:rsid w:val="009D3560"/>
    <w:rsid w:val="009D3589"/>
    <w:rsid w:val="009D36D7"/>
    <w:rsid w:val="009D39A1"/>
    <w:rsid w:val="009D3A12"/>
    <w:rsid w:val="009D3A3C"/>
    <w:rsid w:val="009D3AC4"/>
    <w:rsid w:val="009D3B98"/>
    <w:rsid w:val="009D404E"/>
    <w:rsid w:val="009D40B2"/>
    <w:rsid w:val="009D4300"/>
    <w:rsid w:val="009D4307"/>
    <w:rsid w:val="009D4315"/>
    <w:rsid w:val="009D4537"/>
    <w:rsid w:val="009D463D"/>
    <w:rsid w:val="009D4640"/>
    <w:rsid w:val="009D4A70"/>
    <w:rsid w:val="009D4D87"/>
    <w:rsid w:val="009D4D9C"/>
    <w:rsid w:val="009D4DDA"/>
    <w:rsid w:val="009D4E39"/>
    <w:rsid w:val="009D4ECC"/>
    <w:rsid w:val="009D4FCF"/>
    <w:rsid w:val="009D52DA"/>
    <w:rsid w:val="009D53AF"/>
    <w:rsid w:val="009D5521"/>
    <w:rsid w:val="009D558E"/>
    <w:rsid w:val="009D588F"/>
    <w:rsid w:val="009D5906"/>
    <w:rsid w:val="009D5C90"/>
    <w:rsid w:val="009D5C99"/>
    <w:rsid w:val="009D5E4F"/>
    <w:rsid w:val="009D5FC9"/>
    <w:rsid w:val="009D603A"/>
    <w:rsid w:val="009D604B"/>
    <w:rsid w:val="009D60A5"/>
    <w:rsid w:val="009D61B8"/>
    <w:rsid w:val="009D625F"/>
    <w:rsid w:val="009D627C"/>
    <w:rsid w:val="009D62B3"/>
    <w:rsid w:val="009D62DC"/>
    <w:rsid w:val="009D644F"/>
    <w:rsid w:val="009D65A9"/>
    <w:rsid w:val="009D66F4"/>
    <w:rsid w:val="009D694A"/>
    <w:rsid w:val="009D6B90"/>
    <w:rsid w:val="009D6BFF"/>
    <w:rsid w:val="009D6C52"/>
    <w:rsid w:val="009D6CC1"/>
    <w:rsid w:val="009D6F8B"/>
    <w:rsid w:val="009D6FFF"/>
    <w:rsid w:val="009D716B"/>
    <w:rsid w:val="009D733E"/>
    <w:rsid w:val="009D7571"/>
    <w:rsid w:val="009D75FA"/>
    <w:rsid w:val="009D79F7"/>
    <w:rsid w:val="009D7A2D"/>
    <w:rsid w:val="009D7B6B"/>
    <w:rsid w:val="009D7B77"/>
    <w:rsid w:val="009D7CDD"/>
    <w:rsid w:val="009D7E64"/>
    <w:rsid w:val="009D7E73"/>
    <w:rsid w:val="009E0141"/>
    <w:rsid w:val="009E014B"/>
    <w:rsid w:val="009E0155"/>
    <w:rsid w:val="009E0353"/>
    <w:rsid w:val="009E0545"/>
    <w:rsid w:val="009E06BB"/>
    <w:rsid w:val="009E07F6"/>
    <w:rsid w:val="009E081B"/>
    <w:rsid w:val="009E0A4C"/>
    <w:rsid w:val="009E0B71"/>
    <w:rsid w:val="009E0C96"/>
    <w:rsid w:val="009E0D6E"/>
    <w:rsid w:val="009E0F99"/>
    <w:rsid w:val="009E104B"/>
    <w:rsid w:val="009E1087"/>
    <w:rsid w:val="009E1112"/>
    <w:rsid w:val="009E120D"/>
    <w:rsid w:val="009E1221"/>
    <w:rsid w:val="009E1328"/>
    <w:rsid w:val="009E150B"/>
    <w:rsid w:val="009E15EF"/>
    <w:rsid w:val="009E17BB"/>
    <w:rsid w:val="009E1806"/>
    <w:rsid w:val="009E1808"/>
    <w:rsid w:val="009E185D"/>
    <w:rsid w:val="009E18EC"/>
    <w:rsid w:val="009E1902"/>
    <w:rsid w:val="009E197F"/>
    <w:rsid w:val="009E19DB"/>
    <w:rsid w:val="009E1B06"/>
    <w:rsid w:val="009E1B09"/>
    <w:rsid w:val="009E1B32"/>
    <w:rsid w:val="009E1C35"/>
    <w:rsid w:val="009E1E2D"/>
    <w:rsid w:val="009E1EEE"/>
    <w:rsid w:val="009E20E3"/>
    <w:rsid w:val="009E20F0"/>
    <w:rsid w:val="009E2248"/>
    <w:rsid w:val="009E22E2"/>
    <w:rsid w:val="009E2514"/>
    <w:rsid w:val="009E25B9"/>
    <w:rsid w:val="009E25FD"/>
    <w:rsid w:val="009E26BA"/>
    <w:rsid w:val="009E2717"/>
    <w:rsid w:val="009E2A62"/>
    <w:rsid w:val="009E2A6B"/>
    <w:rsid w:val="009E2BC3"/>
    <w:rsid w:val="009E2BEE"/>
    <w:rsid w:val="009E2CE8"/>
    <w:rsid w:val="009E2D90"/>
    <w:rsid w:val="009E2D9E"/>
    <w:rsid w:val="009E2E28"/>
    <w:rsid w:val="009E2EC6"/>
    <w:rsid w:val="009E2F1A"/>
    <w:rsid w:val="009E3040"/>
    <w:rsid w:val="009E3096"/>
    <w:rsid w:val="009E32E2"/>
    <w:rsid w:val="009E331F"/>
    <w:rsid w:val="009E342B"/>
    <w:rsid w:val="009E3539"/>
    <w:rsid w:val="009E3565"/>
    <w:rsid w:val="009E3718"/>
    <w:rsid w:val="009E3957"/>
    <w:rsid w:val="009E3BE8"/>
    <w:rsid w:val="009E3D5F"/>
    <w:rsid w:val="009E3EE5"/>
    <w:rsid w:val="009E3F6D"/>
    <w:rsid w:val="009E3FFA"/>
    <w:rsid w:val="009E400F"/>
    <w:rsid w:val="009E430D"/>
    <w:rsid w:val="009E4421"/>
    <w:rsid w:val="009E44C3"/>
    <w:rsid w:val="009E45D6"/>
    <w:rsid w:val="009E46E0"/>
    <w:rsid w:val="009E47C3"/>
    <w:rsid w:val="009E4844"/>
    <w:rsid w:val="009E49BE"/>
    <w:rsid w:val="009E4AB0"/>
    <w:rsid w:val="009E4AF8"/>
    <w:rsid w:val="009E4F08"/>
    <w:rsid w:val="009E4FE8"/>
    <w:rsid w:val="009E51B8"/>
    <w:rsid w:val="009E5390"/>
    <w:rsid w:val="009E544B"/>
    <w:rsid w:val="009E548F"/>
    <w:rsid w:val="009E5750"/>
    <w:rsid w:val="009E5AE7"/>
    <w:rsid w:val="009E5B46"/>
    <w:rsid w:val="009E5D5D"/>
    <w:rsid w:val="009E5E21"/>
    <w:rsid w:val="009E5EDD"/>
    <w:rsid w:val="009E5F63"/>
    <w:rsid w:val="009E6113"/>
    <w:rsid w:val="009E624B"/>
    <w:rsid w:val="009E649B"/>
    <w:rsid w:val="009E6557"/>
    <w:rsid w:val="009E67C5"/>
    <w:rsid w:val="009E67D4"/>
    <w:rsid w:val="009E6813"/>
    <w:rsid w:val="009E6850"/>
    <w:rsid w:val="009E6A03"/>
    <w:rsid w:val="009E6A74"/>
    <w:rsid w:val="009E6BD3"/>
    <w:rsid w:val="009E6D12"/>
    <w:rsid w:val="009E6DC3"/>
    <w:rsid w:val="009E6DF1"/>
    <w:rsid w:val="009E6EC1"/>
    <w:rsid w:val="009E6F11"/>
    <w:rsid w:val="009E6F65"/>
    <w:rsid w:val="009E6FD1"/>
    <w:rsid w:val="009E70ED"/>
    <w:rsid w:val="009E7201"/>
    <w:rsid w:val="009E72B6"/>
    <w:rsid w:val="009E735A"/>
    <w:rsid w:val="009E738A"/>
    <w:rsid w:val="009E7522"/>
    <w:rsid w:val="009E7651"/>
    <w:rsid w:val="009E7856"/>
    <w:rsid w:val="009E7A80"/>
    <w:rsid w:val="009E7B2C"/>
    <w:rsid w:val="009E7D0A"/>
    <w:rsid w:val="009E7D2C"/>
    <w:rsid w:val="009E7DED"/>
    <w:rsid w:val="009E7EA0"/>
    <w:rsid w:val="009F00EB"/>
    <w:rsid w:val="009F0123"/>
    <w:rsid w:val="009F0124"/>
    <w:rsid w:val="009F017F"/>
    <w:rsid w:val="009F019A"/>
    <w:rsid w:val="009F02A4"/>
    <w:rsid w:val="009F045D"/>
    <w:rsid w:val="009F04A6"/>
    <w:rsid w:val="009F04D5"/>
    <w:rsid w:val="009F0528"/>
    <w:rsid w:val="009F077F"/>
    <w:rsid w:val="009F079E"/>
    <w:rsid w:val="009F08A6"/>
    <w:rsid w:val="009F08F7"/>
    <w:rsid w:val="009F09F4"/>
    <w:rsid w:val="009F0A7D"/>
    <w:rsid w:val="009F0D9E"/>
    <w:rsid w:val="009F1082"/>
    <w:rsid w:val="009F1088"/>
    <w:rsid w:val="009F14C5"/>
    <w:rsid w:val="009F184D"/>
    <w:rsid w:val="009F189D"/>
    <w:rsid w:val="009F18A8"/>
    <w:rsid w:val="009F1A41"/>
    <w:rsid w:val="009F1AB6"/>
    <w:rsid w:val="009F1B24"/>
    <w:rsid w:val="009F1B49"/>
    <w:rsid w:val="009F1BEB"/>
    <w:rsid w:val="009F1CB1"/>
    <w:rsid w:val="009F1CBE"/>
    <w:rsid w:val="009F1DC1"/>
    <w:rsid w:val="009F1E2E"/>
    <w:rsid w:val="009F1F8A"/>
    <w:rsid w:val="009F2006"/>
    <w:rsid w:val="009F212C"/>
    <w:rsid w:val="009F25B7"/>
    <w:rsid w:val="009F25C4"/>
    <w:rsid w:val="009F264B"/>
    <w:rsid w:val="009F26D8"/>
    <w:rsid w:val="009F2707"/>
    <w:rsid w:val="009F2E77"/>
    <w:rsid w:val="009F2FF1"/>
    <w:rsid w:val="009F30C1"/>
    <w:rsid w:val="009F3120"/>
    <w:rsid w:val="009F318C"/>
    <w:rsid w:val="009F326C"/>
    <w:rsid w:val="009F3402"/>
    <w:rsid w:val="009F34E1"/>
    <w:rsid w:val="009F35D9"/>
    <w:rsid w:val="009F364E"/>
    <w:rsid w:val="009F36D1"/>
    <w:rsid w:val="009F3846"/>
    <w:rsid w:val="009F3904"/>
    <w:rsid w:val="009F3B51"/>
    <w:rsid w:val="009F3B81"/>
    <w:rsid w:val="009F3BFB"/>
    <w:rsid w:val="009F3D66"/>
    <w:rsid w:val="009F3DEC"/>
    <w:rsid w:val="009F3E4A"/>
    <w:rsid w:val="009F3EC2"/>
    <w:rsid w:val="009F3FDC"/>
    <w:rsid w:val="009F3FE8"/>
    <w:rsid w:val="009F41B5"/>
    <w:rsid w:val="009F43DD"/>
    <w:rsid w:val="009F4414"/>
    <w:rsid w:val="009F4434"/>
    <w:rsid w:val="009F443F"/>
    <w:rsid w:val="009F45BF"/>
    <w:rsid w:val="009F4600"/>
    <w:rsid w:val="009F47C1"/>
    <w:rsid w:val="009F4804"/>
    <w:rsid w:val="009F48E9"/>
    <w:rsid w:val="009F4937"/>
    <w:rsid w:val="009F49C6"/>
    <w:rsid w:val="009F4A00"/>
    <w:rsid w:val="009F4A5F"/>
    <w:rsid w:val="009F4B8A"/>
    <w:rsid w:val="009F4D5E"/>
    <w:rsid w:val="009F4DE7"/>
    <w:rsid w:val="009F4E7B"/>
    <w:rsid w:val="009F5164"/>
    <w:rsid w:val="009F52EC"/>
    <w:rsid w:val="009F531E"/>
    <w:rsid w:val="009F57E7"/>
    <w:rsid w:val="009F5803"/>
    <w:rsid w:val="009F5A96"/>
    <w:rsid w:val="009F5AD1"/>
    <w:rsid w:val="009F5B18"/>
    <w:rsid w:val="009F5BEE"/>
    <w:rsid w:val="009F5C9C"/>
    <w:rsid w:val="009F5DBE"/>
    <w:rsid w:val="009F5DFB"/>
    <w:rsid w:val="009F5FA6"/>
    <w:rsid w:val="009F629F"/>
    <w:rsid w:val="009F63DD"/>
    <w:rsid w:val="009F647A"/>
    <w:rsid w:val="009F661B"/>
    <w:rsid w:val="009F6985"/>
    <w:rsid w:val="009F69E7"/>
    <w:rsid w:val="009F69E8"/>
    <w:rsid w:val="009F6AE2"/>
    <w:rsid w:val="009F6C0A"/>
    <w:rsid w:val="009F6C23"/>
    <w:rsid w:val="009F6D07"/>
    <w:rsid w:val="009F6D3B"/>
    <w:rsid w:val="009F6F64"/>
    <w:rsid w:val="009F6FC5"/>
    <w:rsid w:val="009F7020"/>
    <w:rsid w:val="009F70BD"/>
    <w:rsid w:val="009F731A"/>
    <w:rsid w:val="009F7354"/>
    <w:rsid w:val="009F745B"/>
    <w:rsid w:val="009F760F"/>
    <w:rsid w:val="009F7840"/>
    <w:rsid w:val="009F7984"/>
    <w:rsid w:val="009F79E8"/>
    <w:rsid w:val="009F7A19"/>
    <w:rsid w:val="009F7ACE"/>
    <w:rsid w:val="009F7AE0"/>
    <w:rsid w:val="009F7BC8"/>
    <w:rsid w:val="009F7BDB"/>
    <w:rsid w:val="009F7C11"/>
    <w:rsid w:val="009F7C6A"/>
    <w:rsid w:val="009F7CF7"/>
    <w:rsid w:val="009F7DD0"/>
    <w:rsid w:val="009F7E96"/>
    <w:rsid w:val="009F7F8C"/>
    <w:rsid w:val="00A000A7"/>
    <w:rsid w:val="00A0018C"/>
    <w:rsid w:val="00A00591"/>
    <w:rsid w:val="00A00721"/>
    <w:rsid w:val="00A00A5A"/>
    <w:rsid w:val="00A00B48"/>
    <w:rsid w:val="00A00BCB"/>
    <w:rsid w:val="00A00DEC"/>
    <w:rsid w:val="00A01021"/>
    <w:rsid w:val="00A0122F"/>
    <w:rsid w:val="00A013A6"/>
    <w:rsid w:val="00A0145C"/>
    <w:rsid w:val="00A01477"/>
    <w:rsid w:val="00A01501"/>
    <w:rsid w:val="00A01544"/>
    <w:rsid w:val="00A0158B"/>
    <w:rsid w:val="00A016C4"/>
    <w:rsid w:val="00A01960"/>
    <w:rsid w:val="00A01971"/>
    <w:rsid w:val="00A01A20"/>
    <w:rsid w:val="00A01ADC"/>
    <w:rsid w:val="00A01C3B"/>
    <w:rsid w:val="00A01D80"/>
    <w:rsid w:val="00A020D8"/>
    <w:rsid w:val="00A0229E"/>
    <w:rsid w:val="00A023B8"/>
    <w:rsid w:val="00A0248E"/>
    <w:rsid w:val="00A024C3"/>
    <w:rsid w:val="00A02511"/>
    <w:rsid w:val="00A0274D"/>
    <w:rsid w:val="00A0279A"/>
    <w:rsid w:val="00A02D56"/>
    <w:rsid w:val="00A02DD3"/>
    <w:rsid w:val="00A02E52"/>
    <w:rsid w:val="00A02EA6"/>
    <w:rsid w:val="00A0311A"/>
    <w:rsid w:val="00A03160"/>
    <w:rsid w:val="00A0316B"/>
    <w:rsid w:val="00A03432"/>
    <w:rsid w:val="00A03627"/>
    <w:rsid w:val="00A03667"/>
    <w:rsid w:val="00A03668"/>
    <w:rsid w:val="00A0367B"/>
    <w:rsid w:val="00A03689"/>
    <w:rsid w:val="00A036A7"/>
    <w:rsid w:val="00A03717"/>
    <w:rsid w:val="00A03735"/>
    <w:rsid w:val="00A037B7"/>
    <w:rsid w:val="00A03A44"/>
    <w:rsid w:val="00A03AAE"/>
    <w:rsid w:val="00A03B7A"/>
    <w:rsid w:val="00A03D67"/>
    <w:rsid w:val="00A03DE1"/>
    <w:rsid w:val="00A03FE6"/>
    <w:rsid w:val="00A041DA"/>
    <w:rsid w:val="00A041F4"/>
    <w:rsid w:val="00A04362"/>
    <w:rsid w:val="00A04412"/>
    <w:rsid w:val="00A04583"/>
    <w:rsid w:val="00A045AB"/>
    <w:rsid w:val="00A04766"/>
    <w:rsid w:val="00A04789"/>
    <w:rsid w:val="00A0492F"/>
    <w:rsid w:val="00A04A09"/>
    <w:rsid w:val="00A04A3C"/>
    <w:rsid w:val="00A04B82"/>
    <w:rsid w:val="00A04C50"/>
    <w:rsid w:val="00A04E4B"/>
    <w:rsid w:val="00A05097"/>
    <w:rsid w:val="00A0551B"/>
    <w:rsid w:val="00A05564"/>
    <w:rsid w:val="00A05582"/>
    <w:rsid w:val="00A0562E"/>
    <w:rsid w:val="00A05635"/>
    <w:rsid w:val="00A05735"/>
    <w:rsid w:val="00A05839"/>
    <w:rsid w:val="00A05967"/>
    <w:rsid w:val="00A05A87"/>
    <w:rsid w:val="00A05D49"/>
    <w:rsid w:val="00A05F21"/>
    <w:rsid w:val="00A0614C"/>
    <w:rsid w:val="00A06167"/>
    <w:rsid w:val="00A062B6"/>
    <w:rsid w:val="00A06352"/>
    <w:rsid w:val="00A06471"/>
    <w:rsid w:val="00A064B3"/>
    <w:rsid w:val="00A0654B"/>
    <w:rsid w:val="00A066F0"/>
    <w:rsid w:val="00A06862"/>
    <w:rsid w:val="00A068CC"/>
    <w:rsid w:val="00A068F2"/>
    <w:rsid w:val="00A06963"/>
    <w:rsid w:val="00A0698D"/>
    <w:rsid w:val="00A06A1E"/>
    <w:rsid w:val="00A06D79"/>
    <w:rsid w:val="00A06F06"/>
    <w:rsid w:val="00A07171"/>
    <w:rsid w:val="00A071BA"/>
    <w:rsid w:val="00A071CA"/>
    <w:rsid w:val="00A073B5"/>
    <w:rsid w:val="00A075BC"/>
    <w:rsid w:val="00A075D1"/>
    <w:rsid w:val="00A075F9"/>
    <w:rsid w:val="00A076DD"/>
    <w:rsid w:val="00A076EC"/>
    <w:rsid w:val="00A077E1"/>
    <w:rsid w:val="00A07919"/>
    <w:rsid w:val="00A0791E"/>
    <w:rsid w:val="00A07951"/>
    <w:rsid w:val="00A07A78"/>
    <w:rsid w:val="00A07B10"/>
    <w:rsid w:val="00A07B46"/>
    <w:rsid w:val="00A07C59"/>
    <w:rsid w:val="00A07D95"/>
    <w:rsid w:val="00A07F27"/>
    <w:rsid w:val="00A07FAB"/>
    <w:rsid w:val="00A10111"/>
    <w:rsid w:val="00A101C2"/>
    <w:rsid w:val="00A10239"/>
    <w:rsid w:val="00A104E7"/>
    <w:rsid w:val="00A104EA"/>
    <w:rsid w:val="00A105A1"/>
    <w:rsid w:val="00A10764"/>
    <w:rsid w:val="00A10807"/>
    <w:rsid w:val="00A108C6"/>
    <w:rsid w:val="00A10CDA"/>
    <w:rsid w:val="00A10CE9"/>
    <w:rsid w:val="00A10D6B"/>
    <w:rsid w:val="00A10EC2"/>
    <w:rsid w:val="00A10F3F"/>
    <w:rsid w:val="00A10F7D"/>
    <w:rsid w:val="00A11032"/>
    <w:rsid w:val="00A11069"/>
    <w:rsid w:val="00A11259"/>
    <w:rsid w:val="00A11456"/>
    <w:rsid w:val="00A11604"/>
    <w:rsid w:val="00A1178A"/>
    <w:rsid w:val="00A1178B"/>
    <w:rsid w:val="00A11849"/>
    <w:rsid w:val="00A119E0"/>
    <w:rsid w:val="00A11B17"/>
    <w:rsid w:val="00A11B34"/>
    <w:rsid w:val="00A11B48"/>
    <w:rsid w:val="00A11D1D"/>
    <w:rsid w:val="00A11DD7"/>
    <w:rsid w:val="00A12098"/>
    <w:rsid w:val="00A120EF"/>
    <w:rsid w:val="00A12145"/>
    <w:rsid w:val="00A121C0"/>
    <w:rsid w:val="00A121E1"/>
    <w:rsid w:val="00A121F0"/>
    <w:rsid w:val="00A12307"/>
    <w:rsid w:val="00A124A7"/>
    <w:rsid w:val="00A12659"/>
    <w:rsid w:val="00A12742"/>
    <w:rsid w:val="00A127D2"/>
    <w:rsid w:val="00A127EC"/>
    <w:rsid w:val="00A12913"/>
    <w:rsid w:val="00A12A2F"/>
    <w:rsid w:val="00A12BA3"/>
    <w:rsid w:val="00A12C34"/>
    <w:rsid w:val="00A12DDF"/>
    <w:rsid w:val="00A13065"/>
    <w:rsid w:val="00A13299"/>
    <w:rsid w:val="00A13325"/>
    <w:rsid w:val="00A133B7"/>
    <w:rsid w:val="00A133DB"/>
    <w:rsid w:val="00A133F1"/>
    <w:rsid w:val="00A13780"/>
    <w:rsid w:val="00A1380C"/>
    <w:rsid w:val="00A13829"/>
    <w:rsid w:val="00A13983"/>
    <w:rsid w:val="00A13A0A"/>
    <w:rsid w:val="00A13ABC"/>
    <w:rsid w:val="00A13B51"/>
    <w:rsid w:val="00A13C98"/>
    <w:rsid w:val="00A13D1F"/>
    <w:rsid w:val="00A13DB6"/>
    <w:rsid w:val="00A13E5C"/>
    <w:rsid w:val="00A14000"/>
    <w:rsid w:val="00A14073"/>
    <w:rsid w:val="00A14158"/>
    <w:rsid w:val="00A14180"/>
    <w:rsid w:val="00A14262"/>
    <w:rsid w:val="00A14375"/>
    <w:rsid w:val="00A1438C"/>
    <w:rsid w:val="00A14433"/>
    <w:rsid w:val="00A1446C"/>
    <w:rsid w:val="00A144A6"/>
    <w:rsid w:val="00A1472C"/>
    <w:rsid w:val="00A1476D"/>
    <w:rsid w:val="00A148A9"/>
    <w:rsid w:val="00A148BD"/>
    <w:rsid w:val="00A14E0A"/>
    <w:rsid w:val="00A14FA1"/>
    <w:rsid w:val="00A1502C"/>
    <w:rsid w:val="00A150D4"/>
    <w:rsid w:val="00A150E7"/>
    <w:rsid w:val="00A1515F"/>
    <w:rsid w:val="00A15171"/>
    <w:rsid w:val="00A151B1"/>
    <w:rsid w:val="00A152BD"/>
    <w:rsid w:val="00A1545B"/>
    <w:rsid w:val="00A155A1"/>
    <w:rsid w:val="00A15617"/>
    <w:rsid w:val="00A1568F"/>
    <w:rsid w:val="00A157CB"/>
    <w:rsid w:val="00A15883"/>
    <w:rsid w:val="00A1590A"/>
    <w:rsid w:val="00A15A14"/>
    <w:rsid w:val="00A15B4C"/>
    <w:rsid w:val="00A15C1D"/>
    <w:rsid w:val="00A15C86"/>
    <w:rsid w:val="00A15DB3"/>
    <w:rsid w:val="00A15DBA"/>
    <w:rsid w:val="00A15EB8"/>
    <w:rsid w:val="00A15FDA"/>
    <w:rsid w:val="00A162DA"/>
    <w:rsid w:val="00A1677F"/>
    <w:rsid w:val="00A168AD"/>
    <w:rsid w:val="00A168CC"/>
    <w:rsid w:val="00A168F5"/>
    <w:rsid w:val="00A16AA4"/>
    <w:rsid w:val="00A16BC2"/>
    <w:rsid w:val="00A16D90"/>
    <w:rsid w:val="00A16DF2"/>
    <w:rsid w:val="00A16E4F"/>
    <w:rsid w:val="00A16F03"/>
    <w:rsid w:val="00A1700A"/>
    <w:rsid w:val="00A1721A"/>
    <w:rsid w:val="00A17564"/>
    <w:rsid w:val="00A176F0"/>
    <w:rsid w:val="00A17813"/>
    <w:rsid w:val="00A1782C"/>
    <w:rsid w:val="00A17A21"/>
    <w:rsid w:val="00A17A25"/>
    <w:rsid w:val="00A17BA0"/>
    <w:rsid w:val="00A17C2F"/>
    <w:rsid w:val="00A17FF3"/>
    <w:rsid w:val="00A20099"/>
    <w:rsid w:val="00A200E4"/>
    <w:rsid w:val="00A20139"/>
    <w:rsid w:val="00A202D9"/>
    <w:rsid w:val="00A20420"/>
    <w:rsid w:val="00A206E3"/>
    <w:rsid w:val="00A20741"/>
    <w:rsid w:val="00A20D1D"/>
    <w:rsid w:val="00A20EB7"/>
    <w:rsid w:val="00A20F50"/>
    <w:rsid w:val="00A21141"/>
    <w:rsid w:val="00A211C8"/>
    <w:rsid w:val="00A211F7"/>
    <w:rsid w:val="00A2128F"/>
    <w:rsid w:val="00A2139F"/>
    <w:rsid w:val="00A21611"/>
    <w:rsid w:val="00A216B5"/>
    <w:rsid w:val="00A2170A"/>
    <w:rsid w:val="00A2172C"/>
    <w:rsid w:val="00A219B0"/>
    <w:rsid w:val="00A219EF"/>
    <w:rsid w:val="00A21A46"/>
    <w:rsid w:val="00A21DC7"/>
    <w:rsid w:val="00A21FC4"/>
    <w:rsid w:val="00A22043"/>
    <w:rsid w:val="00A22180"/>
    <w:rsid w:val="00A223AB"/>
    <w:rsid w:val="00A223B3"/>
    <w:rsid w:val="00A223EF"/>
    <w:rsid w:val="00A224F8"/>
    <w:rsid w:val="00A2256D"/>
    <w:rsid w:val="00A22581"/>
    <w:rsid w:val="00A22797"/>
    <w:rsid w:val="00A2282B"/>
    <w:rsid w:val="00A228D4"/>
    <w:rsid w:val="00A22979"/>
    <w:rsid w:val="00A229E0"/>
    <w:rsid w:val="00A22E15"/>
    <w:rsid w:val="00A22E37"/>
    <w:rsid w:val="00A22E68"/>
    <w:rsid w:val="00A22FF4"/>
    <w:rsid w:val="00A23023"/>
    <w:rsid w:val="00A23358"/>
    <w:rsid w:val="00A23423"/>
    <w:rsid w:val="00A2346B"/>
    <w:rsid w:val="00A23596"/>
    <w:rsid w:val="00A23816"/>
    <w:rsid w:val="00A239B7"/>
    <w:rsid w:val="00A239E0"/>
    <w:rsid w:val="00A23ACA"/>
    <w:rsid w:val="00A23C11"/>
    <w:rsid w:val="00A23C30"/>
    <w:rsid w:val="00A23D83"/>
    <w:rsid w:val="00A245BF"/>
    <w:rsid w:val="00A246CF"/>
    <w:rsid w:val="00A24934"/>
    <w:rsid w:val="00A24A77"/>
    <w:rsid w:val="00A24AA1"/>
    <w:rsid w:val="00A24F3C"/>
    <w:rsid w:val="00A250D6"/>
    <w:rsid w:val="00A251C4"/>
    <w:rsid w:val="00A25210"/>
    <w:rsid w:val="00A25280"/>
    <w:rsid w:val="00A256E7"/>
    <w:rsid w:val="00A2575D"/>
    <w:rsid w:val="00A2577E"/>
    <w:rsid w:val="00A257A9"/>
    <w:rsid w:val="00A258A9"/>
    <w:rsid w:val="00A2597F"/>
    <w:rsid w:val="00A259BE"/>
    <w:rsid w:val="00A25A03"/>
    <w:rsid w:val="00A25B74"/>
    <w:rsid w:val="00A25CD1"/>
    <w:rsid w:val="00A25D56"/>
    <w:rsid w:val="00A25F52"/>
    <w:rsid w:val="00A260EC"/>
    <w:rsid w:val="00A26127"/>
    <w:rsid w:val="00A261F6"/>
    <w:rsid w:val="00A263C9"/>
    <w:rsid w:val="00A265E8"/>
    <w:rsid w:val="00A267BC"/>
    <w:rsid w:val="00A267F4"/>
    <w:rsid w:val="00A269BD"/>
    <w:rsid w:val="00A26BFF"/>
    <w:rsid w:val="00A26DEF"/>
    <w:rsid w:val="00A26F7A"/>
    <w:rsid w:val="00A27027"/>
    <w:rsid w:val="00A2709E"/>
    <w:rsid w:val="00A27368"/>
    <w:rsid w:val="00A27750"/>
    <w:rsid w:val="00A277B0"/>
    <w:rsid w:val="00A27E06"/>
    <w:rsid w:val="00A27FAB"/>
    <w:rsid w:val="00A30057"/>
    <w:rsid w:val="00A30156"/>
    <w:rsid w:val="00A301A2"/>
    <w:rsid w:val="00A3038D"/>
    <w:rsid w:val="00A3055C"/>
    <w:rsid w:val="00A30664"/>
    <w:rsid w:val="00A306B4"/>
    <w:rsid w:val="00A30747"/>
    <w:rsid w:val="00A30A7D"/>
    <w:rsid w:val="00A30A8C"/>
    <w:rsid w:val="00A30B55"/>
    <w:rsid w:val="00A30C37"/>
    <w:rsid w:val="00A30D42"/>
    <w:rsid w:val="00A30D75"/>
    <w:rsid w:val="00A30D78"/>
    <w:rsid w:val="00A30F49"/>
    <w:rsid w:val="00A3124B"/>
    <w:rsid w:val="00A314D8"/>
    <w:rsid w:val="00A31708"/>
    <w:rsid w:val="00A31731"/>
    <w:rsid w:val="00A31745"/>
    <w:rsid w:val="00A31A4D"/>
    <w:rsid w:val="00A31A65"/>
    <w:rsid w:val="00A31A9D"/>
    <w:rsid w:val="00A31BCD"/>
    <w:rsid w:val="00A31C95"/>
    <w:rsid w:val="00A31C96"/>
    <w:rsid w:val="00A31CB9"/>
    <w:rsid w:val="00A31E60"/>
    <w:rsid w:val="00A31E7D"/>
    <w:rsid w:val="00A31EA6"/>
    <w:rsid w:val="00A31EFB"/>
    <w:rsid w:val="00A321BB"/>
    <w:rsid w:val="00A3222B"/>
    <w:rsid w:val="00A322F2"/>
    <w:rsid w:val="00A32339"/>
    <w:rsid w:val="00A32340"/>
    <w:rsid w:val="00A3235A"/>
    <w:rsid w:val="00A32442"/>
    <w:rsid w:val="00A32761"/>
    <w:rsid w:val="00A32946"/>
    <w:rsid w:val="00A329B0"/>
    <w:rsid w:val="00A32A13"/>
    <w:rsid w:val="00A32D36"/>
    <w:rsid w:val="00A32DF4"/>
    <w:rsid w:val="00A32F2F"/>
    <w:rsid w:val="00A32F5A"/>
    <w:rsid w:val="00A3305E"/>
    <w:rsid w:val="00A33138"/>
    <w:rsid w:val="00A3333C"/>
    <w:rsid w:val="00A334A0"/>
    <w:rsid w:val="00A33716"/>
    <w:rsid w:val="00A33B02"/>
    <w:rsid w:val="00A33B9E"/>
    <w:rsid w:val="00A33BCE"/>
    <w:rsid w:val="00A33C96"/>
    <w:rsid w:val="00A33E2D"/>
    <w:rsid w:val="00A34014"/>
    <w:rsid w:val="00A3402F"/>
    <w:rsid w:val="00A34247"/>
    <w:rsid w:val="00A34525"/>
    <w:rsid w:val="00A3456B"/>
    <w:rsid w:val="00A34584"/>
    <w:rsid w:val="00A3459A"/>
    <w:rsid w:val="00A3466A"/>
    <w:rsid w:val="00A34682"/>
    <w:rsid w:val="00A348EA"/>
    <w:rsid w:val="00A34A6D"/>
    <w:rsid w:val="00A34B0C"/>
    <w:rsid w:val="00A34BBE"/>
    <w:rsid w:val="00A34E4D"/>
    <w:rsid w:val="00A34F70"/>
    <w:rsid w:val="00A34FAF"/>
    <w:rsid w:val="00A35038"/>
    <w:rsid w:val="00A35090"/>
    <w:rsid w:val="00A35151"/>
    <w:rsid w:val="00A35206"/>
    <w:rsid w:val="00A352B0"/>
    <w:rsid w:val="00A354AF"/>
    <w:rsid w:val="00A3551E"/>
    <w:rsid w:val="00A355EF"/>
    <w:rsid w:val="00A3567F"/>
    <w:rsid w:val="00A356E0"/>
    <w:rsid w:val="00A358BC"/>
    <w:rsid w:val="00A3592D"/>
    <w:rsid w:val="00A3595C"/>
    <w:rsid w:val="00A35A33"/>
    <w:rsid w:val="00A35D07"/>
    <w:rsid w:val="00A35D98"/>
    <w:rsid w:val="00A360B1"/>
    <w:rsid w:val="00A360B9"/>
    <w:rsid w:val="00A361B1"/>
    <w:rsid w:val="00A361E6"/>
    <w:rsid w:val="00A36355"/>
    <w:rsid w:val="00A3642B"/>
    <w:rsid w:val="00A364EC"/>
    <w:rsid w:val="00A36619"/>
    <w:rsid w:val="00A366FB"/>
    <w:rsid w:val="00A36704"/>
    <w:rsid w:val="00A36750"/>
    <w:rsid w:val="00A368C2"/>
    <w:rsid w:val="00A36F65"/>
    <w:rsid w:val="00A37041"/>
    <w:rsid w:val="00A37057"/>
    <w:rsid w:val="00A370CA"/>
    <w:rsid w:val="00A371E4"/>
    <w:rsid w:val="00A37259"/>
    <w:rsid w:val="00A3730C"/>
    <w:rsid w:val="00A37416"/>
    <w:rsid w:val="00A37598"/>
    <w:rsid w:val="00A3761C"/>
    <w:rsid w:val="00A377B2"/>
    <w:rsid w:val="00A37A1A"/>
    <w:rsid w:val="00A37AB1"/>
    <w:rsid w:val="00A37ACF"/>
    <w:rsid w:val="00A37B5F"/>
    <w:rsid w:val="00A37D74"/>
    <w:rsid w:val="00A37E25"/>
    <w:rsid w:val="00A37E88"/>
    <w:rsid w:val="00A37EF1"/>
    <w:rsid w:val="00A40054"/>
    <w:rsid w:val="00A400BD"/>
    <w:rsid w:val="00A40116"/>
    <w:rsid w:val="00A40191"/>
    <w:rsid w:val="00A4019C"/>
    <w:rsid w:val="00A40200"/>
    <w:rsid w:val="00A4030B"/>
    <w:rsid w:val="00A4030D"/>
    <w:rsid w:val="00A403C3"/>
    <w:rsid w:val="00A40410"/>
    <w:rsid w:val="00A4044D"/>
    <w:rsid w:val="00A407B5"/>
    <w:rsid w:val="00A407CF"/>
    <w:rsid w:val="00A40820"/>
    <w:rsid w:val="00A40A1E"/>
    <w:rsid w:val="00A40A6F"/>
    <w:rsid w:val="00A40B10"/>
    <w:rsid w:val="00A40CAD"/>
    <w:rsid w:val="00A40EDB"/>
    <w:rsid w:val="00A40F84"/>
    <w:rsid w:val="00A40FAE"/>
    <w:rsid w:val="00A41130"/>
    <w:rsid w:val="00A411F9"/>
    <w:rsid w:val="00A4122C"/>
    <w:rsid w:val="00A4130D"/>
    <w:rsid w:val="00A4131E"/>
    <w:rsid w:val="00A41352"/>
    <w:rsid w:val="00A41467"/>
    <w:rsid w:val="00A414CB"/>
    <w:rsid w:val="00A414FF"/>
    <w:rsid w:val="00A41599"/>
    <w:rsid w:val="00A415BB"/>
    <w:rsid w:val="00A415E4"/>
    <w:rsid w:val="00A41661"/>
    <w:rsid w:val="00A416E5"/>
    <w:rsid w:val="00A416EC"/>
    <w:rsid w:val="00A418A1"/>
    <w:rsid w:val="00A4195F"/>
    <w:rsid w:val="00A41CCD"/>
    <w:rsid w:val="00A41CEF"/>
    <w:rsid w:val="00A41CF8"/>
    <w:rsid w:val="00A41DAD"/>
    <w:rsid w:val="00A4204C"/>
    <w:rsid w:val="00A42053"/>
    <w:rsid w:val="00A42182"/>
    <w:rsid w:val="00A42220"/>
    <w:rsid w:val="00A422A8"/>
    <w:rsid w:val="00A422C0"/>
    <w:rsid w:val="00A42523"/>
    <w:rsid w:val="00A4271B"/>
    <w:rsid w:val="00A428B1"/>
    <w:rsid w:val="00A42968"/>
    <w:rsid w:val="00A429EA"/>
    <w:rsid w:val="00A42AD2"/>
    <w:rsid w:val="00A42BBC"/>
    <w:rsid w:val="00A42EA8"/>
    <w:rsid w:val="00A43010"/>
    <w:rsid w:val="00A4341C"/>
    <w:rsid w:val="00A43510"/>
    <w:rsid w:val="00A43706"/>
    <w:rsid w:val="00A43725"/>
    <w:rsid w:val="00A4375C"/>
    <w:rsid w:val="00A437E2"/>
    <w:rsid w:val="00A4392F"/>
    <w:rsid w:val="00A43A5E"/>
    <w:rsid w:val="00A43A7B"/>
    <w:rsid w:val="00A4409B"/>
    <w:rsid w:val="00A44205"/>
    <w:rsid w:val="00A44244"/>
    <w:rsid w:val="00A443C1"/>
    <w:rsid w:val="00A448DC"/>
    <w:rsid w:val="00A4492C"/>
    <w:rsid w:val="00A44A6C"/>
    <w:rsid w:val="00A44C3C"/>
    <w:rsid w:val="00A44D26"/>
    <w:rsid w:val="00A44D36"/>
    <w:rsid w:val="00A44E6D"/>
    <w:rsid w:val="00A44F9F"/>
    <w:rsid w:val="00A450D5"/>
    <w:rsid w:val="00A45175"/>
    <w:rsid w:val="00A452D6"/>
    <w:rsid w:val="00A4534D"/>
    <w:rsid w:val="00A453B8"/>
    <w:rsid w:val="00A4547E"/>
    <w:rsid w:val="00A45483"/>
    <w:rsid w:val="00A45685"/>
    <w:rsid w:val="00A457F3"/>
    <w:rsid w:val="00A45D38"/>
    <w:rsid w:val="00A45D55"/>
    <w:rsid w:val="00A45D69"/>
    <w:rsid w:val="00A45EFC"/>
    <w:rsid w:val="00A45FBB"/>
    <w:rsid w:val="00A4607E"/>
    <w:rsid w:val="00A460EC"/>
    <w:rsid w:val="00A4619D"/>
    <w:rsid w:val="00A461A9"/>
    <w:rsid w:val="00A4621F"/>
    <w:rsid w:val="00A46264"/>
    <w:rsid w:val="00A4632A"/>
    <w:rsid w:val="00A463C8"/>
    <w:rsid w:val="00A466E1"/>
    <w:rsid w:val="00A46AB2"/>
    <w:rsid w:val="00A46B22"/>
    <w:rsid w:val="00A46D09"/>
    <w:rsid w:val="00A46D7C"/>
    <w:rsid w:val="00A46E10"/>
    <w:rsid w:val="00A46E91"/>
    <w:rsid w:val="00A4710D"/>
    <w:rsid w:val="00A474BA"/>
    <w:rsid w:val="00A4777D"/>
    <w:rsid w:val="00A4792C"/>
    <w:rsid w:val="00A479C5"/>
    <w:rsid w:val="00A479E7"/>
    <w:rsid w:val="00A47A77"/>
    <w:rsid w:val="00A47A89"/>
    <w:rsid w:val="00A47AE5"/>
    <w:rsid w:val="00A47E5A"/>
    <w:rsid w:val="00A50030"/>
    <w:rsid w:val="00A5009D"/>
    <w:rsid w:val="00A500F1"/>
    <w:rsid w:val="00A5036D"/>
    <w:rsid w:val="00A50397"/>
    <w:rsid w:val="00A50491"/>
    <w:rsid w:val="00A50529"/>
    <w:rsid w:val="00A50552"/>
    <w:rsid w:val="00A50575"/>
    <w:rsid w:val="00A505C6"/>
    <w:rsid w:val="00A505D1"/>
    <w:rsid w:val="00A507EC"/>
    <w:rsid w:val="00A50B0A"/>
    <w:rsid w:val="00A50C1A"/>
    <w:rsid w:val="00A50C3B"/>
    <w:rsid w:val="00A50C58"/>
    <w:rsid w:val="00A50C97"/>
    <w:rsid w:val="00A50D20"/>
    <w:rsid w:val="00A50E68"/>
    <w:rsid w:val="00A50E70"/>
    <w:rsid w:val="00A50EA9"/>
    <w:rsid w:val="00A50EDE"/>
    <w:rsid w:val="00A5100E"/>
    <w:rsid w:val="00A51070"/>
    <w:rsid w:val="00A51089"/>
    <w:rsid w:val="00A51449"/>
    <w:rsid w:val="00A514AB"/>
    <w:rsid w:val="00A515B1"/>
    <w:rsid w:val="00A517AA"/>
    <w:rsid w:val="00A51A0B"/>
    <w:rsid w:val="00A51B88"/>
    <w:rsid w:val="00A51F78"/>
    <w:rsid w:val="00A52055"/>
    <w:rsid w:val="00A5211A"/>
    <w:rsid w:val="00A5219F"/>
    <w:rsid w:val="00A521BE"/>
    <w:rsid w:val="00A521EA"/>
    <w:rsid w:val="00A522D1"/>
    <w:rsid w:val="00A52388"/>
    <w:rsid w:val="00A523AA"/>
    <w:rsid w:val="00A523F8"/>
    <w:rsid w:val="00A52580"/>
    <w:rsid w:val="00A525B1"/>
    <w:rsid w:val="00A52608"/>
    <w:rsid w:val="00A52713"/>
    <w:rsid w:val="00A52921"/>
    <w:rsid w:val="00A52965"/>
    <w:rsid w:val="00A52A06"/>
    <w:rsid w:val="00A52E0D"/>
    <w:rsid w:val="00A52ECB"/>
    <w:rsid w:val="00A53059"/>
    <w:rsid w:val="00A53063"/>
    <w:rsid w:val="00A530E6"/>
    <w:rsid w:val="00A5310C"/>
    <w:rsid w:val="00A531C8"/>
    <w:rsid w:val="00A532B0"/>
    <w:rsid w:val="00A532D6"/>
    <w:rsid w:val="00A5338D"/>
    <w:rsid w:val="00A53503"/>
    <w:rsid w:val="00A5350C"/>
    <w:rsid w:val="00A5355E"/>
    <w:rsid w:val="00A5358B"/>
    <w:rsid w:val="00A537B9"/>
    <w:rsid w:val="00A53956"/>
    <w:rsid w:val="00A53A12"/>
    <w:rsid w:val="00A53C3E"/>
    <w:rsid w:val="00A53C8F"/>
    <w:rsid w:val="00A53F9E"/>
    <w:rsid w:val="00A541CF"/>
    <w:rsid w:val="00A5422E"/>
    <w:rsid w:val="00A54996"/>
    <w:rsid w:val="00A54A4B"/>
    <w:rsid w:val="00A54CD6"/>
    <w:rsid w:val="00A54D49"/>
    <w:rsid w:val="00A54EBA"/>
    <w:rsid w:val="00A550A0"/>
    <w:rsid w:val="00A55193"/>
    <w:rsid w:val="00A55259"/>
    <w:rsid w:val="00A552B5"/>
    <w:rsid w:val="00A553A7"/>
    <w:rsid w:val="00A55579"/>
    <w:rsid w:val="00A55982"/>
    <w:rsid w:val="00A559B3"/>
    <w:rsid w:val="00A559CA"/>
    <w:rsid w:val="00A55A6C"/>
    <w:rsid w:val="00A55B87"/>
    <w:rsid w:val="00A55C22"/>
    <w:rsid w:val="00A55D37"/>
    <w:rsid w:val="00A55E66"/>
    <w:rsid w:val="00A55E9F"/>
    <w:rsid w:val="00A55FBD"/>
    <w:rsid w:val="00A56016"/>
    <w:rsid w:val="00A5608C"/>
    <w:rsid w:val="00A5609C"/>
    <w:rsid w:val="00A560D7"/>
    <w:rsid w:val="00A56138"/>
    <w:rsid w:val="00A561C5"/>
    <w:rsid w:val="00A562CA"/>
    <w:rsid w:val="00A56300"/>
    <w:rsid w:val="00A56375"/>
    <w:rsid w:val="00A56470"/>
    <w:rsid w:val="00A56533"/>
    <w:rsid w:val="00A56BEC"/>
    <w:rsid w:val="00A56C49"/>
    <w:rsid w:val="00A56CA9"/>
    <w:rsid w:val="00A56D12"/>
    <w:rsid w:val="00A56DF5"/>
    <w:rsid w:val="00A56FA5"/>
    <w:rsid w:val="00A5715A"/>
    <w:rsid w:val="00A5739E"/>
    <w:rsid w:val="00A57433"/>
    <w:rsid w:val="00A5762A"/>
    <w:rsid w:val="00A57664"/>
    <w:rsid w:val="00A576F8"/>
    <w:rsid w:val="00A577DC"/>
    <w:rsid w:val="00A57801"/>
    <w:rsid w:val="00A57A31"/>
    <w:rsid w:val="00A57B5F"/>
    <w:rsid w:val="00A57C3D"/>
    <w:rsid w:val="00A57C82"/>
    <w:rsid w:val="00A57D1D"/>
    <w:rsid w:val="00A57D26"/>
    <w:rsid w:val="00A60142"/>
    <w:rsid w:val="00A6061B"/>
    <w:rsid w:val="00A6090A"/>
    <w:rsid w:val="00A60954"/>
    <w:rsid w:val="00A60A02"/>
    <w:rsid w:val="00A60A7C"/>
    <w:rsid w:val="00A60ABB"/>
    <w:rsid w:val="00A60C49"/>
    <w:rsid w:val="00A60E3F"/>
    <w:rsid w:val="00A60FDB"/>
    <w:rsid w:val="00A611DE"/>
    <w:rsid w:val="00A613CC"/>
    <w:rsid w:val="00A61449"/>
    <w:rsid w:val="00A6160B"/>
    <w:rsid w:val="00A61770"/>
    <w:rsid w:val="00A61843"/>
    <w:rsid w:val="00A61B4C"/>
    <w:rsid w:val="00A61BAB"/>
    <w:rsid w:val="00A61BE0"/>
    <w:rsid w:val="00A61CAD"/>
    <w:rsid w:val="00A61EC9"/>
    <w:rsid w:val="00A6204B"/>
    <w:rsid w:val="00A62248"/>
    <w:rsid w:val="00A6229B"/>
    <w:rsid w:val="00A62369"/>
    <w:rsid w:val="00A624E2"/>
    <w:rsid w:val="00A6257B"/>
    <w:rsid w:val="00A6277B"/>
    <w:rsid w:val="00A628B8"/>
    <w:rsid w:val="00A62F35"/>
    <w:rsid w:val="00A630CA"/>
    <w:rsid w:val="00A63270"/>
    <w:rsid w:val="00A632DF"/>
    <w:rsid w:val="00A63365"/>
    <w:rsid w:val="00A63406"/>
    <w:rsid w:val="00A6345C"/>
    <w:rsid w:val="00A63475"/>
    <w:rsid w:val="00A63651"/>
    <w:rsid w:val="00A636AB"/>
    <w:rsid w:val="00A6387F"/>
    <w:rsid w:val="00A638A2"/>
    <w:rsid w:val="00A63923"/>
    <w:rsid w:val="00A63983"/>
    <w:rsid w:val="00A63AA8"/>
    <w:rsid w:val="00A63C90"/>
    <w:rsid w:val="00A63D14"/>
    <w:rsid w:val="00A63D72"/>
    <w:rsid w:val="00A63E66"/>
    <w:rsid w:val="00A63ED5"/>
    <w:rsid w:val="00A63F6F"/>
    <w:rsid w:val="00A6409E"/>
    <w:rsid w:val="00A6413D"/>
    <w:rsid w:val="00A64230"/>
    <w:rsid w:val="00A642F2"/>
    <w:rsid w:val="00A64572"/>
    <w:rsid w:val="00A645D4"/>
    <w:rsid w:val="00A64684"/>
    <w:rsid w:val="00A646EB"/>
    <w:rsid w:val="00A649C9"/>
    <w:rsid w:val="00A64A54"/>
    <w:rsid w:val="00A64A8D"/>
    <w:rsid w:val="00A64CBF"/>
    <w:rsid w:val="00A64D9A"/>
    <w:rsid w:val="00A64E04"/>
    <w:rsid w:val="00A64E09"/>
    <w:rsid w:val="00A64E7E"/>
    <w:rsid w:val="00A64E83"/>
    <w:rsid w:val="00A64E94"/>
    <w:rsid w:val="00A64F39"/>
    <w:rsid w:val="00A65065"/>
    <w:rsid w:val="00A651BD"/>
    <w:rsid w:val="00A65291"/>
    <w:rsid w:val="00A652EA"/>
    <w:rsid w:val="00A653C0"/>
    <w:rsid w:val="00A65448"/>
    <w:rsid w:val="00A655F2"/>
    <w:rsid w:val="00A6562F"/>
    <w:rsid w:val="00A6582B"/>
    <w:rsid w:val="00A658B1"/>
    <w:rsid w:val="00A658CA"/>
    <w:rsid w:val="00A65990"/>
    <w:rsid w:val="00A659DE"/>
    <w:rsid w:val="00A65CC5"/>
    <w:rsid w:val="00A65DD4"/>
    <w:rsid w:val="00A65E63"/>
    <w:rsid w:val="00A65ED0"/>
    <w:rsid w:val="00A6600E"/>
    <w:rsid w:val="00A66252"/>
    <w:rsid w:val="00A6629B"/>
    <w:rsid w:val="00A66346"/>
    <w:rsid w:val="00A66498"/>
    <w:rsid w:val="00A665AD"/>
    <w:rsid w:val="00A666E0"/>
    <w:rsid w:val="00A6671F"/>
    <w:rsid w:val="00A66725"/>
    <w:rsid w:val="00A66905"/>
    <w:rsid w:val="00A66A5E"/>
    <w:rsid w:val="00A66B2C"/>
    <w:rsid w:val="00A66C2F"/>
    <w:rsid w:val="00A66C72"/>
    <w:rsid w:val="00A66D49"/>
    <w:rsid w:val="00A66E83"/>
    <w:rsid w:val="00A66FEC"/>
    <w:rsid w:val="00A67041"/>
    <w:rsid w:val="00A67107"/>
    <w:rsid w:val="00A67869"/>
    <w:rsid w:val="00A67918"/>
    <w:rsid w:val="00A67971"/>
    <w:rsid w:val="00A67993"/>
    <w:rsid w:val="00A67AA9"/>
    <w:rsid w:val="00A67FCC"/>
    <w:rsid w:val="00A7002C"/>
    <w:rsid w:val="00A7004A"/>
    <w:rsid w:val="00A700EB"/>
    <w:rsid w:val="00A70168"/>
    <w:rsid w:val="00A70170"/>
    <w:rsid w:val="00A70309"/>
    <w:rsid w:val="00A7042C"/>
    <w:rsid w:val="00A704B8"/>
    <w:rsid w:val="00A70677"/>
    <w:rsid w:val="00A7084E"/>
    <w:rsid w:val="00A70881"/>
    <w:rsid w:val="00A7091B"/>
    <w:rsid w:val="00A7092D"/>
    <w:rsid w:val="00A7097A"/>
    <w:rsid w:val="00A70A42"/>
    <w:rsid w:val="00A70A6D"/>
    <w:rsid w:val="00A70B64"/>
    <w:rsid w:val="00A70DEA"/>
    <w:rsid w:val="00A70E21"/>
    <w:rsid w:val="00A70FE5"/>
    <w:rsid w:val="00A70FED"/>
    <w:rsid w:val="00A7109D"/>
    <w:rsid w:val="00A711D4"/>
    <w:rsid w:val="00A71264"/>
    <w:rsid w:val="00A712D1"/>
    <w:rsid w:val="00A71439"/>
    <w:rsid w:val="00A714B4"/>
    <w:rsid w:val="00A7164B"/>
    <w:rsid w:val="00A71752"/>
    <w:rsid w:val="00A717B6"/>
    <w:rsid w:val="00A7198F"/>
    <w:rsid w:val="00A71AC7"/>
    <w:rsid w:val="00A71B2C"/>
    <w:rsid w:val="00A71D60"/>
    <w:rsid w:val="00A71D83"/>
    <w:rsid w:val="00A71DF0"/>
    <w:rsid w:val="00A71E7D"/>
    <w:rsid w:val="00A71E9D"/>
    <w:rsid w:val="00A721F7"/>
    <w:rsid w:val="00A72210"/>
    <w:rsid w:val="00A722F0"/>
    <w:rsid w:val="00A725B1"/>
    <w:rsid w:val="00A725C9"/>
    <w:rsid w:val="00A725E4"/>
    <w:rsid w:val="00A72672"/>
    <w:rsid w:val="00A72B98"/>
    <w:rsid w:val="00A72CF7"/>
    <w:rsid w:val="00A72D3C"/>
    <w:rsid w:val="00A72E68"/>
    <w:rsid w:val="00A72FD4"/>
    <w:rsid w:val="00A730FB"/>
    <w:rsid w:val="00A7310D"/>
    <w:rsid w:val="00A73677"/>
    <w:rsid w:val="00A73776"/>
    <w:rsid w:val="00A739D6"/>
    <w:rsid w:val="00A73A15"/>
    <w:rsid w:val="00A73B90"/>
    <w:rsid w:val="00A73BDE"/>
    <w:rsid w:val="00A73D3A"/>
    <w:rsid w:val="00A73D42"/>
    <w:rsid w:val="00A73E29"/>
    <w:rsid w:val="00A73E8E"/>
    <w:rsid w:val="00A740F8"/>
    <w:rsid w:val="00A74122"/>
    <w:rsid w:val="00A741E9"/>
    <w:rsid w:val="00A7423B"/>
    <w:rsid w:val="00A742C9"/>
    <w:rsid w:val="00A743A7"/>
    <w:rsid w:val="00A74567"/>
    <w:rsid w:val="00A74638"/>
    <w:rsid w:val="00A74656"/>
    <w:rsid w:val="00A74742"/>
    <w:rsid w:val="00A74840"/>
    <w:rsid w:val="00A74B40"/>
    <w:rsid w:val="00A74CCF"/>
    <w:rsid w:val="00A74D93"/>
    <w:rsid w:val="00A74DA9"/>
    <w:rsid w:val="00A74E0B"/>
    <w:rsid w:val="00A74F4E"/>
    <w:rsid w:val="00A7509B"/>
    <w:rsid w:val="00A750B3"/>
    <w:rsid w:val="00A75220"/>
    <w:rsid w:val="00A752BE"/>
    <w:rsid w:val="00A7534F"/>
    <w:rsid w:val="00A75467"/>
    <w:rsid w:val="00A75599"/>
    <w:rsid w:val="00A756F8"/>
    <w:rsid w:val="00A759D0"/>
    <w:rsid w:val="00A75AB7"/>
    <w:rsid w:val="00A75C83"/>
    <w:rsid w:val="00A75D8E"/>
    <w:rsid w:val="00A75E47"/>
    <w:rsid w:val="00A75E8E"/>
    <w:rsid w:val="00A75EE3"/>
    <w:rsid w:val="00A75F6A"/>
    <w:rsid w:val="00A75F74"/>
    <w:rsid w:val="00A75FCF"/>
    <w:rsid w:val="00A7622F"/>
    <w:rsid w:val="00A765CF"/>
    <w:rsid w:val="00A76637"/>
    <w:rsid w:val="00A766FA"/>
    <w:rsid w:val="00A768DF"/>
    <w:rsid w:val="00A769A0"/>
    <w:rsid w:val="00A769B0"/>
    <w:rsid w:val="00A769DF"/>
    <w:rsid w:val="00A76B8F"/>
    <w:rsid w:val="00A76CD9"/>
    <w:rsid w:val="00A76D33"/>
    <w:rsid w:val="00A76DA9"/>
    <w:rsid w:val="00A76E89"/>
    <w:rsid w:val="00A77004"/>
    <w:rsid w:val="00A77098"/>
    <w:rsid w:val="00A77119"/>
    <w:rsid w:val="00A77357"/>
    <w:rsid w:val="00A77423"/>
    <w:rsid w:val="00A774C4"/>
    <w:rsid w:val="00A7769F"/>
    <w:rsid w:val="00A77865"/>
    <w:rsid w:val="00A778D8"/>
    <w:rsid w:val="00A77984"/>
    <w:rsid w:val="00A77CB0"/>
    <w:rsid w:val="00A77D70"/>
    <w:rsid w:val="00A77ECC"/>
    <w:rsid w:val="00A77EED"/>
    <w:rsid w:val="00A77FC8"/>
    <w:rsid w:val="00A80053"/>
    <w:rsid w:val="00A80249"/>
    <w:rsid w:val="00A8038B"/>
    <w:rsid w:val="00A803AE"/>
    <w:rsid w:val="00A8064D"/>
    <w:rsid w:val="00A8078F"/>
    <w:rsid w:val="00A80957"/>
    <w:rsid w:val="00A809BC"/>
    <w:rsid w:val="00A80DB6"/>
    <w:rsid w:val="00A80E14"/>
    <w:rsid w:val="00A80E8B"/>
    <w:rsid w:val="00A80FF9"/>
    <w:rsid w:val="00A81003"/>
    <w:rsid w:val="00A81013"/>
    <w:rsid w:val="00A81086"/>
    <w:rsid w:val="00A8109C"/>
    <w:rsid w:val="00A812E6"/>
    <w:rsid w:val="00A81369"/>
    <w:rsid w:val="00A81723"/>
    <w:rsid w:val="00A81772"/>
    <w:rsid w:val="00A8194E"/>
    <w:rsid w:val="00A81972"/>
    <w:rsid w:val="00A81979"/>
    <w:rsid w:val="00A81991"/>
    <w:rsid w:val="00A81B03"/>
    <w:rsid w:val="00A81DD1"/>
    <w:rsid w:val="00A81EC3"/>
    <w:rsid w:val="00A81F92"/>
    <w:rsid w:val="00A820B3"/>
    <w:rsid w:val="00A8212A"/>
    <w:rsid w:val="00A821DB"/>
    <w:rsid w:val="00A82319"/>
    <w:rsid w:val="00A823D8"/>
    <w:rsid w:val="00A824AC"/>
    <w:rsid w:val="00A826EA"/>
    <w:rsid w:val="00A82760"/>
    <w:rsid w:val="00A827A4"/>
    <w:rsid w:val="00A8281D"/>
    <w:rsid w:val="00A828E5"/>
    <w:rsid w:val="00A82A23"/>
    <w:rsid w:val="00A82AD6"/>
    <w:rsid w:val="00A82E82"/>
    <w:rsid w:val="00A82F88"/>
    <w:rsid w:val="00A83140"/>
    <w:rsid w:val="00A832EF"/>
    <w:rsid w:val="00A8334B"/>
    <w:rsid w:val="00A835CC"/>
    <w:rsid w:val="00A83699"/>
    <w:rsid w:val="00A83861"/>
    <w:rsid w:val="00A83989"/>
    <w:rsid w:val="00A83C29"/>
    <w:rsid w:val="00A83C47"/>
    <w:rsid w:val="00A83D28"/>
    <w:rsid w:val="00A83D51"/>
    <w:rsid w:val="00A841CB"/>
    <w:rsid w:val="00A8450D"/>
    <w:rsid w:val="00A8453F"/>
    <w:rsid w:val="00A8456A"/>
    <w:rsid w:val="00A845E7"/>
    <w:rsid w:val="00A846D2"/>
    <w:rsid w:val="00A847CF"/>
    <w:rsid w:val="00A847F0"/>
    <w:rsid w:val="00A847F6"/>
    <w:rsid w:val="00A8481C"/>
    <w:rsid w:val="00A8482A"/>
    <w:rsid w:val="00A84871"/>
    <w:rsid w:val="00A848EA"/>
    <w:rsid w:val="00A84914"/>
    <w:rsid w:val="00A84933"/>
    <w:rsid w:val="00A849B8"/>
    <w:rsid w:val="00A84A9C"/>
    <w:rsid w:val="00A84B43"/>
    <w:rsid w:val="00A84C47"/>
    <w:rsid w:val="00A84C51"/>
    <w:rsid w:val="00A84D0E"/>
    <w:rsid w:val="00A84D3C"/>
    <w:rsid w:val="00A84E0B"/>
    <w:rsid w:val="00A84F1E"/>
    <w:rsid w:val="00A8513B"/>
    <w:rsid w:val="00A85151"/>
    <w:rsid w:val="00A855C0"/>
    <w:rsid w:val="00A85608"/>
    <w:rsid w:val="00A85622"/>
    <w:rsid w:val="00A85678"/>
    <w:rsid w:val="00A85793"/>
    <w:rsid w:val="00A857CA"/>
    <w:rsid w:val="00A85BAB"/>
    <w:rsid w:val="00A85BBF"/>
    <w:rsid w:val="00A85D6A"/>
    <w:rsid w:val="00A85E1F"/>
    <w:rsid w:val="00A85EF5"/>
    <w:rsid w:val="00A85F65"/>
    <w:rsid w:val="00A86130"/>
    <w:rsid w:val="00A86222"/>
    <w:rsid w:val="00A862D7"/>
    <w:rsid w:val="00A8635D"/>
    <w:rsid w:val="00A864C8"/>
    <w:rsid w:val="00A86524"/>
    <w:rsid w:val="00A86813"/>
    <w:rsid w:val="00A868CF"/>
    <w:rsid w:val="00A86A51"/>
    <w:rsid w:val="00A86AE5"/>
    <w:rsid w:val="00A86B06"/>
    <w:rsid w:val="00A86C14"/>
    <w:rsid w:val="00A86C62"/>
    <w:rsid w:val="00A86F94"/>
    <w:rsid w:val="00A87079"/>
    <w:rsid w:val="00A8707E"/>
    <w:rsid w:val="00A87087"/>
    <w:rsid w:val="00A87139"/>
    <w:rsid w:val="00A87184"/>
    <w:rsid w:val="00A871E4"/>
    <w:rsid w:val="00A871F0"/>
    <w:rsid w:val="00A873AD"/>
    <w:rsid w:val="00A875BC"/>
    <w:rsid w:val="00A87637"/>
    <w:rsid w:val="00A87686"/>
    <w:rsid w:val="00A876BF"/>
    <w:rsid w:val="00A876D1"/>
    <w:rsid w:val="00A8770C"/>
    <w:rsid w:val="00A878E4"/>
    <w:rsid w:val="00A87986"/>
    <w:rsid w:val="00A879E9"/>
    <w:rsid w:val="00A87AE2"/>
    <w:rsid w:val="00A87B96"/>
    <w:rsid w:val="00A87D8E"/>
    <w:rsid w:val="00A87DAF"/>
    <w:rsid w:val="00A87FA9"/>
    <w:rsid w:val="00A90097"/>
    <w:rsid w:val="00A900E9"/>
    <w:rsid w:val="00A90193"/>
    <w:rsid w:val="00A90732"/>
    <w:rsid w:val="00A90886"/>
    <w:rsid w:val="00A908A6"/>
    <w:rsid w:val="00A90C54"/>
    <w:rsid w:val="00A90E24"/>
    <w:rsid w:val="00A90E39"/>
    <w:rsid w:val="00A90E6F"/>
    <w:rsid w:val="00A90F31"/>
    <w:rsid w:val="00A90F55"/>
    <w:rsid w:val="00A9105E"/>
    <w:rsid w:val="00A91560"/>
    <w:rsid w:val="00A915C8"/>
    <w:rsid w:val="00A91718"/>
    <w:rsid w:val="00A91721"/>
    <w:rsid w:val="00A91889"/>
    <w:rsid w:val="00A9195C"/>
    <w:rsid w:val="00A919D8"/>
    <w:rsid w:val="00A91C65"/>
    <w:rsid w:val="00A91DAE"/>
    <w:rsid w:val="00A91FB0"/>
    <w:rsid w:val="00A92028"/>
    <w:rsid w:val="00A92040"/>
    <w:rsid w:val="00A920E0"/>
    <w:rsid w:val="00A922CB"/>
    <w:rsid w:val="00A9231E"/>
    <w:rsid w:val="00A923AE"/>
    <w:rsid w:val="00A9247C"/>
    <w:rsid w:val="00A92979"/>
    <w:rsid w:val="00A92C54"/>
    <w:rsid w:val="00A92C59"/>
    <w:rsid w:val="00A92CD5"/>
    <w:rsid w:val="00A92E4B"/>
    <w:rsid w:val="00A92E89"/>
    <w:rsid w:val="00A92FB4"/>
    <w:rsid w:val="00A930EC"/>
    <w:rsid w:val="00A93402"/>
    <w:rsid w:val="00A934D7"/>
    <w:rsid w:val="00A934EF"/>
    <w:rsid w:val="00A934F6"/>
    <w:rsid w:val="00A935BC"/>
    <w:rsid w:val="00A9392C"/>
    <w:rsid w:val="00A93949"/>
    <w:rsid w:val="00A93963"/>
    <w:rsid w:val="00A939C2"/>
    <w:rsid w:val="00A93A36"/>
    <w:rsid w:val="00A93A4B"/>
    <w:rsid w:val="00A93BF5"/>
    <w:rsid w:val="00A93C82"/>
    <w:rsid w:val="00A93CB7"/>
    <w:rsid w:val="00A93CF2"/>
    <w:rsid w:val="00A93E00"/>
    <w:rsid w:val="00A93F22"/>
    <w:rsid w:val="00A940AC"/>
    <w:rsid w:val="00A941A5"/>
    <w:rsid w:val="00A941AE"/>
    <w:rsid w:val="00A94297"/>
    <w:rsid w:val="00A943AD"/>
    <w:rsid w:val="00A94652"/>
    <w:rsid w:val="00A94D5B"/>
    <w:rsid w:val="00A94E40"/>
    <w:rsid w:val="00A94E51"/>
    <w:rsid w:val="00A95019"/>
    <w:rsid w:val="00A950FD"/>
    <w:rsid w:val="00A95254"/>
    <w:rsid w:val="00A95327"/>
    <w:rsid w:val="00A95516"/>
    <w:rsid w:val="00A95748"/>
    <w:rsid w:val="00A95896"/>
    <w:rsid w:val="00A958CD"/>
    <w:rsid w:val="00A959AA"/>
    <w:rsid w:val="00A95A3E"/>
    <w:rsid w:val="00A95EB2"/>
    <w:rsid w:val="00A95EB4"/>
    <w:rsid w:val="00A95F45"/>
    <w:rsid w:val="00A96019"/>
    <w:rsid w:val="00A9606B"/>
    <w:rsid w:val="00A9613C"/>
    <w:rsid w:val="00A96197"/>
    <w:rsid w:val="00A96286"/>
    <w:rsid w:val="00A964A7"/>
    <w:rsid w:val="00A96651"/>
    <w:rsid w:val="00A9672D"/>
    <w:rsid w:val="00A967F3"/>
    <w:rsid w:val="00A9684D"/>
    <w:rsid w:val="00A96B52"/>
    <w:rsid w:val="00A96EA8"/>
    <w:rsid w:val="00A96ECD"/>
    <w:rsid w:val="00A96EEA"/>
    <w:rsid w:val="00A970B4"/>
    <w:rsid w:val="00A97188"/>
    <w:rsid w:val="00A97399"/>
    <w:rsid w:val="00A973D8"/>
    <w:rsid w:val="00A9756E"/>
    <w:rsid w:val="00A97571"/>
    <w:rsid w:val="00A975DA"/>
    <w:rsid w:val="00A97638"/>
    <w:rsid w:val="00A976F2"/>
    <w:rsid w:val="00A9778A"/>
    <w:rsid w:val="00A977A6"/>
    <w:rsid w:val="00A97BE3"/>
    <w:rsid w:val="00A97C3D"/>
    <w:rsid w:val="00A97DD7"/>
    <w:rsid w:val="00A97E13"/>
    <w:rsid w:val="00A97E48"/>
    <w:rsid w:val="00A97F4D"/>
    <w:rsid w:val="00A97F6D"/>
    <w:rsid w:val="00AA009B"/>
    <w:rsid w:val="00AA00B2"/>
    <w:rsid w:val="00AA016E"/>
    <w:rsid w:val="00AA01E7"/>
    <w:rsid w:val="00AA025B"/>
    <w:rsid w:val="00AA04DE"/>
    <w:rsid w:val="00AA060C"/>
    <w:rsid w:val="00AA07BE"/>
    <w:rsid w:val="00AA08C1"/>
    <w:rsid w:val="00AA0941"/>
    <w:rsid w:val="00AA0B0E"/>
    <w:rsid w:val="00AA0B9A"/>
    <w:rsid w:val="00AA0C25"/>
    <w:rsid w:val="00AA0FBB"/>
    <w:rsid w:val="00AA10B9"/>
    <w:rsid w:val="00AA12C1"/>
    <w:rsid w:val="00AA12C3"/>
    <w:rsid w:val="00AA141E"/>
    <w:rsid w:val="00AA154D"/>
    <w:rsid w:val="00AA1563"/>
    <w:rsid w:val="00AA16C6"/>
    <w:rsid w:val="00AA1A1A"/>
    <w:rsid w:val="00AA1A86"/>
    <w:rsid w:val="00AA1B67"/>
    <w:rsid w:val="00AA1B8D"/>
    <w:rsid w:val="00AA1BE1"/>
    <w:rsid w:val="00AA1C1D"/>
    <w:rsid w:val="00AA1CA8"/>
    <w:rsid w:val="00AA1D00"/>
    <w:rsid w:val="00AA1D2A"/>
    <w:rsid w:val="00AA1E72"/>
    <w:rsid w:val="00AA1F9F"/>
    <w:rsid w:val="00AA1FC8"/>
    <w:rsid w:val="00AA2071"/>
    <w:rsid w:val="00AA20DE"/>
    <w:rsid w:val="00AA215C"/>
    <w:rsid w:val="00AA2179"/>
    <w:rsid w:val="00AA2574"/>
    <w:rsid w:val="00AA257C"/>
    <w:rsid w:val="00AA2A99"/>
    <w:rsid w:val="00AA2AA6"/>
    <w:rsid w:val="00AA2ACF"/>
    <w:rsid w:val="00AA2DB6"/>
    <w:rsid w:val="00AA2DC7"/>
    <w:rsid w:val="00AA2E2B"/>
    <w:rsid w:val="00AA2E4A"/>
    <w:rsid w:val="00AA2F85"/>
    <w:rsid w:val="00AA308A"/>
    <w:rsid w:val="00AA346E"/>
    <w:rsid w:val="00AA3486"/>
    <w:rsid w:val="00AA35AC"/>
    <w:rsid w:val="00AA37C3"/>
    <w:rsid w:val="00AA37C5"/>
    <w:rsid w:val="00AA3845"/>
    <w:rsid w:val="00AA3904"/>
    <w:rsid w:val="00AA3978"/>
    <w:rsid w:val="00AA3A46"/>
    <w:rsid w:val="00AA3BA0"/>
    <w:rsid w:val="00AA3C1E"/>
    <w:rsid w:val="00AA3C54"/>
    <w:rsid w:val="00AA3C75"/>
    <w:rsid w:val="00AA3C8A"/>
    <w:rsid w:val="00AA3CCB"/>
    <w:rsid w:val="00AA3CF5"/>
    <w:rsid w:val="00AA3E48"/>
    <w:rsid w:val="00AA3FA4"/>
    <w:rsid w:val="00AA40B6"/>
    <w:rsid w:val="00AA417F"/>
    <w:rsid w:val="00AA419B"/>
    <w:rsid w:val="00AA4271"/>
    <w:rsid w:val="00AA42F2"/>
    <w:rsid w:val="00AA453F"/>
    <w:rsid w:val="00AA486B"/>
    <w:rsid w:val="00AA486D"/>
    <w:rsid w:val="00AA4919"/>
    <w:rsid w:val="00AA4A41"/>
    <w:rsid w:val="00AA4A49"/>
    <w:rsid w:val="00AA4CFE"/>
    <w:rsid w:val="00AA4DDB"/>
    <w:rsid w:val="00AA4E13"/>
    <w:rsid w:val="00AA507E"/>
    <w:rsid w:val="00AA50A5"/>
    <w:rsid w:val="00AA537E"/>
    <w:rsid w:val="00AA53FD"/>
    <w:rsid w:val="00AA5638"/>
    <w:rsid w:val="00AA5768"/>
    <w:rsid w:val="00AA57AA"/>
    <w:rsid w:val="00AA5814"/>
    <w:rsid w:val="00AA5857"/>
    <w:rsid w:val="00AA58E5"/>
    <w:rsid w:val="00AA5A7A"/>
    <w:rsid w:val="00AA5ABB"/>
    <w:rsid w:val="00AA5B87"/>
    <w:rsid w:val="00AA5C85"/>
    <w:rsid w:val="00AA5D2F"/>
    <w:rsid w:val="00AA5E39"/>
    <w:rsid w:val="00AA5E86"/>
    <w:rsid w:val="00AA6069"/>
    <w:rsid w:val="00AA6079"/>
    <w:rsid w:val="00AA6180"/>
    <w:rsid w:val="00AA629A"/>
    <w:rsid w:val="00AA6528"/>
    <w:rsid w:val="00AA662A"/>
    <w:rsid w:val="00AA662C"/>
    <w:rsid w:val="00AA6750"/>
    <w:rsid w:val="00AA69ED"/>
    <w:rsid w:val="00AA6AB3"/>
    <w:rsid w:val="00AA6B96"/>
    <w:rsid w:val="00AA6C1A"/>
    <w:rsid w:val="00AA6DF9"/>
    <w:rsid w:val="00AA6F47"/>
    <w:rsid w:val="00AA6FC6"/>
    <w:rsid w:val="00AA6FCF"/>
    <w:rsid w:val="00AA6FED"/>
    <w:rsid w:val="00AA70FF"/>
    <w:rsid w:val="00AA72D4"/>
    <w:rsid w:val="00AA739C"/>
    <w:rsid w:val="00AA74E2"/>
    <w:rsid w:val="00AA795F"/>
    <w:rsid w:val="00AA7B42"/>
    <w:rsid w:val="00AA7B4E"/>
    <w:rsid w:val="00AA7EDA"/>
    <w:rsid w:val="00AA7F00"/>
    <w:rsid w:val="00AA7FA3"/>
    <w:rsid w:val="00AB004B"/>
    <w:rsid w:val="00AB018E"/>
    <w:rsid w:val="00AB0228"/>
    <w:rsid w:val="00AB0399"/>
    <w:rsid w:val="00AB04EF"/>
    <w:rsid w:val="00AB0722"/>
    <w:rsid w:val="00AB0922"/>
    <w:rsid w:val="00AB0B58"/>
    <w:rsid w:val="00AB0D1B"/>
    <w:rsid w:val="00AB0D5A"/>
    <w:rsid w:val="00AB0D5B"/>
    <w:rsid w:val="00AB0DAA"/>
    <w:rsid w:val="00AB0DFA"/>
    <w:rsid w:val="00AB0E8B"/>
    <w:rsid w:val="00AB0EF5"/>
    <w:rsid w:val="00AB0F42"/>
    <w:rsid w:val="00AB0FBE"/>
    <w:rsid w:val="00AB112D"/>
    <w:rsid w:val="00AB14DB"/>
    <w:rsid w:val="00AB1621"/>
    <w:rsid w:val="00AB163B"/>
    <w:rsid w:val="00AB16DA"/>
    <w:rsid w:val="00AB16F1"/>
    <w:rsid w:val="00AB17AA"/>
    <w:rsid w:val="00AB190C"/>
    <w:rsid w:val="00AB19AD"/>
    <w:rsid w:val="00AB1A3F"/>
    <w:rsid w:val="00AB1F91"/>
    <w:rsid w:val="00AB2086"/>
    <w:rsid w:val="00AB20AB"/>
    <w:rsid w:val="00AB2230"/>
    <w:rsid w:val="00AB22A1"/>
    <w:rsid w:val="00AB238D"/>
    <w:rsid w:val="00AB24B3"/>
    <w:rsid w:val="00AB2592"/>
    <w:rsid w:val="00AB25BF"/>
    <w:rsid w:val="00AB27A8"/>
    <w:rsid w:val="00AB2870"/>
    <w:rsid w:val="00AB291A"/>
    <w:rsid w:val="00AB2AFF"/>
    <w:rsid w:val="00AB2B63"/>
    <w:rsid w:val="00AB2CD0"/>
    <w:rsid w:val="00AB2E88"/>
    <w:rsid w:val="00AB30BC"/>
    <w:rsid w:val="00AB30D6"/>
    <w:rsid w:val="00AB3429"/>
    <w:rsid w:val="00AB3441"/>
    <w:rsid w:val="00AB3484"/>
    <w:rsid w:val="00AB36BE"/>
    <w:rsid w:val="00AB3793"/>
    <w:rsid w:val="00AB38C3"/>
    <w:rsid w:val="00AB3A6C"/>
    <w:rsid w:val="00AB3BD4"/>
    <w:rsid w:val="00AB3E5B"/>
    <w:rsid w:val="00AB3FF2"/>
    <w:rsid w:val="00AB41B5"/>
    <w:rsid w:val="00AB41C2"/>
    <w:rsid w:val="00AB41C5"/>
    <w:rsid w:val="00AB4384"/>
    <w:rsid w:val="00AB4441"/>
    <w:rsid w:val="00AB44D9"/>
    <w:rsid w:val="00AB4748"/>
    <w:rsid w:val="00AB4782"/>
    <w:rsid w:val="00AB47BE"/>
    <w:rsid w:val="00AB4818"/>
    <w:rsid w:val="00AB493E"/>
    <w:rsid w:val="00AB494F"/>
    <w:rsid w:val="00AB4987"/>
    <w:rsid w:val="00AB49D2"/>
    <w:rsid w:val="00AB4B12"/>
    <w:rsid w:val="00AB4B2B"/>
    <w:rsid w:val="00AB4CF9"/>
    <w:rsid w:val="00AB4E22"/>
    <w:rsid w:val="00AB4E97"/>
    <w:rsid w:val="00AB4F68"/>
    <w:rsid w:val="00AB4FD5"/>
    <w:rsid w:val="00AB5097"/>
    <w:rsid w:val="00AB5146"/>
    <w:rsid w:val="00AB5193"/>
    <w:rsid w:val="00AB5245"/>
    <w:rsid w:val="00AB588A"/>
    <w:rsid w:val="00AB59AE"/>
    <w:rsid w:val="00AB5A49"/>
    <w:rsid w:val="00AB5A55"/>
    <w:rsid w:val="00AB5C2D"/>
    <w:rsid w:val="00AB5D4D"/>
    <w:rsid w:val="00AB5D91"/>
    <w:rsid w:val="00AB5DDE"/>
    <w:rsid w:val="00AB5E73"/>
    <w:rsid w:val="00AB5EA2"/>
    <w:rsid w:val="00AB5F1C"/>
    <w:rsid w:val="00AB5F7A"/>
    <w:rsid w:val="00AB6054"/>
    <w:rsid w:val="00AB60A2"/>
    <w:rsid w:val="00AB61BB"/>
    <w:rsid w:val="00AB61F9"/>
    <w:rsid w:val="00AB6468"/>
    <w:rsid w:val="00AB669B"/>
    <w:rsid w:val="00AB6779"/>
    <w:rsid w:val="00AB6931"/>
    <w:rsid w:val="00AB6983"/>
    <w:rsid w:val="00AB6BFA"/>
    <w:rsid w:val="00AB6C46"/>
    <w:rsid w:val="00AB6C59"/>
    <w:rsid w:val="00AB6C69"/>
    <w:rsid w:val="00AB6CA9"/>
    <w:rsid w:val="00AB6E1C"/>
    <w:rsid w:val="00AB6E31"/>
    <w:rsid w:val="00AB70E6"/>
    <w:rsid w:val="00AB71C9"/>
    <w:rsid w:val="00AB7446"/>
    <w:rsid w:val="00AB745F"/>
    <w:rsid w:val="00AB757B"/>
    <w:rsid w:val="00AB75AB"/>
    <w:rsid w:val="00AB75C9"/>
    <w:rsid w:val="00AB7665"/>
    <w:rsid w:val="00AB778B"/>
    <w:rsid w:val="00AB79DB"/>
    <w:rsid w:val="00AB7C03"/>
    <w:rsid w:val="00AB7C1D"/>
    <w:rsid w:val="00AB7C5A"/>
    <w:rsid w:val="00AB7C8A"/>
    <w:rsid w:val="00AB7D1D"/>
    <w:rsid w:val="00AB7EEA"/>
    <w:rsid w:val="00AB7FEB"/>
    <w:rsid w:val="00AC00F8"/>
    <w:rsid w:val="00AC0120"/>
    <w:rsid w:val="00AC012A"/>
    <w:rsid w:val="00AC0180"/>
    <w:rsid w:val="00AC0238"/>
    <w:rsid w:val="00AC02D7"/>
    <w:rsid w:val="00AC044D"/>
    <w:rsid w:val="00AC05DB"/>
    <w:rsid w:val="00AC05E3"/>
    <w:rsid w:val="00AC077B"/>
    <w:rsid w:val="00AC0918"/>
    <w:rsid w:val="00AC0B12"/>
    <w:rsid w:val="00AC0B5B"/>
    <w:rsid w:val="00AC0B9C"/>
    <w:rsid w:val="00AC0CB7"/>
    <w:rsid w:val="00AC0E53"/>
    <w:rsid w:val="00AC0F52"/>
    <w:rsid w:val="00AC0F78"/>
    <w:rsid w:val="00AC10F0"/>
    <w:rsid w:val="00AC114B"/>
    <w:rsid w:val="00AC14A8"/>
    <w:rsid w:val="00AC14F9"/>
    <w:rsid w:val="00AC161A"/>
    <w:rsid w:val="00AC16CD"/>
    <w:rsid w:val="00AC1CC4"/>
    <w:rsid w:val="00AC211E"/>
    <w:rsid w:val="00AC2169"/>
    <w:rsid w:val="00AC22BF"/>
    <w:rsid w:val="00AC2616"/>
    <w:rsid w:val="00AC26E4"/>
    <w:rsid w:val="00AC2766"/>
    <w:rsid w:val="00AC2878"/>
    <w:rsid w:val="00AC28C5"/>
    <w:rsid w:val="00AC28EF"/>
    <w:rsid w:val="00AC2B0A"/>
    <w:rsid w:val="00AC2CAF"/>
    <w:rsid w:val="00AC2D50"/>
    <w:rsid w:val="00AC2D62"/>
    <w:rsid w:val="00AC2D78"/>
    <w:rsid w:val="00AC2E77"/>
    <w:rsid w:val="00AC2F02"/>
    <w:rsid w:val="00AC2FA6"/>
    <w:rsid w:val="00AC2FC9"/>
    <w:rsid w:val="00AC3032"/>
    <w:rsid w:val="00AC3281"/>
    <w:rsid w:val="00AC32DB"/>
    <w:rsid w:val="00AC32FB"/>
    <w:rsid w:val="00AC33AA"/>
    <w:rsid w:val="00AC3423"/>
    <w:rsid w:val="00AC364C"/>
    <w:rsid w:val="00AC379C"/>
    <w:rsid w:val="00AC3913"/>
    <w:rsid w:val="00AC39F5"/>
    <w:rsid w:val="00AC3AAD"/>
    <w:rsid w:val="00AC3C2D"/>
    <w:rsid w:val="00AC3CEE"/>
    <w:rsid w:val="00AC3D03"/>
    <w:rsid w:val="00AC3E26"/>
    <w:rsid w:val="00AC3F19"/>
    <w:rsid w:val="00AC40B5"/>
    <w:rsid w:val="00AC4117"/>
    <w:rsid w:val="00AC41E9"/>
    <w:rsid w:val="00AC428F"/>
    <w:rsid w:val="00AC4295"/>
    <w:rsid w:val="00AC434C"/>
    <w:rsid w:val="00AC43E5"/>
    <w:rsid w:val="00AC44D8"/>
    <w:rsid w:val="00AC45CE"/>
    <w:rsid w:val="00AC4873"/>
    <w:rsid w:val="00AC4884"/>
    <w:rsid w:val="00AC4B93"/>
    <w:rsid w:val="00AC4BD3"/>
    <w:rsid w:val="00AC4C2B"/>
    <w:rsid w:val="00AC4D54"/>
    <w:rsid w:val="00AC4E0C"/>
    <w:rsid w:val="00AC4E85"/>
    <w:rsid w:val="00AC4ED7"/>
    <w:rsid w:val="00AC4EFF"/>
    <w:rsid w:val="00AC5126"/>
    <w:rsid w:val="00AC5281"/>
    <w:rsid w:val="00AC5322"/>
    <w:rsid w:val="00AC54CC"/>
    <w:rsid w:val="00AC5506"/>
    <w:rsid w:val="00AC584E"/>
    <w:rsid w:val="00AC5B41"/>
    <w:rsid w:val="00AC5EDF"/>
    <w:rsid w:val="00AC60C8"/>
    <w:rsid w:val="00AC6193"/>
    <w:rsid w:val="00AC6237"/>
    <w:rsid w:val="00AC6273"/>
    <w:rsid w:val="00AC63D4"/>
    <w:rsid w:val="00AC64EA"/>
    <w:rsid w:val="00AC66DD"/>
    <w:rsid w:val="00AC672C"/>
    <w:rsid w:val="00AC6750"/>
    <w:rsid w:val="00AC69CC"/>
    <w:rsid w:val="00AC6A2C"/>
    <w:rsid w:val="00AC6A9D"/>
    <w:rsid w:val="00AC6ADF"/>
    <w:rsid w:val="00AC6AE9"/>
    <w:rsid w:val="00AC6CB7"/>
    <w:rsid w:val="00AC6D1D"/>
    <w:rsid w:val="00AC6EF0"/>
    <w:rsid w:val="00AC6F8A"/>
    <w:rsid w:val="00AC7085"/>
    <w:rsid w:val="00AC7271"/>
    <w:rsid w:val="00AC738F"/>
    <w:rsid w:val="00AC73A0"/>
    <w:rsid w:val="00AC73E9"/>
    <w:rsid w:val="00AC741C"/>
    <w:rsid w:val="00AC74CB"/>
    <w:rsid w:val="00AC7582"/>
    <w:rsid w:val="00AC75EF"/>
    <w:rsid w:val="00AC76D3"/>
    <w:rsid w:val="00AC7D0F"/>
    <w:rsid w:val="00AC7E52"/>
    <w:rsid w:val="00AC7EF1"/>
    <w:rsid w:val="00AD0034"/>
    <w:rsid w:val="00AD03C7"/>
    <w:rsid w:val="00AD04BC"/>
    <w:rsid w:val="00AD04FC"/>
    <w:rsid w:val="00AD05A9"/>
    <w:rsid w:val="00AD05FB"/>
    <w:rsid w:val="00AD06B9"/>
    <w:rsid w:val="00AD06F1"/>
    <w:rsid w:val="00AD0705"/>
    <w:rsid w:val="00AD0781"/>
    <w:rsid w:val="00AD084E"/>
    <w:rsid w:val="00AD08D5"/>
    <w:rsid w:val="00AD093E"/>
    <w:rsid w:val="00AD0A3E"/>
    <w:rsid w:val="00AD0B3D"/>
    <w:rsid w:val="00AD0CEE"/>
    <w:rsid w:val="00AD0D44"/>
    <w:rsid w:val="00AD0D5D"/>
    <w:rsid w:val="00AD0EEC"/>
    <w:rsid w:val="00AD0EED"/>
    <w:rsid w:val="00AD0EFC"/>
    <w:rsid w:val="00AD0F35"/>
    <w:rsid w:val="00AD0F73"/>
    <w:rsid w:val="00AD1075"/>
    <w:rsid w:val="00AD1234"/>
    <w:rsid w:val="00AD13F7"/>
    <w:rsid w:val="00AD15BB"/>
    <w:rsid w:val="00AD1655"/>
    <w:rsid w:val="00AD1656"/>
    <w:rsid w:val="00AD170E"/>
    <w:rsid w:val="00AD174B"/>
    <w:rsid w:val="00AD178E"/>
    <w:rsid w:val="00AD18E9"/>
    <w:rsid w:val="00AD1BD5"/>
    <w:rsid w:val="00AD1C5A"/>
    <w:rsid w:val="00AD1F71"/>
    <w:rsid w:val="00AD2030"/>
    <w:rsid w:val="00AD2340"/>
    <w:rsid w:val="00AD235E"/>
    <w:rsid w:val="00AD2452"/>
    <w:rsid w:val="00AD24C6"/>
    <w:rsid w:val="00AD2545"/>
    <w:rsid w:val="00AD25EC"/>
    <w:rsid w:val="00AD28B6"/>
    <w:rsid w:val="00AD2988"/>
    <w:rsid w:val="00AD2B32"/>
    <w:rsid w:val="00AD2E3C"/>
    <w:rsid w:val="00AD2FBC"/>
    <w:rsid w:val="00AD30AC"/>
    <w:rsid w:val="00AD30B3"/>
    <w:rsid w:val="00AD323B"/>
    <w:rsid w:val="00AD3385"/>
    <w:rsid w:val="00AD341F"/>
    <w:rsid w:val="00AD3796"/>
    <w:rsid w:val="00AD37B0"/>
    <w:rsid w:val="00AD37F2"/>
    <w:rsid w:val="00AD38DE"/>
    <w:rsid w:val="00AD39D5"/>
    <w:rsid w:val="00AD3A46"/>
    <w:rsid w:val="00AD3AB8"/>
    <w:rsid w:val="00AD3CEC"/>
    <w:rsid w:val="00AD3D3D"/>
    <w:rsid w:val="00AD3DA7"/>
    <w:rsid w:val="00AD3E50"/>
    <w:rsid w:val="00AD3EC3"/>
    <w:rsid w:val="00AD4108"/>
    <w:rsid w:val="00AD41ED"/>
    <w:rsid w:val="00AD42A7"/>
    <w:rsid w:val="00AD4302"/>
    <w:rsid w:val="00AD4322"/>
    <w:rsid w:val="00AD44F4"/>
    <w:rsid w:val="00AD452E"/>
    <w:rsid w:val="00AD4629"/>
    <w:rsid w:val="00AD48B4"/>
    <w:rsid w:val="00AD49E5"/>
    <w:rsid w:val="00AD4A58"/>
    <w:rsid w:val="00AD4B7B"/>
    <w:rsid w:val="00AD4DDE"/>
    <w:rsid w:val="00AD4E51"/>
    <w:rsid w:val="00AD4F80"/>
    <w:rsid w:val="00AD50D5"/>
    <w:rsid w:val="00AD50DC"/>
    <w:rsid w:val="00AD518B"/>
    <w:rsid w:val="00AD519C"/>
    <w:rsid w:val="00AD51FB"/>
    <w:rsid w:val="00AD52B5"/>
    <w:rsid w:val="00AD5314"/>
    <w:rsid w:val="00AD54B7"/>
    <w:rsid w:val="00AD55FC"/>
    <w:rsid w:val="00AD5B6C"/>
    <w:rsid w:val="00AD5D73"/>
    <w:rsid w:val="00AD5D9E"/>
    <w:rsid w:val="00AD5ED7"/>
    <w:rsid w:val="00AD5F52"/>
    <w:rsid w:val="00AD6138"/>
    <w:rsid w:val="00AD6208"/>
    <w:rsid w:val="00AD62AC"/>
    <w:rsid w:val="00AD64AF"/>
    <w:rsid w:val="00AD64DA"/>
    <w:rsid w:val="00AD6570"/>
    <w:rsid w:val="00AD6594"/>
    <w:rsid w:val="00AD6685"/>
    <w:rsid w:val="00AD6979"/>
    <w:rsid w:val="00AD6BC0"/>
    <w:rsid w:val="00AD6C88"/>
    <w:rsid w:val="00AD6D0E"/>
    <w:rsid w:val="00AD6DCD"/>
    <w:rsid w:val="00AD6EA5"/>
    <w:rsid w:val="00AD6ED0"/>
    <w:rsid w:val="00AD702C"/>
    <w:rsid w:val="00AD705D"/>
    <w:rsid w:val="00AD7386"/>
    <w:rsid w:val="00AD739C"/>
    <w:rsid w:val="00AD7494"/>
    <w:rsid w:val="00AD74C4"/>
    <w:rsid w:val="00AD7752"/>
    <w:rsid w:val="00AD77DF"/>
    <w:rsid w:val="00AD78CC"/>
    <w:rsid w:val="00AD78F2"/>
    <w:rsid w:val="00AD79FA"/>
    <w:rsid w:val="00AD7A25"/>
    <w:rsid w:val="00AD7ACB"/>
    <w:rsid w:val="00AD7AE3"/>
    <w:rsid w:val="00AD7AEA"/>
    <w:rsid w:val="00AD7AEB"/>
    <w:rsid w:val="00AD7C94"/>
    <w:rsid w:val="00AD7C9A"/>
    <w:rsid w:val="00AD7D59"/>
    <w:rsid w:val="00AD7D6C"/>
    <w:rsid w:val="00AD7F51"/>
    <w:rsid w:val="00AE000B"/>
    <w:rsid w:val="00AE0034"/>
    <w:rsid w:val="00AE007E"/>
    <w:rsid w:val="00AE00B1"/>
    <w:rsid w:val="00AE00B6"/>
    <w:rsid w:val="00AE01FB"/>
    <w:rsid w:val="00AE025A"/>
    <w:rsid w:val="00AE030D"/>
    <w:rsid w:val="00AE0360"/>
    <w:rsid w:val="00AE03DF"/>
    <w:rsid w:val="00AE04ED"/>
    <w:rsid w:val="00AE0748"/>
    <w:rsid w:val="00AE07BC"/>
    <w:rsid w:val="00AE093A"/>
    <w:rsid w:val="00AE09F7"/>
    <w:rsid w:val="00AE0D33"/>
    <w:rsid w:val="00AE0D4A"/>
    <w:rsid w:val="00AE0E35"/>
    <w:rsid w:val="00AE0F01"/>
    <w:rsid w:val="00AE10DB"/>
    <w:rsid w:val="00AE10EF"/>
    <w:rsid w:val="00AE11A8"/>
    <w:rsid w:val="00AE1285"/>
    <w:rsid w:val="00AE13F9"/>
    <w:rsid w:val="00AE1500"/>
    <w:rsid w:val="00AE159E"/>
    <w:rsid w:val="00AE164B"/>
    <w:rsid w:val="00AE167A"/>
    <w:rsid w:val="00AE18E2"/>
    <w:rsid w:val="00AE18EE"/>
    <w:rsid w:val="00AE1AAD"/>
    <w:rsid w:val="00AE1C88"/>
    <w:rsid w:val="00AE1CA5"/>
    <w:rsid w:val="00AE1DA7"/>
    <w:rsid w:val="00AE1EEA"/>
    <w:rsid w:val="00AE2161"/>
    <w:rsid w:val="00AE22D0"/>
    <w:rsid w:val="00AE255A"/>
    <w:rsid w:val="00AE26AB"/>
    <w:rsid w:val="00AE26EA"/>
    <w:rsid w:val="00AE275E"/>
    <w:rsid w:val="00AE2829"/>
    <w:rsid w:val="00AE285B"/>
    <w:rsid w:val="00AE285D"/>
    <w:rsid w:val="00AE289A"/>
    <w:rsid w:val="00AE28C1"/>
    <w:rsid w:val="00AE2922"/>
    <w:rsid w:val="00AE2970"/>
    <w:rsid w:val="00AE2A43"/>
    <w:rsid w:val="00AE2A67"/>
    <w:rsid w:val="00AE2BF7"/>
    <w:rsid w:val="00AE2C8D"/>
    <w:rsid w:val="00AE2DBA"/>
    <w:rsid w:val="00AE2E77"/>
    <w:rsid w:val="00AE2F18"/>
    <w:rsid w:val="00AE30F5"/>
    <w:rsid w:val="00AE3138"/>
    <w:rsid w:val="00AE31C0"/>
    <w:rsid w:val="00AE31E0"/>
    <w:rsid w:val="00AE3243"/>
    <w:rsid w:val="00AE3258"/>
    <w:rsid w:val="00AE32BA"/>
    <w:rsid w:val="00AE3312"/>
    <w:rsid w:val="00AE3349"/>
    <w:rsid w:val="00AE3543"/>
    <w:rsid w:val="00AE35C1"/>
    <w:rsid w:val="00AE364E"/>
    <w:rsid w:val="00AE36A5"/>
    <w:rsid w:val="00AE3842"/>
    <w:rsid w:val="00AE38A4"/>
    <w:rsid w:val="00AE3985"/>
    <w:rsid w:val="00AE3998"/>
    <w:rsid w:val="00AE3B6E"/>
    <w:rsid w:val="00AE3B78"/>
    <w:rsid w:val="00AE3D05"/>
    <w:rsid w:val="00AE3ED8"/>
    <w:rsid w:val="00AE3F18"/>
    <w:rsid w:val="00AE3FF9"/>
    <w:rsid w:val="00AE412A"/>
    <w:rsid w:val="00AE41D4"/>
    <w:rsid w:val="00AE4215"/>
    <w:rsid w:val="00AE42EB"/>
    <w:rsid w:val="00AE434F"/>
    <w:rsid w:val="00AE4495"/>
    <w:rsid w:val="00AE44C6"/>
    <w:rsid w:val="00AE45D7"/>
    <w:rsid w:val="00AE45F2"/>
    <w:rsid w:val="00AE46ED"/>
    <w:rsid w:val="00AE4763"/>
    <w:rsid w:val="00AE4957"/>
    <w:rsid w:val="00AE4AFB"/>
    <w:rsid w:val="00AE4C53"/>
    <w:rsid w:val="00AE4D7E"/>
    <w:rsid w:val="00AE4D9B"/>
    <w:rsid w:val="00AE4DAE"/>
    <w:rsid w:val="00AE4E60"/>
    <w:rsid w:val="00AE514D"/>
    <w:rsid w:val="00AE5164"/>
    <w:rsid w:val="00AE51A1"/>
    <w:rsid w:val="00AE54D2"/>
    <w:rsid w:val="00AE5596"/>
    <w:rsid w:val="00AE569A"/>
    <w:rsid w:val="00AE5766"/>
    <w:rsid w:val="00AE57EC"/>
    <w:rsid w:val="00AE5B0F"/>
    <w:rsid w:val="00AE5C55"/>
    <w:rsid w:val="00AE5D27"/>
    <w:rsid w:val="00AE6194"/>
    <w:rsid w:val="00AE623D"/>
    <w:rsid w:val="00AE62ED"/>
    <w:rsid w:val="00AE6532"/>
    <w:rsid w:val="00AE6594"/>
    <w:rsid w:val="00AE659F"/>
    <w:rsid w:val="00AE65E0"/>
    <w:rsid w:val="00AE6696"/>
    <w:rsid w:val="00AE66A7"/>
    <w:rsid w:val="00AE6884"/>
    <w:rsid w:val="00AE68E7"/>
    <w:rsid w:val="00AE692F"/>
    <w:rsid w:val="00AE6AC6"/>
    <w:rsid w:val="00AE6C8A"/>
    <w:rsid w:val="00AE6CC8"/>
    <w:rsid w:val="00AE6DC6"/>
    <w:rsid w:val="00AE6E23"/>
    <w:rsid w:val="00AE700A"/>
    <w:rsid w:val="00AE70CC"/>
    <w:rsid w:val="00AE71EB"/>
    <w:rsid w:val="00AE72D0"/>
    <w:rsid w:val="00AE72D4"/>
    <w:rsid w:val="00AE7508"/>
    <w:rsid w:val="00AE7699"/>
    <w:rsid w:val="00AE77EA"/>
    <w:rsid w:val="00AE78FD"/>
    <w:rsid w:val="00AE791D"/>
    <w:rsid w:val="00AE7A61"/>
    <w:rsid w:val="00AE7A68"/>
    <w:rsid w:val="00AE7C5E"/>
    <w:rsid w:val="00AE7ED7"/>
    <w:rsid w:val="00AE7EE6"/>
    <w:rsid w:val="00AE7F23"/>
    <w:rsid w:val="00AE7FA9"/>
    <w:rsid w:val="00AE7FC3"/>
    <w:rsid w:val="00AF0346"/>
    <w:rsid w:val="00AF03B9"/>
    <w:rsid w:val="00AF0788"/>
    <w:rsid w:val="00AF09B9"/>
    <w:rsid w:val="00AF0AEB"/>
    <w:rsid w:val="00AF0C72"/>
    <w:rsid w:val="00AF0C8D"/>
    <w:rsid w:val="00AF0CE6"/>
    <w:rsid w:val="00AF0E4C"/>
    <w:rsid w:val="00AF0E97"/>
    <w:rsid w:val="00AF1178"/>
    <w:rsid w:val="00AF1200"/>
    <w:rsid w:val="00AF12CF"/>
    <w:rsid w:val="00AF1348"/>
    <w:rsid w:val="00AF147E"/>
    <w:rsid w:val="00AF14EE"/>
    <w:rsid w:val="00AF154E"/>
    <w:rsid w:val="00AF1836"/>
    <w:rsid w:val="00AF18DC"/>
    <w:rsid w:val="00AF1911"/>
    <w:rsid w:val="00AF1A69"/>
    <w:rsid w:val="00AF1A79"/>
    <w:rsid w:val="00AF1A91"/>
    <w:rsid w:val="00AF1CFF"/>
    <w:rsid w:val="00AF1E96"/>
    <w:rsid w:val="00AF208B"/>
    <w:rsid w:val="00AF20A9"/>
    <w:rsid w:val="00AF22CF"/>
    <w:rsid w:val="00AF2319"/>
    <w:rsid w:val="00AF23B4"/>
    <w:rsid w:val="00AF2809"/>
    <w:rsid w:val="00AF297D"/>
    <w:rsid w:val="00AF2B8A"/>
    <w:rsid w:val="00AF2C09"/>
    <w:rsid w:val="00AF2E03"/>
    <w:rsid w:val="00AF2E38"/>
    <w:rsid w:val="00AF2F2B"/>
    <w:rsid w:val="00AF2F46"/>
    <w:rsid w:val="00AF3011"/>
    <w:rsid w:val="00AF3303"/>
    <w:rsid w:val="00AF3322"/>
    <w:rsid w:val="00AF34E5"/>
    <w:rsid w:val="00AF368B"/>
    <w:rsid w:val="00AF3857"/>
    <w:rsid w:val="00AF38D2"/>
    <w:rsid w:val="00AF3BC9"/>
    <w:rsid w:val="00AF3C88"/>
    <w:rsid w:val="00AF3D3A"/>
    <w:rsid w:val="00AF3D6A"/>
    <w:rsid w:val="00AF3DCE"/>
    <w:rsid w:val="00AF3E0F"/>
    <w:rsid w:val="00AF4119"/>
    <w:rsid w:val="00AF428B"/>
    <w:rsid w:val="00AF438D"/>
    <w:rsid w:val="00AF4439"/>
    <w:rsid w:val="00AF4444"/>
    <w:rsid w:val="00AF4479"/>
    <w:rsid w:val="00AF44DA"/>
    <w:rsid w:val="00AF44E0"/>
    <w:rsid w:val="00AF45A7"/>
    <w:rsid w:val="00AF45DA"/>
    <w:rsid w:val="00AF4888"/>
    <w:rsid w:val="00AF4A56"/>
    <w:rsid w:val="00AF4AA9"/>
    <w:rsid w:val="00AF4C69"/>
    <w:rsid w:val="00AF4C8E"/>
    <w:rsid w:val="00AF4C9B"/>
    <w:rsid w:val="00AF4CC8"/>
    <w:rsid w:val="00AF4D9B"/>
    <w:rsid w:val="00AF4E53"/>
    <w:rsid w:val="00AF4E55"/>
    <w:rsid w:val="00AF4E90"/>
    <w:rsid w:val="00AF4F7F"/>
    <w:rsid w:val="00AF4F8B"/>
    <w:rsid w:val="00AF4FDD"/>
    <w:rsid w:val="00AF4FF5"/>
    <w:rsid w:val="00AF501D"/>
    <w:rsid w:val="00AF50F9"/>
    <w:rsid w:val="00AF557D"/>
    <w:rsid w:val="00AF574A"/>
    <w:rsid w:val="00AF5874"/>
    <w:rsid w:val="00AF5A1C"/>
    <w:rsid w:val="00AF5A97"/>
    <w:rsid w:val="00AF5B60"/>
    <w:rsid w:val="00AF5C56"/>
    <w:rsid w:val="00AF5CB8"/>
    <w:rsid w:val="00AF5DA3"/>
    <w:rsid w:val="00AF605C"/>
    <w:rsid w:val="00AF606D"/>
    <w:rsid w:val="00AF622A"/>
    <w:rsid w:val="00AF650F"/>
    <w:rsid w:val="00AF66B7"/>
    <w:rsid w:val="00AF67F0"/>
    <w:rsid w:val="00AF6853"/>
    <w:rsid w:val="00AF6882"/>
    <w:rsid w:val="00AF6B30"/>
    <w:rsid w:val="00AF6C2E"/>
    <w:rsid w:val="00AF6E7B"/>
    <w:rsid w:val="00AF7066"/>
    <w:rsid w:val="00AF70D1"/>
    <w:rsid w:val="00AF7390"/>
    <w:rsid w:val="00AF73D9"/>
    <w:rsid w:val="00AF7432"/>
    <w:rsid w:val="00AF7692"/>
    <w:rsid w:val="00AF76AE"/>
    <w:rsid w:val="00AF7798"/>
    <w:rsid w:val="00AF7939"/>
    <w:rsid w:val="00AF79DE"/>
    <w:rsid w:val="00AF7A13"/>
    <w:rsid w:val="00AF7ABD"/>
    <w:rsid w:val="00AF7AC8"/>
    <w:rsid w:val="00AF7B00"/>
    <w:rsid w:val="00AF7B8F"/>
    <w:rsid w:val="00AF7B95"/>
    <w:rsid w:val="00AF7C86"/>
    <w:rsid w:val="00AF7EDC"/>
    <w:rsid w:val="00AF7F29"/>
    <w:rsid w:val="00B00291"/>
    <w:rsid w:val="00B00359"/>
    <w:rsid w:val="00B003E9"/>
    <w:rsid w:val="00B00405"/>
    <w:rsid w:val="00B00442"/>
    <w:rsid w:val="00B005A7"/>
    <w:rsid w:val="00B006F6"/>
    <w:rsid w:val="00B0087C"/>
    <w:rsid w:val="00B008F1"/>
    <w:rsid w:val="00B00C7B"/>
    <w:rsid w:val="00B00E17"/>
    <w:rsid w:val="00B00E66"/>
    <w:rsid w:val="00B00E71"/>
    <w:rsid w:val="00B00FA3"/>
    <w:rsid w:val="00B0110D"/>
    <w:rsid w:val="00B01115"/>
    <w:rsid w:val="00B011DB"/>
    <w:rsid w:val="00B01233"/>
    <w:rsid w:val="00B013FC"/>
    <w:rsid w:val="00B014A3"/>
    <w:rsid w:val="00B014A6"/>
    <w:rsid w:val="00B019F4"/>
    <w:rsid w:val="00B01A41"/>
    <w:rsid w:val="00B01D37"/>
    <w:rsid w:val="00B01DC8"/>
    <w:rsid w:val="00B01E49"/>
    <w:rsid w:val="00B01F2B"/>
    <w:rsid w:val="00B0201D"/>
    <w:rsid w:val="00B0207F"/>
    <w:rsid w:val="00B022BE"/>
    <w:rsid w:val="00B02375"/>
    <w:rsid w:val="00B02612"/>
    <w:rsid w:val="00B02747"/>
    <w:rsid w:val="00B02788"/>
    <w:rsid w:val="00B027BD"/>
    <w:rsid w:val="00B02978"/>
    <w:rsid w:val="00B02AD9"/>
    <w:rsid w:val="00B02B1B"/>
    <w:rsid w:val="00B02CF8"/>
    <w:rsid w:val="00B02D1E"/>
    <w:rsid w:val="00B02D9F"/>
    <w:rsid w:val="00B02DF5"/>
    <w:rsid w:val="00B02F6A"/>
    <w:rsid w:val="00B030EC"/>
    <w:rsid w:val="00B03346"/>
    <w:rsid w:val="00B03374"/>
    <w:rsid w:val="00B033F4"/>
    <w:rsid w:val="00B03572"/>
    <w:rsid w:val="00B0359D"/>
    <w:rsid w:val="00B036A0"/>
    <w:rsid w:val="00B03707"/>
    <w:rsid w:val="00B03990"/>
    <w:rsid w:val="00B03AF0"/>
    <w:rsid w:val="00B03C7A"/>
    <w:rsid w:val="00B03C98"/>
    <w:rsid w:val="00B03D1B"/>
    <w:rsid w:val="00B03E5C"/>
    <w:rsid w:val="00B03F0F"/>
    <w:rsid w:val="00B03F67"/>
    <w:rsid w:val="00B0408C"/>
    <w:rsid w:val="00B04099"/>
    <w:rsid w:val="00B041AE"/>
    <w:rsid w:val="00B042D1"/>
    <w:rsid w:val="00B0432F"/>
    <w:rsid w:val="00B043CA"/>
    <w:rsid w:val="00B044A4"/>
    <w:rsid w:val="00B04692"/>
    <w:rsid w:val="00B04727"/>
    <w:rsid w:val="00B04748"/>
    <w:rsid w:val="00B047B2"/>
    <w:rsid w:val="00B04882"/>
    <w:rsid w:val="00B04985"/>
    <w:rsid w:val="00B04CC8"/>
    <w:rsid w:val="00B05147"/>
    <w:rsid w:val="00B05198"/>
    <w:rsid w:val="00B052C9"/>
    <w:rsid w:val="00B0533B"/>
    <w:rsid w:val="00B05384"/>
    <w:rsid w:val="00B05444"/>
    <w:rsid w:val="00B05561"/>
    <w:rsid w:val="00B056F8"/>
    <w:rsid w:val="00B0598D"/>
    <w:rsid w:val="00B05D1E"/>
    <w:rsid w:val="00B05E96"/>
    <w:rsid w:val="00B05FD6"/>
    <w:rsid w:val="00B05FFE"/>
    <w:rsid w:val="00B0600A"/>
    <w:rsid w:val="00B062DE"/>
    <w:rsid w:val="00B063F6"/>
    <w:rsid w:val="00B06630"/>
    <w:rsid w:val="00B066A1"/>
    <w:rsid w:val="00B066D3"/>
    <w:rsid w:val="00B0679A"/>
    <w:rsid w:val="00B06908"/>
    <w:rsid w:val="00B06983"/>
    <w:rsid w:val="00B06D35"/>
    <w:rsid w:val="00B06D6B"/>
    <w:rsid w:val="00B0723C"/>
    <w:rsid w:val="00B07322"/>
    <w:rsid w:val="00B074D2"/>
    <w:rsid w:val="00B07523"/>
    <w:rsid w:val="00B0761C"/>
    <w:rsid w:val="00B0778C"/>
    <w:rsid w:val="00B07B18"/>
    <w:rsid w:val="00B07C40"/>
    <w:rsid w:val="00B07CAB"/>
    <w:rsid w:val="00B10010"/>
    <w:rsid w:val="00B1002C"/>
    <w:rsid w:val="00B1007B"/>
    <w:rsid w:val="00B100B1"/>
    <w:rsid w:val="00B100DF"/>
    <w:rsid w:val="00B1010C"/>
    <w:rsid w:val="00B10159"/>
    <w:rsid w:val="00B1017E"/>
    <w:rsid w:val="00B102AD"/>
    <w:rsid w:val="00B102F9"/>
    <w:rsid w:val="00B10337"/>
    <w:rsid w:val="00B106B8"/>
    <w:rsid w:val="00B108D4"/>
    <w:rsid w:val="00B10EA2"/>
    <w:rsid w:val="00B11026"/>
    <w:rsid w:val="00B1107B"/>
    <w:rsid w:val="00B1113F"/>
    <w:rsid w:val="00B11143"/>
    <w:rsid w:val="00B1125E"/>
    <w:rsid w:val="00B11633"/>
    <w:rsid w:val="00B1177A"/>
    <w:rsid w:val="00B118C6"/>
    <w:rsid w:val="00B119DA"/>
    <w:rsid w:val="00B11B16"/>
    <w:rsid w:val="00B11BE3"/>
    <w:rsid w:val="00B11C93"/>
    <w:rsid w:val="00B1215D"/>
    <w:rsid w:val="00B12234"/>
    <w:rsid w:val="00B1229B"/>
    <w:rsid w:val="00B122AF"/>
    <w:rsid w:val="00B1246C"/>
    <w:rsid w:val="00B12724"/>
    <w:rsid w:val="00B12BEA"/>
    <w:rsid w:val="00B12D16"/>
    <w:rsid w:val="00B12DB1"/>
    <w:rsid w:val="00B12DBE"/>
    <w:rsid w:val="00B12E30"/>
    <w:rsid w:val="00B12E66"/>
    <w:rsid w:val="00B12FD7"/>
    <w:rsid w:val="00B13202"/>
    <w:rsid w:val="00B13226"/>
    <w:rsid w:val="00B13263"/>
    <w:rsid w:val="00B13455"/>
    <w:rsid w:val="00B13462"/>
    <w:rsid w:val="00B13801"/>
    <w:rsid w:val="00B13828"/>
    <w:rsid w:val="00B138B0"/>
    <w:rsid w:val="00B1399E"/>
    <w:rsid w:val="00B13A60"/>
    <w:rsid w:val="00B13CE7"/>
    <w:rsid w:val="00B13E16"/>
    <w:rsid w:val="00B13E83"/>
    <w:rsid w:val="00B13EBC"/>
    <w:rsid w:val="00B13F78"/>
    <w:rsid w:val="00B13F99"/>
    <w:rsid w:val="00B14016"/>
    <w:rsid w:val="00B140AE"/>
    <w:rsid w:val="00B141CD"/>
    <w:rsid w:val="00B142D5"/>
    <w:rsid w:val="00B14361"/>
    <w:rsid w:val="00B14439"/>
    <w:rsid w:val="00B1451D"/>
    <w:rsid w:val="00B1452D"/>
    <w:rsid w:val="00B146F4"/>
    <w:rsid w:val="00B14720"/>
    <w:rsid w:val="00B14741"/>
    <w:rsid w:val="00B147BB"/>
    <w:rsid w:val="00B14875"/>
    <w:rsid w:val="00B14AA1"/>
    <w:rsid w:val="00B14B2C"/>
    <w:rsid w:val="00B14C07"/>
    <w:rsid w:val="00B14C59"/>
    <w:rsid w:val="00B14C92"/>
    <w:rsid w:val="00B14E38"/>
    <w:rsid w:val="00B14F2A"/>
    <w:rsid w:val="00B14F39"/>
    <w:rsid w:val="00B14F63"/>
    <w:rsid w:val="00B14F68"/>
    <w:rsid w:val="00B15015"/>
    <w:rsid w:val="00B150B2"/>
    <w:rsid w:val="00B1517C"/>
    <w:rsid w:val="00B1529E"/>
    <w:rsid w:val="00B152B3"/>
    <w:rsid w:val="00B15446"/>
    <w:rsid w:val="00B15528"/>
    <w:rsid w:val="00B15568"/>
    <w:rsid w:val="00B1558B"/>
    <w:rsid w:val="00B155BF"/>
    <w:rsid w:val="00B156F7"/>
    <w:rsid w:val="00B15724"/>
    <w:rsid w:val="00B1585B"/>
    <w:rsid w:val="00B158A3"/>
    <w:rsid w:val="00B158D7"/>
    <w:rsid w:val="00B1593F"/>
    <w:rsid w:val="00B159B6"/>
    <w:rsid w:val="00B15A2F"/>
    <w:rsid w:val="00B15B24"/>
    <w:rsid w:val="00B15B6A"/>
    <w:rsid w:val="00B15B81"/>
    <w:rsid w:val="00B15F60"/>
    <w:rsid w:val="00B161D6"/>
    <w:rsid w:val="00B1634B"/>
    <w:rsid w:val="00B1634F"/>
    <w:rsid w:val="00B16363"/>
    <w:rsid w:val="00B1636A"/>
    <w:rsid w:val="00B163A8"/>
    <w:rsid w:val="00B16497"/>
    <w:rsid w:val="00B16757"/>
    <w:rsid w:val="00B167CF"/>
    <w:rsid w:val="00B16AE8"/>
    <w:rsid w:val="00B16B8A"/>
    <w:rsid w:val="00B16D85"/>
    <w:rsid w:val="00B16E60"/>
    <w:rsid w:val="00B16EBB"/>
    <w:rsid w:val="00B16EC7"/>
    <w:rsid w:val="00B16FC6"/>
    <w:rsid w:val="00B16FDC"/>
    <w:rsid w:val="00B17022"/>
    <w:rsid w:val="00B17037"/>
    <w:rsid w:val="00B17039"/>
    <w:rsid w:val="00B17176"/>
    <w:rsid w:val="00B172E3"/>
    <w:rsid w:val="00B17342"/>
    <w:rsid w:val="00B17347"/>
    <w:rsid w:val="00B173B6"/>
    <w:rsid w:val="00B173CE"/>
    <w:rsid w:val="00B1741F"/>
    <w:rsid w:val="00B17450"/>
    <w:rsid w:val="00B175D2"/>
    <w:rsid w:val="00B175FC"/>
    <w:rsid w:val="00B17672"/>
    <w:rsid w:val="00B176E4"/>
    <w:rsid w:val="00B17763"/>
    <w:rsid w:val="00B17830"/>
    <w:rsid w:val="00B1790B"/>
    <w:rsid w:val="00B17A4B"/>
    <w:rsid w:val="00B17A84"/>
    <w:rsid w:val="00B17AE8"/>
    <w:rsid w:val="00B17B61"/>
    <w:rsid w:val="00B17C0D"/>
    <w:rsid w:val="00B17E3A"/>
    <w:rsid w:val="00B2005C"/>
    <w:rsid w:val="00B2010C"/>
    <w:rsid w:val="00B201FC"/>
    <w:rsid w:val="00B20270"/>
    <w:rsid w:val="00B2029C"/>
    <w:rsid w:val="00B2029D"/>
    <w:rsid w:val="00B203B6"/>
    <w:rsid w:val="00B20443"/>
    <w:rsid w:val="00B20456"/>
    <w:rsid w:val="00B20538"/>
    <w:rsid w:val="00B20589"/>
    <w:rsid w:val="00B20646"/>
    <w:rsid w:val="00B20664"/>
    <w:rsid w:val="00B206EB"/>
    <w:rsid w:val="00B20753"/>
    <w:rsid w:val="00B2077F"/>
    <w:rsid w:val="00B208B6"/>
    <w:rsid w:val="00B20AFE"/>
    <w:rsid w:val="00B20D89"/>
    <w:rsid w:val="00B20E28"/>
    <w:rsid w:val="00B21016"/>
    <w:rsid w:val="00B2113A"/>
    <w:rsid w:val="00B21178"/>
    <w:rsid w:val="00B211D0"/>
    <w:rsid w:val="00B21368"/>
    <w:rsid w:val="00B21426"/>
    <w:rsid w:val="00B21661"/>
    <w:rsid w:val="00B2196C"/>
    <w:rsid w:val="00B21A01"/>
    <w:rsid w:val="00B21D8B"/>
    <w:rsid w:val="00B21EE8"/>
    <w:rsid w:val="00B220C2"/>
    <w:rsid w:val="00B22129"/>
    <w:rsid w:val="00B22390"/>
    <w:rsid w:val="00B223A7"/>
    <w:rsid w:val="00B22553"/>
    <w:rsid w:val="00B2268F"/>
    <w:rsid w:val="00B2270E"/>
    <w:rsid w:val="00B22800"/>
    <w:rsid w:val="00B22A0F"/>
    <w:rsid w:val="00B22C23"/>
    <w:rsid w:val="00B22C70"/>
    <w:rsid w:val="00B22CA8"/>
    <w:rsid w:val="00B2300A"/>
    <w:rsid w:val="00B2306B"/>
    <w:rsid w:val="00B23129"/>
    <w:rsid w:val="00B233AF"/>
    <w:rsid w:val="00B235B0"/>
    <w:rsid w:val="00B235E2"/>
    <w:rsid w:val="00B23854"/>
    <w:rsid w:val="00B238D3"/>
    <w:rsid w:val="00B23ADB"/>
    <w:rsid w:val="00B23C67"/>
    <w:rsid w:val="00B23E32"/>
    <w:rsid w:val="00B24024"/>
    <w:rsid w:val="00B2403B"/>
    <w:rsid w:val="00B240CC"/>
    <w:rsid w:val="00B2416F"/>
    <w:rsid w:val="00B24244"/>
    <w:rsid w:val="00B242A1"/>
    <w:rsid w:val="00B24331"/>
    <w:rsid w:val="00B24486"/>
    <w:rsid w:val="00B24525"/>
    <w:rsid w:val="00B24662"/>
    <w:rsid w:val="00B246F6"/>
    <w:rsid w:val="00B249DA"/>
    <w:rsid w:val="00B24D75"/>
    <w:rsid w:val="00B24FFE"/>
    <w:rsid w:val="00B250F0"/>
    <w:rsid w:val="00B250FD"/>
    <w:rsid w:val="00B25208"/>
    <w:rsid w:val="00B2532D"/>
    <w:rsid w:val="00B25346"/>
    <w:rsid w:val="00B253E8"/>
    <w:rsid w:val="00B254BB"/>
    <w:rsid w:val="00B2565F"/>
    <w:rsid w:val="00B2575B"/>
    <w:rsid w:val="00B2588E"/>
    <w:rsid w:val="00B25A70"/>
    <w:rsid w:val="00B25B62"/>
    <w:rsid w:val="00B25C37"/>
    <w:rsid w:val="00B25CB2"/>
    <w:rsid w:val="00B25D22"/>
    <w:rsid w:val="00B25D69"/>
    <w:rsid w:val="00B25DFA"/>
    <w:rsid w:val="00B25F1D"/>
    <w:rsid w:val="00B26070"/>
    <w:rsid w:val="00B260A7"/>
    <w:rsid w:val="00B261DE"/>
    <w:rsid w:val="00B2621C"/>
    <w:rsid w:val="00B2630A"/>
    <w:rsid w:val="00B26321"/>
    <w:rsid w:val="00B26407"/>
    <w:rsid w:val="00B264B7"/>
    <w:rsid w:val="00B26591"/>
    <w:rsid w:val="00B26872"/>
    <w:rsid w:val="00B268EF"/>
    <w:rsid w:val="00B26940"/>
    <w:rsid w:val="00B26A2E"/>
    <w:rsid w:val="00B26A3D"/>
    <w:rsid w:val="00B26A46"/>
    <w:rsid w:val="00B26A77"/>
    <w:rsid w:val="00B26B75"/>
    <w:rsid w:val="00B26CEA"/>
    <w:rsid w:val="00B26CEB"/>
    <w:rsid w:val="00B26D51"/>
    <w:rsid w:val="00B26F1F"/>
    <w:rsid w:val="00B26FB6"/>
    <w:rsid w:val="00B27021"/>
    <w:rsid w:val="00B27051"/>
    <w:rsid w:val="00B27561"/>
    <w:rsid w:val="00B275CF"/>
    <w:rsid w:val="00B275EB"/>
    <w:rsid w:val="00B27643"/>
    <w:rsid w:val="00B27770"/>
    <w:rsid w:val="00B278AD"/>
    <w:rsid w:val="00B279C0"/>
    <w:rsid w:val="00B27A1E"/>
    <w:rsid w:val="00B27B7B"/>
    <w:rsid w:val="00B27BEC"/>
    <w:rsid w:val="00B27DFE"/>
    <w:rsid w:val="00B27E3E"/>
    <w:rsid w:val="00B27E73"/>
    <w:rsid w:val="00B27EEB"/>
    <w:rsid w:val="00B30150"/>
    <w:rsid w:val="00B301F1"/>
    <w:rsid w:val="00B3047A"/>
    <w:rsid w:val="00B304E0"/>
    <w:rsid w:val="00B304FA"/>
    <w:rsid w:val="00B306C6"/>
    <w:rsid w:val="00B307C8"/>
    <w:rsid w:val="00B3083D"/>
    <w:rsid w:val="00B30A13"/>
    <w:rsid w:val="00B30ABD"/>
    <w:rsid w:val="00B30AE2"/>
    <w:rsid w:val="00B30BA2"/>
    <w:rsid w:val="00B30E06"/>
    <w:rsid w:val="00B30F54"/>
    <w:rsid w:val="00B30F8A"/>
    <w:rsid w:val="00B3102C"/>
    <w:rsid w:val="00B31315"/>
    <w:rsid w:val="00B313DD"/>
    <w:rsid w:val="00B3140F"/>
    <w:rsid w:val="00B3156C"/>
    <w:rsid w:val="00B31A9B"/>
    <w:rsid w:val="00B31D12"/>
    <w:rsid w:val="00B31EE5"/>
    <w:rsid w:val="00B31F6E"/>
    <w:rsid w:val="00B320D7"/>
    <w:rsid w:val="00B321BD"/>
    <w:rsid w:val="00B32217"/>
    <w:rsid w:val="00B32286"/>
    <w:rsid w:val="00B3229B"/>
    <w:rsid w:val="00B32339"/>
    <w:rsid w:val="00B323AB"/>
    <w:rsid w:val="00B32514"/>
    <w:rsid w:val="00B32554"/>
    <w:rsid w:val="00B326BE"/>
    <w:rsid w:val="00B32927"/>
    <w:rsid w:val="00B329FB"/>
    <w:rsid w:val="00B32B5E"/>
    <w:rsid w:val="00B32BB1"/>
    <w:rsid w:val="00B32CDF"/>
    <w:rsid w:val="00B32DCD"/>
    <w:rsid w:val="00B32E64"/>
    <w:rsid w:val="00B32F3B"/>
    <w:rsid w:val="00B331D5"/>
    <w:rsid w:val="00B33263"/>
    <w:rsid w:val="00B3332C"/>
    <w:rsid w:val="00B33355"/>
    <w:rsid w:val="00B334BF"/>
    <w:rsid w:val="00B3354B"/>
    <w:rsid w:val="00B336A3"/>
    <w:rsid w:val="00B337F6"/>
    <w:rsid w:val="00B33870"/>
    <w:rsid w:val="00B33965"/>
    <w:rsid w:val="00B33A13"/>
    <w:rsid w:val="00B33C1F"/>
    <w:rsid w:val="00B33C68"/>
    <w:rsid w:val="00B33EEB"/>
    <w:rsid w:val="00B33FD5"/>
    <w:rsid w:val="00B340A3"/>
    <w:rsid w:val="00B34286"/>
    <w:rsid w:val="00B34307"/>
    <w:rsid w:val="00B34365"/>
    <w:rsid w:val="00B344E8"/>
    <w:rsid w:val="00B3469B"/>
    <w:rsid w:val="00B346C1"/>
    <w:rsid w:val="00B34869"/>
    <w:rsid w:val="00B3490C"/>
    <w:rsid w:val="00B34996"/>
    <w:rsid w:val="00B34BD7"/>
    <w:rsid w:val="00B34D3B"/>
    <w:rsid w:val="00B34D6C"/>
    <w:rsid w:val="00B34E29"/>
    <w:rsid w:val="00B3516D"/>
    <w:rsid w:val="00B3524D"/>
    <w:rsid w:val="00B3525B"/>
    <w:rsid w:val="00B352B9"/>
    <w:rsid w:val="00B352FE"/>
    <w:rsid w:val="00B353F1"/>
    <w:rsid w:val="00B35402"/>
    <w:rsid w:val="00B3543E"/>
    <w:rsid w:val="00B35479"/>
    <w:rsid w:val="00B35583"/>
    <w:rsid w:val="00B355F4"/>
    <w:rsid w:val="00B358C0"/>
    <w:rsid w:val="00B3591F"/>
    <w:rsid w:val="00B359D8"/>
    <w:rsid w:val="00B35A0B"/>
    <w:rsid w:val="00B35A2F"/>
    <w:rsid w:val="00B35C15"/>
    <w:rsid w:val="00B35D66"/>
    <w:rsid w:val="00B35F75"/>
    <w:rsid w:val="00B36065"/>
    <w:rsid w:val="00B3612D"/>
    <w:rsid w:val="00B361C4"/>
    <w:rsid w:val="00B361D1"/>
    <w:rsid w:val="00B3647D"/>
    <w:rsid w:val="00B3658F"/>
    <w:rsid w:val="00B365CF"/>
    <w:rsid w:val="00B366DF"/>
    <w:rsid w:val="00B36A42"/>
    <w:rsid w:val="00B36C1E"/>
    <w:rsid w:val="00B36C47"/>
    <w:rsid w:val="00B36CA6"/>
    <w:rsid w:val="00B36CC2"/>
    <w:rsid w:val="00B36DAB"/>
    <w:rsid w:val="00B36DD3"/>
    <w:rsid w:val="00B36E47"/>
    <w:rsid w:val="00B36F6C"/>
    <w:rsid w:val="00B370D2"/>
    <w:rsid w:val="00B37258"/>
    <w:rsid w:val="00B373FA"/>
    <w:rsid w:val="00B3744E"/>
    <w:rsid w:val="00B37568"/>
    <w:rsid w:val="00B376B2"/>
    <w:rsid w:val="00B376FF"/>
    <w:rsid w:val="00B3773C"/>
    <w:rsid w:val="00B37798"/>
    <w:rsid w:val="00B3793A"/>
    <w:rsid w:val="00B37A5F"/>
    <w:rsid w:val="00B37A9A"/>
    <w:rsid w:val="00B37C4D"/>
    <w:rsid w:val="00B37D1B"/>
    <w:rsid w:val="00B37D55"/>
    <w:rsid w:val="00B37D93"/>
    <w:rsid w:val="00B37DCE"/>
    <w:rsid w:val="00B37E9A"/>
    <w:rsid w:val="00B37F28"/>
    <w:rsid w:val="00B40178"/>
    <w:rsid w:val="00B401F9"/>
    <w:rsid w:val="00B40338"/>
    <w:rsid w:val="00B40601"/>
    <w:rsid w:val="00B4065D"/>
    <w:rsid w:val="00B409A2"/>
    <w:rsid w:val="00B409EE"/>
    <w:rsid w:val="00B40A8F"/>
    <w:rsid w:val="00B40C27"/>
    <w:rsid w:val="00B40C49"/>
    <w:rsid w:val="00B40CDF"/>
    <w:rsid w:val="00B40ED8"/>
    <w:rsid w:val="00B40FEE"/>
    <w:rsid w:val="00B410F6"/>
    <w:rsid w:val="00B411B0"/>
    <w:rsid w:val="00B41230"/>
    <w:rsid w:val="00B41272"/>
    <w:rsid w:val="00B4138F"/>
    <w:rsid w:val="00B4155E"/>
    <w:rsid w:val="00B415F4"/>
    <w:rsid w:val="00B416CC"/>
    <w:rsid w:val="00B41720"/>
    <w:rsid w:val="00B41772"/>
    <w:rsid w:val="00B418CE"/>
    <w:rsid w:val="00B41A15"/>
    <w:rsid w:val="00B41AF4"/>
    <w:rsid w:val="00B41B89"/>
    <w:rsid w:val="00B41D44"/>
    <w:rsid w:val="00B42193"/>
    <w:rsid w:val="00B421AE"/>
    <w:rsid w:val="00B42415"/>
    <w:rsid w:val="00B42680"/>
    <w:rsid w:val="00B4283D"/>
    <w:rsid w:val="00B42870"/>
    <w:rsid w:val="00B428DD"/>
    <w:rsid w:val="00B42A0A"/>
    <w:rsid w:val="00B42A95"/>
    <w:rsid w:val="00B42B61"/>
    <w:rsid w:val="00B42B9B"/>
    <w:rsid w:val="00B42C1C"/>
    <w:rsid w:val="00B42C1F"/>
    <w:rsid w:val="00B42C7B"/>
    <w:rsid w:val="00B42D01"/>
    <w:rsid w:val="00B42E72"/>
    <w:rsid w:val="00B42E81"/>
    <w:rsid w:val="00B42FBA"/>
    <w:rsid w:val="00B4302B"/>
    <w:rsid w:val="00B4306C"/>
    <w:rsid w:val="00B4312C"/>
    <w:rsid w:val="00B43354"/>
    <w:rsid w:val="00B433B3"/>
    <w:rsid w:val="00B4349B"/>
    <w:rsid w:val="00B438BF"/>
    <w:rsid w:val="00B43A0B"/>
    <w:rsid w:val="00B43A41"/>
    <w:rsid w:val="00B43A9F"/>
    <w:rsid w:val="00B43CBA"/>
    <w:rsid w:val="00B43D4F"/>
    <w:rsid w:val="00B43DAA"/>
    <w:rsid w:val="00B43DF7"/>
    <w:rsid w:val="00B43E47"/>
    <w:rsid w:val="00B43FD3"/>
    <w:rsid w:val="00B44199"/>
    <w:rsid w:val="00B44297"/>
    <w:rsid w:val="00B4433D"/>
    <w:rsid w:val="00B44524"/>
    <w:rsid w:val="00B44617"/>
    <w:rsid w:val="00B446E2"/>
    <w:rsid w:val="00B447F8"/>
    <w:rsid w:val="00B44889"/>
    <w:rsid w:val="00B449D3"/>
    <w:rsid w:val="00B44A5F"/>
    <w:rsid w:val="00B44CE1"/>
    <w:rsid w:val="00B45021"/>
    <w:rsid w:val="00B45265"/>
    <w:rsid w:val="00B45273"/>
    <w:rsid w:val="00B452CC"/>
    <w:rsid w:val="00B45328"/>
    <w:rsid w:val="00B453BE"/>
    <w:rsid w:val="00B453D4"/>
    <w:rsid w:val="00B453FB"/>
    <w:rsid w:val="00B45660"/>
    <w:rsid w:val="00B456A7"/>
    <w:rsid w:val="00B458A8"/>
    <w:rsid w:val="00B45A2D"/>
    <w:rsid w:val="00B45A45"/>
    <w:rsid w:val="00B45AC1"/>
    <w:rsid w:val="00B460E2"/>
    <w:rsid w:val="00B4617A"/>
    <w:rsid w:val="00B461C2"/>
    <w:rsid w:val="00B461D2"/>
    <w:rsid w:val="00B462B7"/>
    <w:rsid w:val="00B46393"/>
    <w:rsid w:val="00B464E1"/>
    <w:rsid w:val="00B4651A"/>
    <w:rsid w:val="00B4657C"/>
    <w:rsid w:val="00B467D8"/>
    <w:rsid w:val="00B46825"/>
    <w:rsid w:val="00B468DA"/>
    <w:rsid w:val="00B46A8E"/>
    <w:rsid w:val="00B46A91"/>
    <w:rsid w:val="00B46CB2"/>
    <w:rsid w:val="00B46DC0"/>
    <w:rsid w:val="00B46DD6"/>
    <w:rsid w:val="00B4701E"/>
    <w:rsid w:val="00B47087"/>
    <w:rsid w:val="00B4709B"/>
    <w:rsid w:val="00B470FE"/>
    <w:rsid w:val="00B471D9"/>
    <w:rsid w:val="00B47396"/>
    <w:rsid w:val="00B47458"/>
    <w:rsid w:val="00B47470"/>
    <w:rsid w:val="00B474AD"/>
    <w:rsid w:val="00B474FD"/>
    <w:rsid w:val="00B47504"/>
    <w:rsid w:val="00B47581"/>
    <w:rsid w:val="00B47589"/>
    <w:rsid w:val="00B47594"/>
    <w:rsid w:val="00B47614"/>
    <w:rsid w:val="00B4763C"/>
    <w:rsid w:val="00B47687"/>
    <w:rsid w:val="00B4779C"/>
    <w:rsid w:val="00B4787B"/>
    <w:rsid w:val="00B47884"/>
    <w:rsid w:val="00B4790F"/>
    <w:rsid w:val="00B47964"/>
    <w:rsid w:val="00B47977"/>
    <w:rsid w:val="00B479BE"/>
    <w:rsid w:val="00B47A5F"/>
    <w:rsid w:val="00B47B39"/>
    <w:rsid w:val="00B47C0D"/>
    <w:rsid w:val="00B47C31"/>
    <w:rsid w:val="00B47D32"/>
    <w:rsid w:val="00B47EEF"/>
    <w:rsid w:val="00B47F30"/>
    <w:rsid w:val="00B47FF6"/>
    <w:rsid w:val="00B47FF8"/>
    <w:rsid w:val="00B50062"/>
    <w:rsid w:val="00B5007C"/>
    <w:rsid w:val="00B500A7"/>
    <w:rsid w:val="00B50225"/>
    <w:rsid w:val="00B5029A"/>
    <w:rsid w:val="00B50539"/>
    <w:rsid w:val="00B508D5"/>
    <w:rsid w:val="00B50968"/>
    <w:rsid w:val="00B50B01"/>
    <w:rsid w:val="00B50B15"/>
    <w:rsid w:val="00B50BBE"/>
    <w:rsid w:val="00B50BFB"/>
    <w:rsid w:val="00B50DFF"/>
    <w:rsid w:val="00B50F40"/>
    <w:rsid w:val="00B51043"/>
    <w:rsid w:val="00B5118F"/>
    <w:rsid w:val="00B513D3"/>
    <w:rsid w:val="00B5151F"/>
    <w:rsid w:val="00B5160A"/>
    <w:rsid w:val="00B51689"/>
    <w:rsid w:val="00B516AC"/>
    <w:rsid w:val="00B517B8"/>
    <w:rsid w:val="00B51800"/>
    <w:rsid w:val="00B519D8"/>
    <w:rsid w:val="00B51C76"/>
    <w:rsid w:val="00B51CA0"/>
    <w:rsid w:val="00B51CB9"/>
    <w:rsid w:val="00B51E23"/>
    <w:rsid w:val="00B51E90"/>
    <w:rsid w:val="00B51ED7"/>
    <w:rsid w:val="00B52164"/>
    <w:rsid w:val="00B522F9"/>
    <w:rsid w:val="00B5245D"/>
    <w:rsid w:val="00B52467"/>
    <w:rsid w:val="00B52536"/>
    <w:rsid w:val="00B525A2"/>
    <w:rsid w:val="00B5264B"/>
    <w:rsid w:val="00B5267A"/>
    <w:rsid w:val="00B52755"/>
    <w:rsid w:val="00B5280B"/>
    <w:rsid w:val="00B52870"/>
    <w:rsid w:val="00B528B9"/>
    <w:rsid w:val="00B52A57"/>
    <w:rsid w:val="00B52ABC"/>
    <w:rsid w:val="00B52B8C"/>
    <w:rsid w:val="00B52CE0"/>
    <w:rsid w:val="00B52DF0"/>
    <w:rsid w:val="00B53159"/>
    <w:rsid w:val="00B531A5"/>
    <w:rsid w:val="00B531D3"/>
    <w:rsid w:val="00B53575"/>
    <w:rsid w:val="00B5365C"/>
    <w:rsid w:val="00B5367F"/>
    <w:rsid w:val="00B536EB"/>
    <w:rsid w:val="00B5375B"/>
    <w:rsid w:val="00B53864"/>
    <w:rsid w:val="00B538BF"/>
    <w:rsid w:val="00B53A56"/>
    <w:rsid w:val="00B53B46"/>
    <w:rsid w:val="00B53B62"/>
    <w:rsid w:val="00B53BFD"/>
    <w:rsid w:val="00B53CB4"/>
    <w:rsid w:val="00B53CE5"/>
    <w:rsid w:val="00B53D1F"/>
    <w:rsid w:val="00B53E7C"/>
    <w:rsid w:val="00B53F49"/>
    <w:rsid w:val="00B53FFC"/>
    <w:rsid w:val="00B54050"/>
    <w:rsid w:val="00B5429C"/>
    <w:rsid w:val="00B54742"/>
    <w:rsid w:val="00B54810"/>
    <w:rsid w:val="00B54821"/>
    <w:rsid w:val="00B548AC"/>
    <w:rsid w:val="00B54ABA"/>
    <w:rsid w:val="00B54B33"/>
    <w:rsid w:val="00B54BB9"/>
    <w:rsid w:val="00B54C70"/>
    <w:rsid w:val="00B54EAA"/>
    <w:rsid w:val="00B55549"/>
    <w:rsid w:val="00B555F0"/>
    <w:rsid w:val="00B55618"/>
    <w:rsid w:val="00B5566B"/>
    <w:rsid w:val="00B557E1"/>
    <w:rsid w:val="00B558B1"/>
    <w:rsid w:val="00B5592C"/>
    <w:rsid w:val="00B55B5F"/>
    <w:rsid w:val="00B55B95"/>
    <w:rsid w:val="00B55CF2"/>
    <w:rsid w:val="00B55CFB"/>
    <w:rsid w:val="00B55E22"/>
    <w:rsid w:val="00B55EC5"/>
    <w:rsid w:val="00B55F1A"/>
    <w:rsid w:val="00B55F81"/>
    <w:rsid w:val="00B56185"/>
    <w:rsid w:val="00B5622A"/>
    <w:rsid w:val="00B5652E"/>
    <w:rsid w:val="00B5657A"/>
    <w:rsid w:val="00B5660B"/>
    <w:rsid w:val="00B56627"/>
    <w:rsid w:val="00B56755"/>
    <w:rsid w:val="00B56B9B"/>
    <w:rsid w:val="00B56DA8"/>
    <w:rsid w:val="00B56F77"/>
    <w:rsid w:val="00B57170"/>
    <w:rsid w:val="00B57416"/>
    <w:rsid w:val="00B5748B"/>
    <w:rsid w:val="00B5758B"/>
    <w:rsid w:val="00B57593"/>
    <w:rsid w:val="00B57708"/>
    <w:rsid w:val="00B57785"/>
    <w:rsid w:val="00B577CF"/>
    <w:rsid w:val="00B577D6"/>
    <w:rsid w:val="00B578E4"/>
    <w:rsid w:val="00B57A80"/>
    <w:rsid w:val="00B57B6F"/>
    <w:rsid w:val="00B57D58"/>
    <w:rsid w:val="00B57DE0"/>
    <w:rsid w:val="00B601E9"/>
    <w:rsid w:val="00B60211"/>
    <w:rsid w:val="00B60212"/>
    <w:rsid w:val="00B60227"/>
    <w:rsid w:val="00B602CE"/>
    <w:rsid w:val="00B6050B"/>
    <w:rsid w:val="00B6060C"/>
    <w:rsid w:val="00B6065F"/>
    <w:rsid w:val="00B606AD"/>
    <w:rsid w:val="00B6080C"/>
    <w:rsid w:val="00B60875"/>
    <w:rsid w:val="00B60908"/>
    <w:rsid w:val="00B60ACF"/>
    <w:rsid w:val="00B60B96"/>
    <w:rsid w:val="00B61370"/>
    <w:rsid w:val="00B613D2"/>
    <w:rsid w:val="00B6143E"/>
    <w:rsid w:val="00B6164D"/>
    <w:rsid w:val="00B61713"/>
    <w:rsid w:val="00B6181F"/>
    <w:rsid w:val="00B6196D"/>
    <w:rsid w:val="00B61A47"/>
    <w:rsid w:val="00B61B71"/>
    <w:rsid w:val="00B61D55"/>
    <w:rsid w:val="00B61E0F"/>
    <w:rsid w:val="00B61E54"/>
    <w:rsid w:val="00B61E69"/>
    <w:rsid w:val="00B61F36"/>
    <w:rsid w:val="00B61FF5"/>
    <w:rsid w:val="00B621EB"/>
    <w:rsid w:val="00B6229A"/>
    <w:rsid w:val="00B623ED"/>
    <w:rsid w:val="00B62434"/>
    <w:rsid w:val="00B6261B"/>
    <w:rsid w:val="00B6262E"/>
    <w:rsid w:val="00B627CB"/>
    <w:rsid w:val="00B62938"/>
    <w:rsid w:val="00B62A4A"/>
    <w:rsid w:val="00B62A79"/>
    <w:rsid w:val="00B62BDE"/>
    <w:rsid w:val="00B62BE1"/>
    <w:rsid w:val="00B62E7B"/>
    <w:rsid w:val="00B62F0D"/>
    <w:rsid w:val="00B62F7C"/>
    <w:rsid w:val="00B62F95"/>
    <w:rsid w:val="00B6305D"/>
    <w:rsid w:val="00B6327E"/>
    <w:rsid w:val="00B6328B"/>
    <w:rsid w:val="00B6333B"/>
    <w:rsid w:val="00B63374"/>
    <w:rsid w:val="00B6339A"/>
    <w:rsid w:val="00B63499"/>
    <w:rsid w:val="00B634E8"/>
    <w:rsid w:val="00B6360F"/>
    <w:rsid w:val="00B639A9"/>
    <w:rsid w:val="00B63BE4"/>
    <w:rsid w:val="00B63C36"/>
    <w:rsid w:val="00B63C8E"/>
    <w:rsid w:val="00B63D81"/>
    <w:rsid w:val="00B63DDF"/>
    <w:rsid w:val="00B63DFB"/>
    <w:rsid w:val="00B63EE2"/>
    <w:rsid w:val="00B64060"/>
    <w:rsid w:val="00B64157"/>
    <w:rsid w:val="00B64217"/>
    <w:rsid w:val="00B6450A"/>
    <w:rsid w:val="00B645F3"/>
    <w:rsid w:val="00B6467B"/>
    <w:rsid w:val="00B646DA"/>
    <w:rsid w:val="00B6489E"/>
    <w:rsid w:val="00B648B1"/>
    <w:rsid w:val="00B64904"/>
    <w:rsid w:val="00B6491D"/>
    <w:rsid w:val="00B649F4"/>
    <w:rsid w:val="00B64B0C"/>
    <w:rsid w:val="00B64B18"/>
    <w:rsid w:val="00B64B1D"/>
    <w:rsid w:val="00B64B55"/>
    <w:rsid w:val="00B64C25"/>
    <w:rsid w:val="00B64E03"/>
    <w:rsid w:val="00B64F0B"/>
    <w:rsid w:val="00B64F95"/>
    <w:rsid w:val="00B64FCE"/>
    <w:rsid w:val="00B65043"/>
    <w:rsid w:val="00B65119"/>
    <w:rsid w:val="00B65417"/>
    <w:rsid w:val="00B6547C"/>
    <w:rsid w:val="00B655BC"/>
    <w:rsid w:val="00B657F3"/>
    <w:rsid w:val="00B65CA9"/>
    <w:rsid w:val="00B65D76"/>
    <w:rsid w:val="00B65E39"/>
    <w:rsid w:val="00B65E5A"/>
    <w:rsid w:val="00B66058"/>
    <w:rsid w:val="00B6639A"/>
    <w:rsid w:val="00B66547"/>
    <w:rsid w:val="00B665A1"/>
    <w:rsid w:val="00B6678A"/>
    <w:rsid w:val="00B66883"/>
    <w:rsid w:val="00B6689B"/>
    <w:rsid w:val="00B66903"/>
    <w:rsid w:val="00B6695F"/>
    <w:rsid w:val="00B66982"/>
    <w:rsid w:val="00B66A3C"/>
    <w:rsid w:val="00B66A7B"/>
    <w:rsid w:val="00B66C84"/>
    <w:rsid w:val="00B670B7"/>
    <w:rsid w:val="00B670E9"/>
    <w:rsid w:val="00B6711A"/>
    <w:rsid w:val="00B6735F"/>
    <w:rsid w:val="00B6737B"/>
    <w:rsid w:val="00B67493"/>
    <w:rsid w:val="00B67608"/>
    <w:rsid w:val="00B67713"/>
    <w:rsid w:val="00B67809"/>
    <w:rsid w:val="00B678CA"/>
    <w:rsid w:val="00B67BA9"/>
    <w:rsid w:val="00B67C7D"/>
    <w:rsid w:val="00B67CDD"/>
    <w:rsid w:val="00B67CF5"/>
    <w:rsid w:val="00B67E8A"/>
    <w:rsid w:val="00B7031B"/>
    <w:rsid w:val="00B7056E"/>
    <w:rsid w:val="00B70591"/>
    <w:rsid w:val="00B7080C"/>
    <w:rsid w:val="00B70836"/>
    <w:rsid w:val="00B70CAA"/>
    <w:rsid w:val="00B70CC3"/>
    <w:rsid w:val="00B70D7C"/>
    <w:rsid w:val="00B70E1A"/>
    <w:rsid w:val="00B7114B"/>
    <w:rsid w:val="00B711D8"/>
    <w:rsid w:val="00B712D1"/>
    <w:rsid w:val="00B714F2"/>
    <w:rsid w:val="00B71502"/>
    <w:rsid w:val="00B7155E"/>
    <w:rsid w:val="00B719C2"/>
    <w:rsid w:val="00B71B65"/>
    <w:rsid w:val="00B71C60"/>
    <w:rsid w:val="00B71E2D"/>
    <w:rsid w:val="00B720AC"/>
    <w:rsid w:val="00B7219D"/>
    <w:rsid w:val="00B722EF"/>
    <w:rsid w:val="00B72388"/>
    <w:rsid w:val="00B72463"/>
    <w:rsid w:val="00B72519"/>
    <w:rsid w:val="00B725F7"/>
    <w:rsid w:val="00B72609"/>
    <w:rsid w:val="00B72716"/>
    <w:rsid w:val="00B72745"/>
    <w:rsid w:val="00B72763"/>
    <w:rsid w:val="00B72764"/>
    <w:rsid w:val="00B72C1A"/>
    <w:rsid w:val="00B72CA2"/>
    <w:rsid w:val="00B72FFB"/>
    <w:rsid w:val="00B7310A"/>
    <w:rsid w:val="00B73162"/>
    <w:rsid w:val="00B7319C"/>
    <w:rsid w:val="00B73265"/>
    <w:rsid w:val="00B73722"/>
    <w:rsid w:val="00B73976"/>
    <w:rsid w:val="00B73D0A"/>
    <w:rsid w:val="00B74035"/>
    <w:rsid w:val="00B74114"/>
    <w:rsid w:val="00B74314"/>
    <w:rsid w:val="00B744EE"/>
    <w:rsid w:val="00B74624"/>
    <w:rsid w:val="00B747D0"/>
    <w:rsid w:val="00B747DD"/>
    <w:rsid w:val="00B748B1"/>
    <w:rsid w:val="00B74C7E"/>
    <w:rsid w:val="00B74E24"/>
    <w:rsid w:val="00B74E7E"/>
    <w:rsid w:val="00B74F82"/>
    <w:rsid w:val="00B7510C"/>
    <w:rsid w:val="00B751DB"/>
    <w:rsid w:val="00B75399"/>
    <w:rsid w:val="00B753CB"/>
    <w:rsid w:val="00B754A3"/>
    <w:rsid w:val="00B757F4"/>
    <w:rsid w:val="00B7582C"/>
    <w:rsid w:val="00B759A2"/>
    <w:rsid w:val="00B759DA"/>
    <w:rsid w:val="00B75C7F"/>
    <w:rsid w:val="00B75DC9"/>
    <w:rsid w:val="00B75E7A"/>
    <w:rsid w:val="00B76270"/>
    <w:rsid w:val="00B762F3"/>
    <w:rsid w:val="00B763DC"/>
    <w:rsid w:val="00B7644D"/>
    <w:rsid w:val="00B764E3"/>
    <w:rsid w:val="00B7652A"/>
    <w:rsid w:val="00B76609"/>
    <w:rsid w:val="00B76695"/>
    <w:rsid w:val="00B767EB"/>
    <w:rsid w:val="00B76939"/>
    <w:rsid w:val="00B7697E"/>
    <w:rsid w:val="00B76A08"/>
    <w:rsid w:val="00B76A54"/>
    <w:rsid w:val="00B76B03"/>
    <w:rsid w:val="00B76BF7"/>
    <w:rsid w:val="00B76CE1"/>
    <w:rsid w:val="00B76D6A"/>
    <w:rsid w:val="00B76D9D"/>
    <w:rsid w:val="00B76DD4"/>
    <w:rsid w:val="00B76EF2"/>
    <w:rsid w:val="00B76FB3"/>
    <w:rsid w:val="00B76FEC"/>
    <w:rsid w:val="00B76FF0"/>
    <w:rsid w:val="00B77024"/>
    <w:rsid w:val="00B7707F"/>
    <w:rsid w:val="00B77268"/>
    <w:rsid w:val="00B7750A"/>
    <w:rsid w:val="00B77540"/>
    <w:rsid w:val="00B77673"/>
    <w:rsid w:val="00B7767C"/>
    <w:rsid w:val="00B776EE"/>
    <w:rsid w:val="00B776F3"/>
    <w:rsid w:val="00B77776"/>
    <w:rsid w:val="00B77791"/>
    <w:rsid w:val="00B778FD"/>
    <w:rsid w:val="00B779D6"/>
    <w:rsid w:val="00B77B02"/>
    <w:rsid w:val="00B77BD6"/>
    <w:rsid w:val="00B77C35"/>
    <w:rsid w:val="00B77CCC"/>
    <w:rsid w:val="00B77D28"/>
    <w:rsid w:val="00B77E4A"/>
    <w:rsid w:val="00B77F9C"/>
    <w:rsid w:val="00B80032"/>
    <w:rsid w:val="00B8005D"/>
    <w:rsid w:val="00B80174"/>
    <w:rsid w:val="00B8018F"/>
    <w:rsid w:val="00B801C6"/>
    <w:rsid w:val="00B802F6"/>
    <w:rsid w:val="00B8034F"/>
    <w:rsid w:val="00B80383"/>
    <w:rsid w:val="00B8045B"/>
    <w:rsid w:val="00B805DB"/>
    <w:rsid w:val="00B806E5"/>
    <w:rsid w:val="00B80814"/>
    <w:rsid w:val="00B80BA8"/>
    <w:rsid w:val="00B80D22"/>
    <w:rsid w:val="00B80D6D"/>
    <w:rsid w:val="00B80E0F"/>
    <w:rsid w:val="00B80EF8"/>
    <w:rsid w:val="00B80F6A"/>
    <w:rsid w:val="00B81001"/>
    <w:rsid w:val="00B810AC"/>
    <w:rsid w:val="00B81108"/>
    <w:rsid w:val="00B81118"/>
    <w:rsid w:val="00B8111A"/>
    <w:rsid w:val="00B81265"/>
    <w:rsid w:val="00B81420"/>
    <w:rsid w:val="00B81497"/>
    <w:rsid w:val="00B814B2"/>
    <w:rsid w:val="00B814C9"/>
    <w:rsid w:val="00B819A9"/>
    <w:rsid w:val="00B819EA"/>
    <w:rsid w:val="00B81ABF"/>
    <w:rsid w:val="00B81B1C"/>
    <w:rsid w:val="00B81B58"/>
    <w:rsid w:val="00B81B81"/>
    <w:rsid w:val="00B81C61"/>
    <w:rsid w:val="00B81DE9"/>
    <w:rsid w:val="00B81E4A"/>
    <w:rsid w:val="00B8204F"/>
    <w:rsid w:val="00B82069"/>
    <w:rsid w:val="00B82272"/>
    <w:rsid w:val="00B822AA"/>
    <w:rsid w:val="00B822B4"/>
    <w:rsid w:val="00B822D8"/>
    <w:rsid w:val="00B823DC"/>
    <w:rsid w:val="00B8249A"/>
    <w:rsid w:val="00B825A9"/>
    <w:rsid w:val="00B826C8"/>
    <w:rsid w:val="00B826FC"/>
    <w:rsid w:val="00B82882"/>
    <w:rsid w:val="00B829EF"/>
    <w:rsid w:val="00B82A09"/>
    <w:rsid w:val="00B82AF1"/>
    <w:rsid w:val="00B82B16"/>
    <w:rsid w:val="00B82B87"/>
    <w:rsid w:val="00B82BE7"/>
    <w:rsid w:val="00B82C29"/>
    <w:rsid w:val="00B82CC5"/>
    <w:rsid w:val="00B82CCF"/>
    <w:rsid w:val="00B82D1B"/>
    <w:rsid w:val="00B8318B"/>
    <w:rsid w:val="00B83292"/>
    <w:rsid w:val="00B8339C"/>
    <w:rsid w:val="00B833DE"/>
    <w:rsid w:val="00B8349A"/>
    <w:rsid w:val="00B834A1"/>
    <w:rsid w:val="00B835AF"/>
    <w:rsid w:val="00B83841"/>
    <w:rsid w:val="00B83844"/>
    <w:rsid w:val="00B8395D"/>
    <w:rsid w:val="00B83A83"/>
    <w:rsid w:val="00B83AE3"/>
    <w:rsid w:val="00B83B53"/>
    <w:rsid w:val="00B83DA2"/>
    <w:rsid w:val="00B83E8A"/>
    <w:rsid w:val="00B83FFE"/>
    <w:rsid w:val="00B840DC"/>
    <w:rsid w:val="00B8410E"/>
    <w:rsid w:val="00B84194"/>
    <w:rsid w:val="00B84239"/>
    <w:rsid w:val="00B8429D"/>
    <w:rsid w:val="00B844F6"/>
    <w:rsid w:val="00B845E4"/>
    <w:rsid w:val="00B848A3"/>
    <w:rsid w:val="00B84924"/>
    <w:rsid w:val="00B849CB"/>
    <w:rsid w:val="00B84A73"/>
    <w:rsid w:val="00B84C7C"/>
    <w:rsid w:val="00B84CA3"/>
    <w:rsid w:val="00B84CAD"/>
    <w:rsid w:val="00B84CC9"/>
    <w:rsid w:val="00B84CE2"/>
    <w:rsid w:val="00B84E61"/>
    <w:rsid w:val="00B85005"/>
    <w:rsid w:val="00B852A8"/>
    <w:rsid w:val="00B85339"/>
    <w:rsid w:val="00B853ED"/>
    <w:rsid w:val="00B85465"/>
    <w:rsid w:val="00B854BA"/>
    <w:rsid w:val="00B85591"/>
    <w:rsid w:val="00B855C6"/>
    <w:rsid w:val="00B857EF"/>
    <w:rsid w:val="00B8598B"/>
    <w:rsid w:val="00B85B59"/>
    <w:rsid w:val="00B85CFD"/>
    <w:rsid w:val="00B85DC8"/>
    <w:rsid w:val="00B85EE1"/>
    <w:rsid w:val="00B85FD9"/>
    <w:rsid w:val="00B85FE4"/>
    <w:rsid w:val="00B86078"/>
    <w:rsid w:val="00B8609B"/>
    <w:rsid w:val="00B86155"/>
    <w:rsid w:val="00B86315"/>
    <w:rsid w:val="00B8636F"/>
    <w:rsid w:val="00B86431"/>
    <w:rsid w:val="00B8644D"/>
    <w:rsid w:val="00B869EA"/>
    <w:rsid w:val="00B86AA4"/>
    <w:rsid w:val="00B86B05"/>
    <w:rsid w:val="00B8705E"/>
    <w:rsid w:val="00B871A7"/>
    <w:rsid w:val="00B87354"/>
    <w:rsid w:val="00B874F4"/>
    <w:rsid w:val="00B87632"/>
    <w:rsid w:val="00B87666"/>
    <w:rsid w:val="00B87731"/>
    <w:rsid w:val="00B87890"/>
    <w:rsid w:val="00B878FA"/>
    <w:rsid w:val="00B87A20"/>
    <w:rsid w:val="00B87A70"/>
    <w:rsid w:val="00B87C0F"/>
    <w:rsid w:val="00B87CE1"/>
    <w:rsid w:val="00B87EE7"/>
    <w:rsid w:val="00B87FBD"/>
    <w:rsid w:val="00B900CA"/>
    <w:rsid w:val="00B900F4"/>
    <w:rsid w:val="00B900FD"/>
    <w:rsid w:val="00B90122"/>
    <w:rsid w:val="00B90139"/>
    <w:rsid w:val="00B901A5"/>
    <w:rsid w:val="00B901C8"/>
    <w:rsid w:val="00B901FA"/>
    <w:rsid w:val="00B90227"/>
    <w:rsid w:val="00B90310"/>
    <w:rsid w:val="00B90315"/>
    <w:rsid w:val="00B90580"/>
    <w:rsid w:val="00B90600"/>
    <w:rsid w:val="00B90604"/>
    <w:rsid w:val="00B9061E"/>
    <w:rsid w:val="00B90773"/>
    <w:rsid w:val="00B907CC"/>
    <w:rsid w:val="00B909F6"/>
    <w:rsid w:val="00B90A8A"/>
    <w:rsid w:val="00B90B55"/>
    <w:rsid w:val="00B90BE9"/>
    <w:rsid w:val="00B90CCB"/>
    <w:rsid w:val="00B90D26"/>
    <w:rsid w:val="00B90F0A"/>
    <w:rsid w:val="00B91130"/>
    <w:rsid w:val="00B91159"/>
    <w:rsid w:val="00B91235"/>
    <w:rsid w:val="00B91299"/>
    <w:rsid w:val="00B91301"/>
    <w:rsid w:val="00B91548"/>
    <w:rsid w:val="00B91549"/>
    <w:rsid w:val="00B916BE"/>
    <w:rsid w:val="00B916C5"/>
    <w:rsid w:val="00B91787"/>
    <w:rsid w:val="00B917C9"/>
    <w:rsid w:val="00B9197C"/>
    <w:rsid w:val="00B91997"/>
    <w:rsid w:val="00B91A0A"/>
    <w:rsid w:val="00B91A10"/>
    <w:rsid w:val="00B91B13"/>
    <w:rsid w:val="00B91C96"/>
    <w:rsid w:val="00B91D12"/>
    <w:rsid w:val="00B91D78"/>
    <w:rsid w:val="00B91DDF"/>
    <w:rsid w:val="00B91E1A"/>
    <w:rsid w:val="00B91EA0"/>
    <w:rsid w:val="00B92089"/>
    <w:rsid w:val="00B920A1"/>
    <w:rsid w:val="00B920C3"/>
    <w:rsid w:val="00B923A4"/>
    <w:rsid w:val="00B923B8"/>
    <w:rsid w:val="00B92670"/>
    <w:rsid w:val="00B92838"/>
    <w:rsid w:val="00B92B16"/>
    <w:rsid w:val="00B92C1E"/>
    <w:rsid w:val="00B92E07"/>
    <w:rsid w:val="00B92E9C"/>
    <w:rsid w:val="00B92F25"/>
    <w:rsid w:val="00B93282"/>
    <w:rsid w:val="00B933F7"/>
    <w:rsid w:val="00B93405"/>
    <w:rsid w:val="00B9363E"/>
    <w:rsid w:val="00B936F8"/>
    <w:rsid w:val="00B9371B"/>
    <w:rsid w:val="00B938FF"/>
    <w:rsid w:val="00B93A1A"/>
    <w:rsid w:val="00B93A4B"/>
    <w:rsid w:val="00B93AB9"/>
    <w:rsid w:val="00B93D13"/>
    <w:rsid w:val="00B93E1E"/>
    <w:rsid w:val="00B93FA8"/>
    <w:rsid w:val="00B93FED"/>
    <w:rsid w:val="00B9431E"/>
    <w:rsid w:val="00B946E1"/>
    <w:rsid w:val="00B94773"/>
    <w:rsid w:val="00B947DA"/>
    <w:rsid w:val="00B948A2"/>
    <w:rsid w:val="00B94A5B"/>
    <w:rsid w:val="00B94C59"/>
    <w:rsid w:val="00B94D0E"/>
    <w:rsid w:val="00B94D96"/>
    <w:rsid w:val="00B94DC2"/>
    <w:rsid w:val="00B94EF1"/>
    <w:rsid w:val="00B94F28"/>
    <w:rsid w:val="00B95067"/>
    <w:rsid w:val="00B950BC"/>
    <w:rsid w:val="00B9516A"/>
    <w:rsid w:val="00B9516E"/>
    <w:rsid w:val="00B952DB"/>
    <w:rsid w:val="00B9530A"/>
    <w:rsid w:val="00B95428"/>
    <w:rsid w:val="00B95437"/>
    <w:rsid w:val="00B95467"/>
    <w:rsid w:val="00B95490"/>
    <w:rsid w:val="00B95502"/>
    <w:rsid w:val="00B95529"/>
    <w:rsid w:val="00B95563"/>
    <w:rsid w:val="00B955F2"/>
    <w:rsid w:val="00B955F4"/>
    <w:rsid w:val="00B957EB"/>
    <w:rsid w:val="00B958A9"/>
    <w:rsid w:val="00B95A43"/>
    <w:rsid w:val="00B95D5B"/>
    <w:rsid w:val="00B95DBE"/>
    <w:rsid w:val="00B95DE8"/>
    <w:rsid w:val="00B95E7B"/>
    <w:rsid w:val="00B95EC2"/>
    <w:rsid w:val="00B95FC6"/>
    <w:rsid w:val="00B96068"/>
    <w:rsid w:val="00B96247"/>
    <w:rsid w:val="00B9626D"/>
    <w:rsid w:val="00B962B6"/>
    <w:rsid w:val="00B963EC"/>
    <w:rsid w:val="00B9644A"/>
    <w:rsid w:val="00B96592"/>
    <w:rsid w:val="00B965E6"/>
    <w:rsid w:val="00B965FF"/>
    <w:rsid w:val="00B966AB"/>
    <w:rsid w:val="00B966E9"/>
    <w:rsid w:val="00B96708"/>
    <w:rsid w:val="00B9675C"/>
    <w:rsid w:val="00B967DA"/>
    <w:rsid w:val="00B967FD"/>
    <w:rsid w:val="00B96804"/>
    <w:rsid w:val="00B96899"/>
    <w:rsid w:val="00B968BA"/>
    <w:rsid w:val="00B968D8"/>
    <w:rsid w:val="00B9691A"/>
    <w:rsid w:val="00B96B42"/>
    <w:rsid w:val="00B96C6F"/>
    <w:rsid w:val="00B96DA6"/>
    <w:rsid w:val="00B96E70"/>
    <w:rsid w:val="00B96EA0"/>
    <w:rsid w:val="00B96EDB"/>
    <w:rsid w:val="00B96EE5"/>
    <w:rsid w:val="00B96FEC"/>
    <w:rsid w:val="00B9720D"/>
    <w:rsid w:val="00B972CA"/>
    <w:rsid w:val="00B97448"/>
    <w:rsid w:val="00B97550"/>
    <w:rsid w:val="00B975BE"/>
    <w:rsid w:val="00B975DB"/>
    <w:rsid w:val="00B975F7"/>
    <w:rsid w:val="00B97611"/>
    <w:rsid w:val="00B976E8"/>
    <w:rsid w:val="00B978FD"/>
    <w:rsid w:val="00B97944"/>
    <w:rsid w:val="00B97983"/>
    <w:rsid w:val="00B97EE7"/>
    <w:rsid w:val="00BA008F"/>
    <w:rsid w:val="00BA0285"/>
    <w:rsid w:val="00BA02BE"/>
    <w:rsid w:val="00BA031D"/>
    <w:rsid w:val="00BA04F5"/>
    <w:rsid w:val="00BA054C"/>
    <w:rsid w:val="00BA05AF"/>
    <w:rsid w:val="00BA0785"/>
    <w:rsid w:val="00BA07FA"/>
    <w:rsid w:val="00BA08DF"/>
    <w:rsid w:val="00BA08E5"/>
    <w:rsid w:val="00BA0A12"/>
    <w:rsid w:val="00BA0BCC"/>
    <w:rsid w:val="00BA0BDA"/>
    <w:rsid w:val="00BA0CCC"/>
    <w:rsid w:val="00BA0DE8"/>
    <w:rsid w:val="00BA0E7A"/>
    <w:rsid w:val="00BA0F94"/>
    <w:rsid w:val="00BA111B"/>
    <w:rsid w:val="00BA11AA"/>
    <w:rsid w:val="00BA14A4"/>
    <w:rsid w:val="00BA15A2"/>
    <w:rsid w:val="00BA1628"/>
    <w:rsid w:val="00BA16BB"/>
    <w:rsid w:val="00BA1872"/>
    <w:rsid w:val="00BA194E"/>
    <w:rsid w:val="00BA1A90"/>
    <w:rsid w:val="00BA1D7A"/>
    <w:rsid w:val="00BA1D81"/>
    <w:rsid w:val="00BA1DF8"/>
    <w:rsid w:val="00BA20CB"/>
    <w:rsid w:val="00BA2217"/>
    <w:rsid w:val="00BA223D"/>
    <w:rsid w:val="00BA2275"/>
    <w:rsid w:val="00BA2771"/>
    <w:rsid w:val="00BA27A1"/>
    <w:rsid w:val="00BA2863"/>
    <w:rsid w:val="00BA287F"/>
    <w:rsid w:val="00BA28B3"/>
    <w:rsid w:val="00BA2AED"/>
    <w:rsid w:val="00BA2B3E"/>
    <w:rsid w:val="00BA2C64"/>
    <w:rsid w:val="00BA3231"/>
    <w:rsid w:val="00BA32F9"/>
    <w:rsid w:val="00BA336C"/>
    <w:rsid w:val="00BA340D"/>
    <w:rsid w:val="00BA360E"/>
    <w:rsid w:val="00BA3664"/>
    <w:rsid w:val="00BA3685"/>
    <w:rsid w:val="00BA36C6"/>
    <w:rsid w:val="00BA36C7"/>
    <w:rsid w:val="00BA3720"/>
    <w:rsid w:val="00BA37DF"/>
    <w:rsid w:val="00BA37E6"/>
    <w:rsid w:val="00BA3A37"/>
    <w:rsid w:val="00BA3A49"/>
    <w:rsid w:val="00BA3A55"/>
    <w:rsid w:val="00BA3C4B"/>
    <w:rsid w:val="00BA3CD6"/>
    <w:rsid w:val="00BA3EA2"/>
    <w:rsid w:val="00BA410A"/>
    <w:rsid w:val="00BA422F"/>
    <w:rsid w:val="00BA428F"/>
    <w:rsid w:val="00BA4291"/>
    <w:rsid w:val="00BA4401"/>
    <w:rsid w:val="00BA44B1"/>
    <w:rsid w:val="00BA46A4"/>
    <w:rsid w:val="00BA46C1"/>
    <w:rsid w:val="00BA47E4"/>
    <w:rsid w:val="00BA4957"/>
    <w:rsid w:val="00BA4BE3"/>
    <w:rsid w:val="00BA4FCA"/>
    <w:rsid w:val="00BA50C9"/>
    <w:rsid w:val="00BA5226"/>
    <w:rsid w:val="00BA52A2"/>
    <w:rsid w:val="00BA5323"/>
    <w:rsid w:val="00BA543C"/>
    <w:rsid w:val="00BA5463"/>
    <w:rsid w:val="00BA55D6"/>
    <w:rsid w:val="00BA55F7"/>
    <w:rsid w:val="00BA579B"/>
    <w:rsid w:val="00BA58F5"/>
    <w:rsid w:val="00BA5B05"/>
    <w:rsid w:val="00BA5CF5"/>
    <w:rsid w:val="00BA5D6B"/>
    <w:rsid w:val="00BA5EA7"/>
    <w:rsid w:val="00BA624D"/>
    <w:rsid w:val="00BA6505"/>
    <w:rsid w:val="00BA65A5"/>
    <w:rsid w:val="00BA67BF"/>
    <w:rsid w:val="00BA67D1"/>
    <w:rsid w:val="00BA68B9"/>
    <w:rsid w:val="00BA6B5C"/>
    <w:rsid w:val="00BA6B66"/>
    <w:rsid w:val="00BA6D96"/>
    <w:rsid w:val="00BA6E8E"/>
    <w:rsid w:val="00BA6F0C"/>
    <w:rsid w:val="00BA6F5B"/>
    <w:rsid w:val="00BA700F"/>
    <w:rsid w:val="00BA7083"/>
    <w:rsid w:val="00BA70D2"/>
    <w:rsid w:val="00BA7150"/>
    <w:rsid w:val="00BA71AF"/>
    <w:rsid w:val="00BA71B5"/>
    <w:rsid w:val="00BA72BD"/>
    <w:rsid w:val="00BA7555"/>
    <w:rsid w:val="00BA7637"/>
    <w:rsid w:val="00BA7686"/>
    <w:rsid w:val="00BA786C"/>
    <w:rsid w:val="00BA7906"/>
    <w:rsid w:val="00BA79F7"/>
    <w:rsid w:val="00BA7B71"/>
    <w:rsid w:val="00BA7BA5"/>
    <w:rsid w:val="00BA7D54"/>
    <w:rsid w:val="00BA7D91"/>
    <w:rsid w:val="00BA7E0D"/>
    <w:rsid w:val="00BA7E31"/>
    <w:rsid w:val="00BB0109"/>
    <w:rsid w:val="00BB0536"/>
    <w:rsid w:val="00BB0596"/>
    <w:rsid w:val="00BB0631"/>
    <w:rsid w:val="00BB0BFB"/>
    <w:rsid w:val="00BB0D18"/>
    <w:rsid w:val="00BB0E17"/>
    <w:rsid w:val="00BB0E22"/>
    <w:rsid w:val="00BB0ECA"/>
    <w:rsid w:val="00BB0ED2"/>
    <w:rsid w:val="00BB115B"/>
    <w:rsid w:val="00BB12EB"/>
    <w:rsid w:val="00BB13E0"/>
    <w:rsid w:val="00BB13E9"/>
    <w:rsid w:val="00BB1411"/>
    <w:rsid w:val="00BB1438"/>
    <w:rsid w:val="00BB148A"/>
    <w:rsid w:val="00BB16C5"/>
    <w:rsid w:val="00BB1860"/>
    <w:rsid w:val="00BB196C"/>
    <w:rsid w:val="00BB19F6"/>
    <w:rsid w:val="00BB1BB0"/>
    <w:rsid w:val="00BB1C99"/>
    <w:rsid w:val="00BB1E64"/>
    <w:rsid w:val="00BB1F3A"/>
    <w:rsid w:val="00BB22A0"/>
    <w:rsid w:val="00BB2311"/>
    <w:rsid w:val="00BB2340"/>
    <w:rsid w:val="00BB2479"/>
    <w:rsid w:val="00BB25DD"/>
    <w:rsid w:val="00BB266A"/>
    <w:rsid w:val="00BB266C"/>
    <w:rsid w:val="00BB2786"/>
    <w:rsid w:val="00BB2877"/>
    <w:rsid w:val="00BB292C"/>
    <w:rsid w:val="00BB2930"/>
    <w:rsid w:val="00BB2B1B"/>
    <w:rsid w:val="00BB2CE5"/>
    <w:rsid w:val="00BB2F01"/>
    <w:rsid w:val="00BB2F0E"/>
    <w:rsid w:val="00BB2FCC"/>
    <w:rsid w:val="00BB3113"/>
    <w:rsid w:val="00BB3145"/>
    <w:rsid w:val="00BB3360"/>
    <w:rsid w:val="00BB3383"/>
    <w:rsid w:val="00BB35A3"/>
    <w:rsid w:val="00BB35DC"/>
    <w:rsid w:val="00BB3869"/>
    <w:rsid w:val="00BB3D11"/>
    <w:rsid w:val="00BB3F02"/>
    <w:rsid w:val="00BB3FBA"/>
    <w:rsid w:val="00BB400F"/>
    <w:rsid w:val="00BB4065"/>
    <w:rsid w:val="00BB409D"/>
    <w:rsid w:val="00BB42BA"/>
    <w:rsid w:val="00BB449C"/>
    <w:rsid w:val="00BB44C8"/>
    <w:rsid w:val="00BB4605"/>
    <w:rsid w:val="00BB48E1"/>
    <w:rsid w:val="00BB493C"/>
    <w:rsid w:val="00BB49B0"/>
    <w:rsid w:val="00BB49ED"/>
    <w:rsid w:val="00BB4A16"/>
    <w:rsid w:val="00BB4A36"/>
    <w:rsid w:val="00BB4A52"/>
    <w:rsid w:val="00BB4FB3"/>
    <w:rsid w:val="00BB50BC"/>
    <w:rsid w:val="00BB50D6"/>
    <w:rsid w:val="00BB525A"/>
    <w:rsid w:val="00BB5343"/>
    <w:rsid w:val="00BB535B"/>
    <w:rsid w:val="00BB54B2"/>
    <w:rsid w:val="00BB5590"/>
    <w:rsid w:val="00BB55B6"/>
    <w:rsid w:val="00BB55DF"/>
    <w:rsid w:val="00BB560E"/>
    <w:rsid w:val="00BB5871"/>
    <w:rsid w:val="00BB5AAD"/>
    <w:rsid w:val="00BB5AF8"/>
    <w:rsid w:val="00BB5D23"/>
    <w:rsid w:val="00BB5E91"/>
    <w:rsid w:val="00BB5EF0"/>
    <w:rsid w:val="00BB61BC"/>
    <w:rsid w:val="00BB6567"/>
    <w:rsid w:val="00BB6639"/>
    <w:rsid w:val="00BB66DB"/>
    <w:rsid w:val="00BB6774"/>
    <w:rsid w:val="00BB6833"/>
    <w:rsid w:val="00BB6A29"/>
    <w:rsid w:val="00BB6AB1"/>
    <w:rsid w:val="00BB6B3C"/>
    <w:rsid w:val="00BB6B68"/>
    <w:rsid w:val="00BB6D5F"/>
    <w:rsid w:val="00BB6DDA"/>
    <w:rsid w:val="00BB6EA6"/>
    <w:rsid w:val="00BB6F11"/>
    <w:rsid w:val="00BB6F15"/>
    <w:rsid w:val="00BB6F72"/>
    <w:rsid w:val="00BB70AB"/>
    <w:rsid w:val="00BB719E"/>
    <w:rsid w:val="00BB7434"/>
    <w:rsid w:val="00BB74D1"/>
    <w:rsid w:val="00BB7558"/>
    <w:rsid w:val="00BB78E1"/>
    <w:rsid w:val="00BB7903"/>
    <w:rsid w:val="00BB7AAF"/>
    <w:rsid w:val="00BB7B37"/>
    <w:rsid w:val="00BB7B6F"/>
    <w:rsid w:val="00BB7B91"/>
    <w:rsid w:val="00BB7BC1"/>
    <w:rsid w:val="00BB7C23"/>
    <w:rsid w:val="00BB7C35"/>
    <w:rsid w:val="00BB7C59"/>
    <w:rsid w:val="00BB7E8B"/>
    <w:rsid w:val="00BB7F54"/>
    <w:rsid w:val="00BB7FA6"/>
    <w:rsid w:val="00BB7FBA"/>
    <w:rsid w:val="00BC0186"/>
    <w:rsid w:val="00BC0240"/>
    <w:rsid w:val="00BC0248"/>
    <w:rsid w:val="00BC0254"/>
    <w:rsid w:val="00BC02A4"/>
    <w:rsid w:val="00BC02A9"/>
    <w:rsid w:val="00BC033A"/>
    <w:rsid w:val="00BC03BD"/>
    <w:rsid w:val="00BC0664"/>
    <w:rsid w:val="00BC06D0"/>
    <w:rsid w:val="00BC0729"/>
    <w:rsid w:val="00BC08CF"/>
    <w:rsid w:val="00BC0A2D"/>
    <w:rsid w:val="00BC0A3E"/>
    <w:rsid w:val="00BC0C29"/>
    <w:rsid w:val="00BC0C57"/>
    <w:rsid w:val="00BC1028"/>
    <w:rsid w:val="00BC1148"/>
    <w:rsid w:val="00BC1369"/>
    <w:rsid w:val="00BC137E"/>
    <w:rsid w:val="00BC14C3"/>
    <w:rsid w:val="00BC14CE"/>
    <w:rsid w:val="00BC1528"/>
    <w:rsid w:val="00BC1545"/>
    <w:rsid w:val="00BC1768"/>
    <w:rsid w:val="00BC17A5"/>
    <w:rsid w:val="00BC17BE"/>
    <w:rsid w:val="00BC17E8"/>
    <w:rsid w:val="00BC1845"/>
    <w:rsid w:val="00BC1874"/>
    <w:rsid w:val="00BC1932"/>
    <w:rsid w:val="00BC1A0D"/>
    <w:rsid w:val="00BC1A3B"/>
    <w:rsid w:val="00BC1AA2"/>
    <w:rsid w:val="00BC1AAD"/>
    <w:rsid w:val="00BC1AD1"/>
    <w:rsid w:val="00BC1BC8"/>
    <w:rsid w:val="00BC1D81"/>
    <w:rsid w:val="00BC1DEA"/>
    <w:rsid w:val="00BC1EDF"/>
    <w:rsid w:val="00BC1F1E"/>
    <w:rsid w:val="00BC1FA0"/>
    <w:rsid w:val="00BC219C"/>
    <w:rsid w:val="00BC21B6"/>
    <w:rsid w:val="00BC2204"/>
    <w:rsid w:val="00BC22A9"/>
    <w:rsid w:val="00BC23CD"/>
    <w:rsid w:val="00BC25DB"/>
    <w:rsid w:val="00BC2680"/>
    <w:rsid w:val="00BC28B1"/>
    <w:rsid w:val="00BC2929"/>
    <w:rsid w:val="00BC2D39"/>
    <w:rsid w:val="00BC2D55"/>
    <w:rsid w:val="00BC2D80"/>
    <w:rsid w:val="00BC2DC8"/>
    <w:rsid w:val="00BC2F3B"/>
    <w:rsid w:val="00BC2F5B"/>
    <w:rsid w:val="00BC31ED"/>
    <w:rsid w:val="00BC32F4"/>
    <w:rsid w:val="00BC3328"/>
    <w:rsid w:val="00BC333F"/>
    <w:rsid w:val="00BC341E"/>
    <w:rsid w:val="00BC3729"/>
    <w:rsid w:val="00BC3A6C"/>
    <w:rsid w:val="00BC3ACF"/>
    <w:rsid w:val="00BC3AE0"/>
    <w:rsid w:val="00BC3B05"/>
    <w:rsid w:val="00BC3B6F"/>
    <w:rsid w:val="00BC3BFE"/>
    <w:rsid w:val="00BC3C0A"/>
    <w:rsid w:val="00BC3C58"/>
    <w:rsid w:val="00BC3D2A"/>
    <w:rsid w:val="00BC3D43"/>
    <w:rsid w:val="00BC3D53"/>
    <w:rsid w:val="00BC3E44"/>
    <w:rsid w:val="00BC3F5C"/>
    <w:rsid w:val="00BC41FA"/>
    <w:rsid w:val="00BC41FD"/>
    <w:rsid w:val="00BC4388"/>
    <w:rsid w:val="00BC43C2"/>
    <w:rsid w:val="00BC4563"/>
    <w:rsid w:val="00BC459E"/>
    <w:rsid w:val="00BC45FE"/>
    <w:rsid w:val="00BC46E0"/>
    <w:rsid w:val="00BC46EF"/>
    <w:rsid w:val="00BC4727"/>
    <w:rsid w:val="00BC491B"/>
    <w:rsid w:val="00BC492D"/>
    <w:rsid w:val="00BC498A"/>
    <w:rsid w:val="00BC498B"/>
    <w:rsid w:val="00BC4A0C"/>
    <w:rsid w:val="00BC4A4D"/>
    <w:rsid w:val="00BC4AA9"/>
    <w:rsid w:val="00BC4B6E"/>
    <w:rsid w:val="00BC4C0B"/>
    <w:rsid w:val="00BC4FD1"/>
    <w:rsid w:val="00BC5018"/>
    <w:rsid w:val="00BC509E"/>
    <w:rsid w:val="00BC51F2"/>
    <w:rsid w:val="00BC5229"/>
    <w:rsid w:val="00BC525D"/>
    <w:rsid w:val="00BC52D6"/>
    <w:rsid w:val="00BC52E5"/>
    <w:rsid w:val="00BC5593"/>
    <w:rsid w:val="00BC5604"/>
    <w:rsid w:val="00BC5615"/>
    <w:rsid w:val="00BC568C"/>
    <w:rsid w:val="00BC5737"/>
    <w:rsid w:val="00BC5A19"/>
    <w:rsid w:val="00BC5A53"/>
    <w:rsid w:val="00BC5B55"/>
    <w:rsid w:val="00BC5B58"/>
    <w:rsid w:val="00BC5B6B"/>
    <w:rsid w:val="00BC5DA2"/>
    <w:rsid w:val="00BC5E84"/>
    <w:rsid w:val="00BC5ED4"/>
    <w:rsid w:val="00BC5FFB"/>
    <w:rsid w:val="00BC6272"/>
    <w:rsid w:val="00BC65EF"/>
    <w:rsid w:val="00BC6767"/>
    <w:rsid w:val="00BC6786"/>
    <w:rsid w:val="00BC6952"/>
    <w:rsid w:val="00BC69A2"/>
    <w:rsid w:val="00BC6A9F"/>
    <w:rsid w:val="00BC6B0B"/>
    <w:rsid w:val="00BC6C09"/>
    <w:rsid w:val="00BC6C3F"/>
    <w:rsid w:val="00BC6CEC"/>
    <w:rsid w:val="00BC6D55"/>
    <w:rsid w:val="00BC6D6E"/>
    <w:rsid w:val="00BC6DDF"/>
    <w:rsid w:val="00BC6DFA"/>
    <w:rsid w:val="00BC6ED3"/>
    <w:rsid w:val="00BC6F8A"/>
    <w:rsid w:val="00BC7287"/>
    <w:rsid w:val="00BC7299"/>
    <w:rsid w:val="00BC7376"/>
    <w:rsid w:val="00BC73DA"/>
    <w:rsid w:val="00BC75AC"/>
    <w:rsid w:val="00BC76A2"/>
    <w:rsid w:val="00BC796C"/>
    <w:rsid w:val="00BC7A19"/>
    <w:rsid w:val="00BC7AB4"/>
    <w:rsid w:val="00BC7B08"/>
    <w:rsid w:val="00BC7B64"/>
    <w:rsid w:val="00BC7B9E"/>
    <w:rsid w:val="00BC7BA8"/>
    <w:rsid w:val="00BC7BCB"/>
    <w:rsid w:val="00BC7C60"/>
    <w:rsid w:val="00BC7CD2"/>
    <w:rsid w:val="00BC7F92"/>
    <w:rsid w:val="00BD0291"/>
    <w:rsid w:val="00BD0296"/>
    <w:rsid w:val="00BD02C4"/>
    <w:rsid w:val="00BD049D"/>
    <w:rsid w:val="00BD0596"/>
    <w:rsid w:val="00BD06B1"/>
    <w:rsid w:val="00BD0707"/>
    <w:rsid w:val="00BD07B1"/>
    <w:rsid w:val="00BD0906"/>
    <w:rsid w:val="00BD0929"/>
    <w:rsid w:val="00BD092D"/>
    <w:rsid w:val="00BD0982"/>
    <w:rsid w:val="00BD0A11"/>
    <w:rsid w:val="00BD0B35"/>
    <w:rsid w:val="00BD0B9C"/>
    <w:rsid w:val="00BD0BCB"/>
    <w:rsid w:val="00BD0C82"/>
    <w:rsid w:val="00BD0D83"/>
    <w:rsid w:val="00BD0FED"/>
    <w:rsid w:val="00BD0FFB"/>
    <w:rsid w:val="00BD10D3"/>
    <w:rsid w:val="00BD1312"/>
    <w:rsid w:val="00BD162C"/>
    <w:rsid w:val="00BD169E"/>
    <w:rsid w:val="00BD1770"/>
    <w:rsid w:val="00BD1A2C"/>
    <w:rsid w:val="00BD1A46"/>
    <w:rsid w:val="00BD1AC7"/>
    <w:rsid w:val="00BD1BF7"/>
    <w:rsid w:val="00BD1BFA"/>
    <w:rsid w:val="00BD1C77"/>
    <w:rsid w:val="00BD1DD4"/>
    <w:rsid w:val="00BD1E0D"/>
    <w:rsid w:val="00BD1E57"/>
    <w:rsid w:val="00BD1EC1"/>
    <w:rsid w:val="00BD1FEB"/>
    <w:rsid w:val="00BD2042"/>
    <w:rsid w:val="00BD204F"/>
    <w:rsid w:val="00BD2054"/>
    <w:rsid w:val="00BD2088"/>
    <w:rsid w:val="00BD20C3"/>
    <w:rsid w:val="00BD212C"/>
    <w:rsid w:val="00BD2245"/>
    <w:rsid w:val="00BD22DC"/>
    <w:rsid w:val="00BD231D"/>
    <w:rsid w:val="00BD2526"/>
    <w:rsid w:val="00BD2563"/>
    <w:rsid w:val="00BD25FA"/>
    <w:rsid w:val="00BD280F"/>
    <w:rsid w:val="00BD29D7"/>
    <w:rsid w:val="00BD2C09"/>
    <w:rsid w:val="00BD2E3D"/>
    <w:rsid w:val="00BD2F00"/>
    <w:rsid w:val="00BD2F45"/>
    <w:rsid w:val="00BD30DF"/>
    <w:rsid w:val="00BD3138"/>
    <w:rsid w:val="00BD33A7"/>
    <w:rsid w:val="00BD36B7"/>
    <w:rsid w:val="00BD36D4"/>
    <w:rsid w:val="00BD36FC"/>
    <w:rsid w:val="00BD3835"/>
    <w:rsid w:val="00BD38CE"/>
    <w:rsid w:val="00BD3AAC"/>
    <w:rsid w:val="00BD3B1F"/>
    <w:rsid w:val="00BD3C5C"/>
    <w:rsid w:val="00BD42D7"/>
    <w:rsid w:val="00BD4319"/>
    <w:rsid w:val="00BD43EA"/>
    <w:rsid w:val="00BD45DF"/>
    <w:rsid w:val="00BD46FB"/>
    <w:rsid w:val="00BD4728"/>
    <w:rsid w:val="00BD4A5D"/>
    <w:rsid w:val="00BD4ADD"/>
    <w:rsid w:val="00BD4C94"/>
    <w:rsid w:val="00BD4D80"/>
    <w:rsid w:val="00BD4F6A"/>
    <w:rsid w:val="00BD4F7C"/>
    <w:rsid w:val="00BD52A1"/>
    <w:rsid w:val="00BD530C"/>
    <w:rsid w:val="00BD5373"/>
    <w:rsid w:val="00BD564A"/>
    <w:rsid w:val="00BD5658"/>
    <w:rsid w:val="00BD578A"/>
    <w:rsid w:val="00BD57EE"/>
    <w:rsid w:val="00BD5891"/>
    <w:rsid w:val="00BD597B"/>
    <w:rsid w:val="00BD5A87"/>
    <w:rsid w:val="00BD5AB8"/>
    <w:rsid w:val="00BD5ABA"/>
    <w:rsid w:val="00BD5B88"/>
    <w:rsid w:val="00BD5C80"/>
    <w:rsid w:val="00BD5D05"/>
    <w:rsid w:val="00BD5DA6"/>
    <w:rsid w:val="00BD5E89"/>
    <w:rsid w:val="00BD60E9"/>
    <w:rsid w:val="00BD6154"/>
    <w:rsid w:val="00BD6162"/>
    <w:rsid w:val="00BD63F1"/>
    <w:rsid w:val="00BD64B4"/>
    <w:rsid w:val="00BD6689"/>
    <w:rsid w:val="00BD66C4"/>
    <w:rsid w:val="00BD6892"/>
    <w:rsid w:val="00BD69FE"/>
    <w:rsid w:val="00BD6A95"/>
    <w:rsid w:val="00BD6C91"/>
    <w:rsid w:val="00BD6CC7"/>
    <w:rsid w:val="00BD6CD6"/>
    <w:rsid w:val="00BD6CE0"/>
    <w:rsid w:val="00BD6D4A"/>
    <w:rsid w:val="00BD6D6A"/>
    <w:rsid w:val="00BD6F6B"/>
    <w:rsid w:val="00BD72EA"/>
    <w:rsid w:val="00BD7504"/>
    <w:rsid w:val="00BD763E"/>
    <w:rsid w:val="00BD766A"/>
    <w:rsid w:val="00BD7873"/>
    <w:rsid w:val="00BD7ABC"/>
    <w:rsid w:val="00BD7AC0"/>
    <w:rsid w:val="00BD7C64"/>
    <w:rsid w:val="00BD7D04"/>
    <w:rsid w:val="00BD7D51"/>
    <w:rsid w:val="00BD7D81"/>
    <w:rsid w:val="00BD7D97"/>
    <w:rsid w:val="00BD7E4E"/>
    <w:rsid w:val="00BD7F30"/>
    <w:rsid w:val="00BD7FF3"/>
    <w:rsid w:val="00BE0090"/>
    <w:rsid w:val="00BE01C2"/>
    <w:rsid w:val="00BE0223"/>
    <w:rsid w:val="00BE0293"/>
    <w:rsid w:val="00BE0485"/>
    <w:rsid w:val="00BE0A9E"/>
    <w:rsid w:val="00BE0F02"/>
    <w:rsid w:val="00BE1013"/>
    <w:rsid w:val="00BE10B1"/>
    <w:rsid w:val="00BE1202"/>
    <w:rsid w:val="00BE1214"/>
    <w:rsid w:val="00BE12EE"/>
    <w:rsid w:val="00BE1468"/>
    <w:rsid w:val="00BE146B"/>
    <w:rsid w:val="00BE14FE"/>
    <w:rsid w:val="00BE15E5"/>
    <w:rsid w:val="00BE1654"/>
    <w:rsid w:val="00BE165B"/>
    <w:rsid w:val="00BE16BE"/>
    <w:rsid w:val="00BE171B"/>
    <w:rsid w:val="00BE18CF"/>
    <w:rsid w:val="00BE1A2C"/>
    <w:rsid w:val="00BE1C54"/>
    <w:rsid w:val="00BE201D"/>
    <w:rsid w:val="00BE208C"/>
    <w:rsid w:val="00BE20BD"/>
    <w:rsid w:val="00BE2222"/>
    <w:rsid w:val="00BE2223"/>
    <w:rsid w:val="00BE252C"/>
    <w:rsid w:val="00BE262D"/>
    <w:rsid w:val="00BE28C7"/>
    <w:rsid w:val="00BE2CAD"/>
    <w:rsid w:val="00BE2D0D"/>
    <w:rsid w:val="00BE2D2D"/>
    <w:rsid w:val="00BE2EC7"/>
    <w:rsid w:val="00BE32FD"/>
    <w:rsid w:val="00BE3647"/>
    <w:rsid w:val="00BE36FA"/>
    <w:rsid w:val="00BE374B"/>
    <w:rsid w:val="00BE37DF"/>
    <w:rsid w:val="00BE398A"/>
    <w:rsid w:val="00BE39C9"/>
    <w:rsid w:val="00BE3A87"/>
    <w:rsid w:val="00BE3B62"/>
    <w:rsid w:val="00BE3CFF"/>
    <w:rsid w:val="00BE3E4E"/>
    <w:rsid w:val="00BE4026"/>
    <w:rsid w:val="00BE439B"/>
    <w:rsid w:val="00BE445C"/>
    <w:rsid w:val="00BE4493"/>
    <w:rsid w:val="00BE4553"/>
    <w:rsid w:val="00BE45E4"/>
    <w:rsid w:val="00BE472A"/>
    <w:rsid w:val="00BE47B1"/>
    <w:rsid w:val="00BE48DA"/>
    <w:rsid w:val="00BE493A"/>
    <w:rsid w:val="00BE4A64"/>
    <w:rsid w:val="00BE4B95"/>
    <w:rsid w:val="00BE4F50"/>
    <w:rsid w:val="00BE51C9"/>
    <w:rsid w:val="00BE51E6"/>
    <w:rsid w:val="00BE51F2"/>
    <w:rsid w:val="00BE56C7"/>
    <w:rsid w:val="00BE56E1"/>
    <w:rsid w:val="00BE5879"/>
    <w:rsid w:val="00BE599A"/>
    <w:rsid w:val="00BE5C7F"/>
    <w:rsid w:val="00BE5C85"/>
    <w:rsid w:val="00BE5DEA"/>
    <w:rsid w:val="00BE5DFD"/>
    <w:rsid w:val="00BE5E9B"/>
    <w:rsid w:val="00BE608D"/>
    <w:rsid w:val="00BE60E6"/>
    <w:rsid w:val="00BE61C3"/>
    <w:rsid w:val="00BE6321"/>
    <w:rsid w:val="00BE6337"/>
    <w:rsid w:val="00BE65D1"/>
    <w:rsid w:val="00BE65D2"/>
    <w:rsid w:val="00BE65F8"/>
    <w:rsid w:val="00BE66ED"/>
    <w:rsid w:val="00BE66FB"/>
    <w:rsid w:val="00BE6767"/>
    <w:rsid w:val="00BE67E7"/>
    <w:rsid w:val="00BE6913"/>
    <w:rsid w:val="00BE6974"/>
    <w:rsid w:val="00BE69FB"/>
    <w:rsid w:val="00BE6AFF"/>
    <w:rsid w:val="00BE6B4B"/>
    <w:rsid w:val="00BE6D5E"/>
    <w:rsid w:val="00BE6F9C"/>
    <w:rsid w:val="00BE703D"/>
    <w:rsid w:val="00BE715A"/>
    <w:rsid w:val="00BE7163"/>
    <w:rsid w:val="00BE71ED"/>
    <w:rsid w:val="00BE72A9"/>
    <w:rsid w:val="00BE732C"/>
    <w:rsid w:val="00BE73CE"/>
    <w:rsid w:val="00BE75CD"/>
    <w:rsid w:val="00BE76F9"/>
    <w:rsid w:val="00BE77A2"/>
    <w:rsid w:val="00BE77EA"/>
    <w:rsid w:val="00BE799E"/>
    <w:rsid w:val="00BE79B6"/>
    <w:rsid w:val="00BE7C74"/>
    <w:rsid w:val="00BE7E23"/>
    <w:rsid w:val="00BE7E27"/>
    <w:rsid w:val="00BE7E5A"/>
    <w:rsid w:val="00BE7F4C"/>
    <w:rsid w:val="00BF008D"/>
    <w:rsid w:val="00BF010B"/>
    <w:rsid w:val="00BF022B"/>
    <w:rsid w:val="00BF0386"/>
    <w:rsid w:val="00BF041D"/>
    <w:rsid w:val="00BF0446"/>
    <w:rsid w:val="00BF047A"/>
    <w:rsid w:val="00BF056A"/>
    <w:rsid w:val="00BF056C"/>
    <w:rsid w:val="00BF073C"/>
    <w:rsid w:val="00BF08EB"/>
    <w:rsid w:val="00BF09A7"/>
    <w:rsid w:val="00BF09CE"/>
    <w:rsid w:val="00BF09E9"/>
    <w:rsid w:val="00BF09F4"/>
    <w:rsid w:val="00BF0A99"/>
    <w:rsid w:val="00BF0AA4"/>
    <w:rsid w:val="00BF0AF4"/>
    <w:rsid w:val="00BF0C6A"/>
    <w:rsid w:val="00BF0C9C"/>
    <w:rsid w:val="00BF0D9A"/>
    <w:rsid w:val="00BF0ECE"/>
    <w:rsid w:val="00BF1047"/>
    <w:rsid w:val="00BF1221"/>
    <w:rsid w:val="00BF125D"/>
    <w:rsid w:val="00BF12B3"/>
    <w:rsid w:val="00BF139C"/>
    <w:rsid w:val="00BF1580"/>
    <w:rsid w:val="00BF185E"/>
    <w:rsid w:val="00BF189D"/>
    <w:rsid w:val="00BF1A00"/>
    <w:rsid w:val="00BF1A59"/>
    <w:rsid w:val="00BF1A8E"/>
    <w:rsid w:val="00BF1A90"/>
    <w:rsid w:val="00BF1B6B"/>
    <w:rsid w:val="00BF1BDA"/>
    <w:rsid w:val="00BF1D4B"/>
    <w:rsid w:val="00BF1DBB"/>
    <w:rsid w:val="00BF1E3D"/>
    <w:rsid w:val="00BF1FE4"/>
    <w:rsid w:val="00BF205E"/>
    <w:rsid w:val="00BF20BB"/>
    <w:rsid w:val="00BF2134"/>
    <w:rsid w:val="00BF2190"/>
    <w:rsid w:val="00BF22AF"/>
    <w:rsid w:val="00BF23C1"/>
    <w:rsid w:val="00BF27CC"/>
    <w:rsid w:val="00BF287C"/>
    <w:rsid w:val="00BF2A54"/>
    <w:rsid w:val="00BF2BFC"/>
    <w:rsid w:val="00BF3056"/>
    <w:rsid w:val="00BF3195"/>
    <w:rsid w:val="00BF3491"/>
    <w:rsid w:val="00BF3871"/>
    <w:rsid w:val="00BF38B6"/>
    <w:rsid w:val="00BF3C9A"/>
    <w:rsid w:val="00BF3CEA"/>
    <w:rsid w:val="00BF3EC9"/>
    <w:rsid w:val="00BF3EFE"/>
    <w:rsid w:val="00BF3F43"/>
    <w:rsid w:val="00BF3F55"/>
    <w:rsid w:val="00BF412D"/>
    <w:rsid w:val="00BF418D"/>
    <w:rsid w:val="00BF424C"/>
    <w:rsid w:val="00BF4255"/>
    <w:rsid w:val="00BF4278"/>
    <w:rsid w:val="00BF42BD"/>
    <w:rsid w:val="00BF43AC"/>
    <w:rsid w:val="00BF4649"/>
    <w:rsid w:val="00BF46CA"/>
    <w:rsid w:val="00BF4750"/>
    <w:rsid w:val="00BF47B9"/>
    <w:rsid w:val="00BF48CF"/>
    <w:rsid w:val="00BF4992"/>
    <w:rsid w:val="00BF49C7"/>
    <w:rsid w:val="00BF4C41"/>
    <w:rsid w:val="00BF4D7A"/>
    <w:rsid w:val="00BF4DB4"/>
    <w:rsid w:val="00BF4E1E"/>
    <w:rsid w:val="00BF4E8B"/>
    <w:rsid w:val="00BF51CC"/>
    <w:rsid w:val="00BF5256"/>
    <w:rsid w:val="00BF5434"/>
    <w:rsid w:val="00BF56AE"/>
    <w:rsid w:val="00BF5711"/>
    <w:rsid w:val="00BF57B7"/>
    <w:rsid w:val="00BF58F6"/>
    <w:rsid w:val="00BF5A1F"/>
    <w:rsid w:val="00BF5ADB"/>
    <w:rsid w:val="00BF5B08"/>
    <w:rsid w:val="00BF5B42"/>
    <w:rsid w:val="00BF5B65"/>
    <w:rsid w:val="00BF5CD3"/>
    <w:rsid w:val="00BF5D31"/>
    <w:rsid w:val="00BF5E53"/>
    <w:rsid w:val="00BF604D"/>
    <w:rsid w:val="00BF60CB"/>
    <w:rsid w:val="00BF60EC"/>
    <w:rsid w:val="00BF61BA"/>
    <w:rsid w:val="00BF61D0"/>
    <w:rsid w:val="00BF6209"/>
    <w:rsid w:val="00BF622C"/>
    <w:rsid w:val="00BF623C"/>
    <w:rsid w:val="00BF63F8"/>
    <w:rsid w:val="00BF6586"/>
    <w:rsid w:val="00BF65F3"/>
    <w:rsid w:val="00BF6900"/>
    <w:rsid w:val="00BF693B"/>
    <w:rsid w:val="00BF6951"/>
    <w:rsid w:val="00BF6A89"/>
    <w:rsid w:val="00BF6C38"/>
    <w:rsid w:val="00BF6C3F"/>
    <w:rsid w:val="00BF6D41"/>
    <w:rsid w:val="00BF6FB7"/>
    <w:rsid w:val="00BF707F"/>
    <w:rsid w:val="00BF71C3"/>
    <w:rsid w:val="00BF7350"/>
    <w:rsid w:val="00BF7402"/>
    <w:rsid w:val="00BF7457"/>
    <w:rsid w:val="00BF7489"/>
    <w:rsid w:val="00BF766F"/>
    <w:rsid w:val="00BF770E"/>
    <w:rsid w:val="00BF7859"/>
    <w:rsid w:val="00BF7A9F"/>
    <w:rsid w:val="00BF7AAC"/>
    <w:rsid w:val="00BF7ABE"/>
    <w:rsid w:val="00BF7AD4"/>
    <w:rsid w:val="00BF7F4A"/>
    <w:rsid w:val="00C0005A"/>
    <w:rsid w:val="00C000B3"/>
    <w:rsid w:val="00C000C4"/>
    <w:rsid w:val="00C0015D"/>
    <w:rsid w:val="00C00278"/>
    <w:rsid w:val="00C0047A"/>
    <w:rsid w:val="00C00568"/>
    <w:rsid w:val="00C005B0"/>
    <w:rsid w:val="00C005C2"/>
    <w:rsid w:val="00C007B3"/>
    <w:rsid w:val="00C00ADF"/>
    <w:rsid w:val="00C00B58"/>
    <w:rsid w:val="00C00B74"/>
    <w:rsid w:val="00C00B80"/>
    <w:rsid w:val="00C00E35"/>
    <w:rsid w:val="00C00EBE"/>
    <w:rsid w:val="00C00F44"/>
    <w:rsid w:val="00C0103A"/>
    <w:rsid w:val="00C01348"/>
    <w:rsid w:val="00C015E9"/>
    <w:rsid w:val="00C016A6"/>
    <w:rsid w:val="00C01879"/>
    <w:rsid w:val="00C018FE"/>
    <w:rsid w:val="00C01A62"/>
    <w:rsid w:val="00C01AA9"/>
    <w:rsid w:val="00C01C74"/>
    <w:rsid w:val="00C01D1A"/>
    <w:rsid w:val="00C01F20"/>
    <w:rsid w:val="00C020E6"/>
    <w:rsid w:val="00C02101"/>
    <w:rsid w:val="00C02155"/>
    <w:rsid w:val="00C0221A"/>
    <w:rsid w:val="00C023B2"/>
    <w:rsid w:val="00C023C4"/>
    <w:rsid w:val="00C0243E"/>
    <w:rsid w:val="00C025C8"/>
    <w:rsid w:val="00C0283C"/>
    <w:rsid w:val="00C02895"/>
    <w:rsid w:val="00C02964"/>
    <w:rsid w:val="00C02A84"/>
    <w:rsid w:val="00C02CF1"/>
    <w:rsid w:val="00C02D09"/>
    <w:rsid w:val="00C02EE6"/>
    <w:rsid w:val="00C02EF7"/>
    <w:rsid w:val="00C02FAD"/>
    <w:rsid w:val="00C02FC1"/>
    <w:rsid w:val="00C02FD3"/>
    <w:rsid w:val="00C03266"/>
    <w:rsid w:val="00C03396"/>
    <w:rsid w:val="00C0340C"/>
    <w:rsid w:val="00C0340F"/>
    <w:rsid w:val="00C03444"/>
    <w:rsid w:val="00C034AE"/>
    <w:rsid w:val="00C03578"/>
    <w:rsid w:val="00C039A9"/>
    <w:rsid w:val="00C039C5"/>
    <w:rsid w:val="00C03AEB"/>
    <w:rsid w:val="00C03B29"/>
    <w:rsid w:val="00C03B7B"/>
    <w:rsid w:val="00C03E56"/>
    <w:rsid w:val="00C03F5E"/>
    <w:rsid w:val="00C03F69"/>
    <w:rsid w:val="00C03F85"/>
    <w:rsid w:val="00C04020"/>
    <w:rsid w:val="00C04068"/>
    <w:rsid w:val="00C040B7"/>
    <w:rsid w:val="00C04307"/>
    <w:rsid w:val="00C04372"/>
    <w:rsid w:val="00C044D1"/>
    <w:rsid w:val="00C04623"/>
    <w:rsid w:val="00C046BC"/>
    <w:rsid w:val="00C048F8"/>
    <w:rsid w:val="00C04903"/>
    <w:rsid w:val="00C04A72"/>
    <w:rsid w:val="00C04B0E"/>
    <w:rsid w:val="00C04C8D"/>
    <w:rsid w:val="00C04D42"/>
    <w:rsid w:val="00C04E35"/>
    <w:rsid w:val="00C04E58"/>
    <w:rsid w:val="00C04F29"/>
    <w:rsid w:val="00C04F84"/>
    <w:rsid w:val="00C053C8"/>
    <w:rsid w:val="00C05617"/>
    <w:rsid w:val="00C058B7"/>
    <w:rsid w:val="00C05A91"/>
    <w:rsid w:val="00C05AAA"/>
    <w:rsid w:val="00C05B68"/>
    <w:rsid w:val="00C05C51"/>
    <w:rsid w:val="00C05D1B"/>
    <w:rsid w:val="00C05EB5"/>
    <w:rsid w:val="00C06046"/>
    <w:rsid w:val="00C06089"/>
    <w:rsid w:val="00C06187"/>
    <w:rsid w:val="00C06197"/>
    <w:rsid w:val="00C0629A"/>
    <w:rsid w:val="00C06362"/>
    <w:rsid w:val="00C06465"/>
    <w:rsid w:val="00C06490"/>
    <w:rsid w:val="00C065D0"/>
    <w:rsid w:val="00C067EB"/>
    <w:rsid w:val="00C06879"/>
    <w:rsid w:val="00C0699F"/>
    <w:rsid w:val="00C06AEE"/>
    <w:rsid w:val="00C06B13"/>
    <w:rsid w:val="00C06F49"/>
    <w:rsid w:val="00C06F59"/>
    <w:rsid w:val="00C06F64"/>
    <w:rsid w:val="00C06F8B"/>
    <w:rsid w:val="00C06FBF"/>
    <w:rsid w:val="00C0729B"/>
    <w:rsid w:val="00C073DA"/>
    <w:rsid w:val="00C07508"/>
    <w:rsid w:val="00C0760F"/>
    <w:rsid w:val="00C076FD"/>
    <w:rsid w:val="00C07820"/>
    <w:rsid w:val="00C07909"/>
    <w:rsid w:val="00C07B5E"/>
    <w:rsid w:val="00C07BD6"/>
    <w:rsid w:val="00C07E75"/>
    <w:rsid w:val="00C07EF6"/>
    <w:rsid w:val="00C07F0E"/>
    <w:rsid w:val="00C07F36"/>
    <w:rsid w:val="00C07F97"/>
    <w:rsid w:val="00C07FA1"/>
    <w:rsid w:val="00C07FBD"/>
    <w:rsid w:val="00C101B9"/>
    <w:rsid w:val="00C1054D"/>
    <w:rsid w:val="00C1059F"/>
    <w:rsid w:val="00C1086C"/>
    <w:rsid w:val="00C10974"/>
    <w:rsid w:val="00C109C0"/>
    <w:rsid w:val="00C10CE0"/>
    <w:rsid w:val="00C10F50"/>
    <w:rsid w:val="00C112A2"/>
    <w:rsid w:val="00C11377"/>
    <w:rsid w:val="00C11446"/>
    <w:rsid w:val="00C1146B"/>
    <w:rsid w:val="00C11651"/>
    <w:rsid w:val="00C1195F"/>
    <w:rsid w:val="00C119AA"/>
    <w:rsid w:val="00C11A1B"/>
    <w:rsid w:val="00C11CC9"/>
    <w:rsid w:val="00C11D46"/>
    <w:rsid w:val="00C11F2D"/>
    <w:rsid w:val="00C11FC8"/>
    <w:rsid w:val="00C11FCA"/>
    <w:rsid w:val="00C120DD"/>
    <w:rsid w:val="00C12199"/>
    <w:rsid w:val="00C1257B"/>
    <w:rsid w:val="00C126A6"/>
    <w:rsid w:val="00C1274D"/>
    <w:rsid w:val="00C12AB7"/>
    <w:rsid w:val="00C12D5A"/>
    <w:rsid w:val="00C12FF3"/>
    <w:rsid w:val="00C1305C"/>
    <w:rsid w:val="00C130E7"/>
    <w:rsid w:val="00C1313A"/>
    <w:rsid w:val="00C1322A"/>
    <w:rsid w:val="00C13240"/>
    <w:rsid w:val="00C13290"/>
    <w:rsid w:val="00C132DC"/>
    <w:rsid w:val="00C1341C"/>
    <w:rsid w:val="00C13511"/>
    <w:rsid w:val="00C13542"/>
    <w:rsid w:val="00C13552"/>
    <w:rsid w:val="00C13731"/>
    <w:rsid w:val="00C138AA"/>
    <w:rsid w:val="00C138BF"/>
    <w:rsid w:val="00C139C9"/>
    <w:rsid w:val="00C13E79"/>
    <w:rsid w:val="00C13E8B"/>
    <w:rsid w:val="00C13EA6"/>
    <w:rsid w:val="00C13F01"/>
    <w:rsid w:val="00C14039"/>
    <w:rsid w:val="00C140C1"/>
    <w:rsid w:val="00C1422B"/>
    <w:rsid w:val="00C144A5"/>
    <w:rsid w:val="00C148E3"/>
    <w:rsid w:val="00C14A32"/>
    <w:rsid w:val="00C14A89"/>
    <w:rsid w:val="00C14AE4"/>
    <w:rsid w:val="00C14C8E"/>
    <w:rsid w:val="00C14F84"/>
    <w:rsid w:val="00C14FDA"/>
    <w:rsid w:val="00C14FE0"/>
    <w:rsid w:val="00C1501B"/>
    <w:rsid w:val="00C1506E"/>
    <w:rsid w:val="00C155E1"/>
    <w:rsid w:val="00C15798"/>
    <w:rsid w:val="00C1581E"/>
    <w:rsid w:val="00C15898"/>
    <w:rsid w:val="00C159CC"/>
    <w:rsid w:val="00C159EC"/>
    <w:rsid w:val="00C15BC5"/>
    <w:rsid w:val="00C15CBF"/>
    <w:rsid w:val="00C15CE0"/>
    <w:rsid w:val="00C1604A"/>
    <w:rsid w:val="00C16294"/>
    <w:rsid w:val="00C16320"/>
    <w:rsid w:val="00C1638E"/>
    <w:rsid w:val="00C16456"/>
    <w:rsid w:val="00C164C7"/>
    <w:rsid w:val="00C16853"/>
    <w:rsid w:val="00C16984"/>
    <w:rsid w:val="00C16AF3"/>
    <w:rsid w:val="00C16BAA"/>
    <w:rsid w:val="00C16BDA"/>
    <w:rsid w:val="00C16C07"/>
    <w:rsid w:val="00C16E07"/>
    <w:rsid w:val="00C16E12"/>
    <w:rsid w:val="00C16E59"/>
    <w:rsid w:val="00C16EAE"/>
    <w:rsid w:val="00C16F33"/>
    <w:rsid w:val="00C170EC"/>
    <w:rsid w:val="00C17112"/>
    <w:rsid w:val="00C17225"/>
    <w:rsid w:val="00C17330"/>
    <w:rsid w:val="00C175FF"/>
    <w:rsid w:val="00C177BF"/>
    <w:rsid w:val="00C178E7"/>
    <w:rsid w:val="00C17B12"/>
    <w:rsid w:val="00C17C29"/>
    <w:rsid w:val="00C17E5C"/>
    <w:rsid w:val="00C17FD1"/>
    <w:rsid w:val="00C20182"/>
    <w:rsid w:val="00C20196"/>
    <w:rsid w:val="00C2041B"/>
    <w:rsid w:val="00C20522"/>
    <w:rsid w:val="00C20675"/>
    <w:rsid w:val="00C20687"/>
    <w:rsid w:val="00C20939"/>
    <w:rsid w:val="00C20AAF"/>
    <w:rsid w:val="00C20B1C"/>
    <w:rsid w:val="00C20C37"/>
    <w:rsid w:val="00C20C90"/>
    <w:rsid w:val="00C20F8C"/>
    <w:rsid w:val="00C20FA0"/>
    <w:rsid w:val="00C21139"/>
    <w:rsid w:val="00C2117B"/>
    <w:rsid w:val="00C21397"/>
    <w:rsid w:val="00C215C1"/>
    <w:rsid w:val="00C21661"/>
    <w:rsid w:val="00C2183A"/>
    <w:rsid w:val="00C218CA"/>
    <w:rsid w:val="00C21AA2"/>
    <w:rsid w:val="00C21B04"/>
    <w:rsid w:val="00C21BB1"/>
    <w:rsid w:val="00C21C87"/>
    <w:rsid w:val="00C21CB6"/>
    <w:rsid w:val="00C21D53"/>
    <w:rsid w:val="00C21E77"/>
    <w:rsid w:val="00C21ED9"/>
    <w:rsid w:val="00C21F11"/>
    <w:rsid w:val="00C21F29"/>
    <w:rsid w:val="00C220E0"/>
    <w:rsid w:val="00C221AD"/>
    <w:rsid w:val="00C222B7"/>
    <w:rsid w:val="00C2235C"/>
    <w:rsid w:val="00C22680"/>
    <w:rsid w:val="00C226A4"/>
    <w:rsid w:val="00C22725"/>
    <w:rsid w:val="00C22969"/>
    <w:rsid w:val="00C229E1"/>
    <w:rsid w:val="00C22A75"/>
    <w:rsid w:val="00C22BC7"/>
    <w:rsid w:val="00C22CBF"/>
    <w:rsid w:val="00C22FC9"/>
    <w:rsid w:val="00C2317C"/>
    <w:rsid w:val="00C23249"/>
    <w:rsid w:val="00C232A2"/>
    <w:rsid w:val="00C232BD"/>
    <w:rsid w:val="00C233DD"/>
    <w:rsid w:val="00C23558"/>
    <w:rsid w:val="00C237D1"/>
    <w:rsid w:val="00C239A0"/>
    <w:rsid w:val="00C23B16"/>
    <w:rsid w:val="00C23D5C"/>
    <w:rsid w:val="00C23E82"/>
    <w:rsid w:val="00C23F80"/>
    <w:rsid w:val="00C24067"/>
    <w:rsid w:val="00C242B7"/>
    <w:rsid w:val="00C24379"/>
    <w:rsid w:val="00C243C6"/>
    <w:rsid w:val="00C243E1"/>
    <w:rsid w:val="00C24477"/>
    <w:rsid w:val="00C2476C"/>
    <w:rsid w:val="00C24849"/>
    <w:rsid w:val="00C24918"/>
    <w:rsid w:val="00C2492F"/>
    <w:rsid w:val="00C2498C"/>
    <w:rsid w:val="00C24C9D"/>
    <w:rsid w:val="00C24CC7"/>
    <w:rsid w:val="00C24D9B"/>
    <w:rsid w:val="00C25238"/>
    <w:rsid w:val="00C253B5"/>
    <w:rsid w:val="00C253B6"/>
    <w:rsid w:val="00C2560A"/>
    <w:rsid w:val="00C256C2"/>
    <w:rsid w:val="00C25AD2"/>
    <w:rsid w:val="00C25E85"/>
    <w:rsid w:val="00C25E95"/>
    <w:rsid w:val="00C25EEA"/>
    <w:rsid w:val="00C25F34"/>
    <w:rsid w:val="00C260C9"/>
    <w:rsid w:val="00C26495"/>
    <w:rsid w:val="00C26733"/>
    <w:rsid w:val="00C269F0"/>
    <w:rsid w:val="00C26A7A"/>
    <w:rsid w:val="00C26B65"/>
    <w:rsid w:val="00C26E78"/>
    <w:rsid w:val="00C27013"/>
    <w:rsid w:val="00C27142"/>
    <w:rsid w:val="00C271BE"/>
    <w:rsid w:val="00C27326"/>
    <w:rsid w:val="00C27369"/>
    <w:rsid w:val="00C2763A"/>
    <w:rsid w:val="00C27692"/>
    <w:rsid w:val="00C27769"/>
    <w:rsid w:val="00C27793"/>
    <w:rsid w:val="00C27AEB"/>
    <w:rsid w:val="00C27B7A"/>
    <w:rsid w:val="00C27B8F"/>
    <w:rsid w:val="00C27C88"/>
    <w:rsid w:val="00C27CEB"/>
    <w:rsid w:val="00C27D55"/>
    <w:rsid w:val="00C27D85"/>
    <w:rsid w:val="00C27F20"/>
    <w:rsid w:val="00C27F7B"/>
    <w:rsid w:val="00C30102"/>
    <w:rsid w:val="00C301EF"/>
    <w:rsid w:val="00C301F5"/>
    <w:rsid w:val="00C3021F"/>
    <w:rsid w:val="00C30252"/>
    <w:rsid w:val="00C303D8"/>
    <w:rsid w:val="00C308EC"/>
    <w:rsid w:val="00C309D9"/>
    <w:rsid w:val="00C309F6"/>
    <w:rsid w:val="00C30A89"/>
    <w:rsid w:val="00C30ACC"/>
    <w:rsid w:val="00C30C70"/>
    <w:rsid w:val="00C30DC0"/>
    <w:rsid w:val="00C3100D"/>
    <w:rsid w:val="00C31019"/>
    <w:rsid w:val="00C31141"/>
    <w:rsid w:val="00C3123D"/>
    <w:rsid w:val="00C312D6"/>
    <w:rsid w:val="00C31319"/>
    <w:rsid w:val="00C31379"/>
    <w:rsid w:val="00C315EF"/>
    <w:rsid w:val="00C3172E"/>
    <w:rsid w:val="00C317CE"/>
    <w:rsid w:val="00C31AE6"/>
    <w:rsid w:val="00C31B8C"/>
    <w:rsid w:val="00C31C3B"/>
    <w:rsid w:val="00C31C6D"/>
    <w:rsid w:val="00C31F2A"/>
    <w:rsid w:val="00C31FA2"/>
    <w:rsid w:val="00C3203C"/>
    <w:rsid w:val="00C321A3"/>
    <w:rsid w:val="00C32463"/>
    <w:rsid w:val="00C32485"/>
    <w:rsid w:val="00C325A7"/>
    <w:rsid w:val="00C32649"/>
    <w:rsid w:val="00C32998"/>
    <w:rsid w:val="00C329A2"/>
    <w:rsid w:val="00C32A44"/>
    <w:rsid w:val="00C32A55"/>
    <w:rsid w:val="00C32A98"/>
    <w:rsid w:val="00C32AF6"/>
    <w:rsid w:val="00C32B1B"/>
    <w:rsid w:val="00C32D2B"/>
    <w:rsid w:val="00C32D7E"/>
    <w:rsid w:val="00C32E0A"/>
    <w:rsid w:val="00C32E89"/>
    <w:rsid w:val="00C32F1E"/>
    <w:rsid w:val="00C32FDE"/>
    <w:rsid w:val="00C33045"/>
    <w:rsid w:val="00C33099"/>
    <w:rsid w:val="00C3309B"/>
    <w:rsid w:val="00C33249"/>
    <w:rsid w:val="00C3329C"/>
    <w:rsid w:val="00C3337C"/>
    <w:rsid w:val="00C3346E"/>
    <w:rsid w:val="00C33534"/>
    <w:rsid w:val="00C33A2F"/>
    <w:rsid w:val="00C33A91"/>
    <w:rsid w:val="00C33AD1"/>
    <w:rsid w:val="00C33DB7"/>
    <w:rsid w:val="00C33E11"/>
    <w:rsid w:val="00C33F27"/>
    <w:rsid w:val="00C33FE5"/>
    <w:rsid w:val="00C340AA"/>
    <w:rsid w:val="00C343B1"/>
    <w:rsid w:val="00C343BC"/>
    <w:rsid w:val="00C34459"/>
    <w:rsid w:val="00C344FF"/>
    <w:rsid w:val="00C34598"/>
    <w:rsid w:val="00C3459C"/>
    <w:rsid w:val="00C34770"/>
    <w:rsid w:val="00C347CA"/>
    <w:rsid w:val="00C3483D"/>
    <w:rsid w:val="00C3486B"/>
    <w:rsid w:val="00C3492D"/>
    <w:rsid w:val="00C349E9"/>
    <w:rsid w:val="00C34A71"/>
    <w:rsid w:val="00C34B8D"/>
    <w:rsid w:val="00C34BA3"/>
    <w:rsid w:val="00C34C08"/>
    <w:rsid w:val="00C34D57"/>
    <w:rsid w:val="00C34D5D"/>
    <w:rsid w:val="00C34D77"/>
    <w:rsid w:val="00C34EE3"/>
    <w:rsid w:val="00C34F3F"/>
    <w:rsid w:val="00C350EC"/>
    <w:rsid w:val="00C35358"/>
    <w:rsid w:val="00C35430"/>
    <w:rsid w:val="00C3543C"/>
    <w:rsid w:val="00C354D9"/>
    <w:rsid w:val="00C3555D"/>
    <w:rsid w:val="00C35562"/>
    <w:rsid w:val="00C35578"/>
    <w:rsid w:val="00C35A55"/>
    <w:rsid w:val="00C35BD3"/>
    <w:rsid w:val="00C35C18"/>
    <w:rsid w:val="00C35D8F"/>
    <w:rsid w:val="00C35DE8"/>
    <w:rsid w:val="00C35E11"/>
    <w:rsid w:val="00C35F40"/>
    <w:rsid w:val="00C35FF2"/>
    <w:rsid w:val="00C36019"/>
    <w:rsid w:val="00C36098"/>
    <w:rsid w:val="00C36245"/>
    <w:rsid w:val="00C3629B"/>
    <w:rsid w:val="00C362B8"/>
    <w:rsid w:val="00C36427"/>
    <w:rsid w:val="00C36515"/>
    <w:rsid w:val="00C3652B"/>
    <w:rsid w:val="00C365D8"/>
    <w:rsid w:val="00C36732"/>
    <w:rsid w:val="00C36866"/>
    <w:rsid w:val="00C368C8"/>
    <w:rsid w:val="00C36B24"/>
    <w:rsid w:val="00C36C24"/>
    <w:rsid w:val="00C36EF6"/>
    <w:rsid w:val="00C36F1A"/>
    <w:rsid w:val="00C36F5D"/>
    <w:rsid w:val="00C3704B"/>
    <w:rsid w:val="00C37094"/>
    <w:rsid w:val="00C37172"/>
    <w:rsid w:val="00C371F4"/>
    <w:rsid w:val="00C372DC"/>
    <w:rsid w:val="00C37489"/>
    <w:rsid w:val="00C375A3"/>
    <w:rsid w:val="00C37603"/>
    <w:rsid w:val="00C376B1"/>
    <w:rsid w:val="00C37701"/>
    <w:rsid w:val="00C37822"/>
    <w:rsid w:val="00C37864"/>
    <w:rsid w:val="00C3793D"/>
    <w:rsid w:val="00C379FC"/>
    <w:rsid w:val="00C37B7E"/>
    <w:rsid w:val="00C37C34"/>
    <w:rsid w:val="00C37C6B"/>
    <w:rsid w:val="00C37D5C"/>
    <w:rsid w:val="00C37DBF"/>
    <w:rsid w:val="00C37E84"/>
    <w:rsid w:val="00C37EC2"/>
    <w:rsid w:val="00C4060C"/>
    <w:rsid w:val="00C40673"/>
    <w:rsid w:val="00C4083A"/>
    <w:rsid w:val="00C40916"/>
    <w:rsid w:val="00C4094F"/>
    <w:rsid w:val="00C40BC6"/>
    <w:rsid w:val="00C40C53"/>
    <w:rsid w:val="00C40F1B"/>
    <w:rsid w:val="00C41025"/>
    <w:rsid w:val="00C41130"/>
    <w:rsid w:val="00C41427"/>
    <w:rsid w:val="00C414BD"/>
    <w:rsid w:val="00C4156B"/>
    <w:rsid w:val="00C4176B"/>
    <w:rsid w:val="00C417A2"/>
    <w:rsid w:val="00C4185B"/>
    <w:rsid w:val="00C41867"/>
    <w:rsid w:val="00C41A6C"/>
    <w:rsid w:val="00C41ADA"/>
    <w:rsid w:val="00C41AF7"/>
    <w:rsid w:val="00C41B87"/>
    <w:rsid w:val="00C41C4B"/>
    <w:rsid w:val="00C42075"/>
    <w:rsid w:val="00C4217A"/>
    <w:rsid w:val="00C4220B"/>
    <w:rsid w:val="00C42457"/>
    <w:rsid w:val="00C42562"/>
    <w:rsid w:val="00C425A7"/>
    <w:rsid w:val="00C425AC"/>
    <w:rsid w:val="00C425B8"/>
    <w:rsid w:val="00C4278F"/>
    <w:rsid w:val="00C427D1"/>
    <w:rsid w:val="00C42D7F"/>
    <w:rsid w:val="00C42E53"/>
    <w:rsid w:val="00C42ED3"/>
    <w:rsid w:val="00C42F0B"/>
    <w:rsid w:val="00C42F1A"/>
    <w:rsid w:val="00C42F27"/>
    <w:rsid w:val="00C42F72"/>
    <w:rsid w:val="00C43037"/>
    <w:rsid w:val="00C4312C"/>
    <w:rsid w:val="00C43208"/>
    <w:rsid w:val="00C4320A"/>
    <w:rsid w:val="00C4327A"/>
    <w:rsid w:val="00C43418"/>
    <w:rsid w:val="00C43524"/>
    <w:rsid w:val="00C435F7"/>
    <w:rsid w:val="00C436A1"/>
    <w:rsid w:val="00C43932"/>
    <w:rsid w:val="00C43AF4"/>
    <w:rsid w:val="00C43EB6"/>
    <w:rsid w:val="00C43F1E"/>
    <w:rsid w:val="00C43F30"/>
    <w:rsid w:val="00C43F68"/>
    <w:rsid w:val="00C4405F"/>
    <w:rsid w:val="00C440BC"/>
    <w:rsid w:val="00C440F5"/>
    <w:rsid w:val="00C440F6"/>
    <w:rsid w:val="00C44160"/>
    <w:rsid w:val="00C442D0"/>
    <w:rsid w:val="00C44390"/>
    <w:rsid w:val="00C4439A"/>
    <w:rsid w:val="00C44426"/>
    <w:rsid w:val="00C44478"/>
    <w:rsid w:val="00C44482"/>
    <w:rsid w:val="00C44590"/>
    <w:rsid w:val="00C4470F"/>
    <w:rsid w:val="00C4481A"/>
    <w:rsid w:val="00C44986"/>
    <w:rsid w:val="00C449B2"/>
    <w:rsid w:val="00C44D7F"/>
    <w:rsid w:val="00C44DE1"/>
    <w:rsid w:val="00C44E48"/>
    <w:rsid w:val="00C44F82"/>
    <w:rsid w:val="00C45143"/>
    <w:rsid w:val="00C4518C"/>
    <w:rsid w:val="00C451BA"/>
    <w:rsid w:val="00C451E9"/>
    <w:rsid w:val="00C45298"/>
    <w:rsid w:val="00C452C0"/>
    <w:rsid w:val="00C452DF"/>
    <w:rsid w:val="00C45334"/>
    <w:rsid w:val="00C453FD"/>
    <w:rsid w:val="00C454C0"/>
    <w:rsid w:val="00C454FB"/>
    <w:rsid w:val="00C457B3"/>
    <w:rsid w:val="00C457D2"/>
    <w:rsid w:val="00C45B0C"/>
    <w:rsid w:val="00C45B3F"/>
    <w:rsid w:val="00C45E1D"/>
    <w:rsid w:val="00C45FCA"/>
    <w:rsid w:val="00C46053"/>
    <w:rsid w:val="00C46057"/>
    <w:rsid w:val="00C46072"/>
    <w:rsid w:val="00C46104"/>
    <w:rsid w:val="00C461C2"/>
    <w:rsid w:val="00C461F2"/>
    <w:rsid w:val="00C46319"/>
    <w:rsid w:val="00C4639E"/>
    <w:rsid w:val="00C463A4"/>
    <w:rsid w:val="00C4657D"/>
    <w:rsid w:val="00C465C4"/>
    <w:rsid w:val="00C4662F"/>
    <w:rsid w:val="00C466F4"/>
    <w:rsid w:val="00C4670F"/>
    <w:rsid w:val="00C4671C"/>
    <w:rsid w:val="00C4678E"/>
    <w:rsid w:val="00C4684A"/>
    <w:rsid w:val="00C46878"/>
    <w:rsid w:val="00C4689F"/>
    <w:rsid w:val="00C46968"/>
    <w:rsid w:val="00C46AD0"/>
    <w:rsid w:val="00C46BDD"/>
    <w:rsid w:val="00C46CA4"/>
    <w:rsid w:val="00C46DCF"/>
    <w:rsid w:val="00C46EFF"/>
    <w:rsid w:val="00C46FBD"/>
    <w:rsid w:val="00C470EA"/>
    <w:rsid w:val="00C4712E"/>
    <w:rsid w:val="00C473EC"/>
    <w:rsid w:val="00C4746D"/>
    <w:rsid w:val="00C475A1"/>
    <w:rsid w:val="00C4762E"/>
    <w:rsid w:val="00C47709"/>
    <w:rsid w:val="00C477A0"/>
    <w:rsid w:val="00C4784B"/>
    <w:rsid w:val="00C478C6"/>
    <w:rsid w:val="00C4791A"/>
    <w:rsid w:val="00C47A42"/>
    <w:rsid w:val="00C47B5B"/>
    <w:rsid w:val="00C47C54"/>
    <w:rsid w:val="00C47DCE"/>
    <w:rsid w:val="00C47E01"/>
    <w:rsid w:val="00C47E85"/>
    <w:rsid w:val="00C47F4B"/>
    <w:rsid w:val="00C47F72"/>
    <w:rsid w:val="00C47FA3"/>
    <w:rsid w:val="00C47FB4"/>
    <w:rsid w:val="00C5000C"/>
    <w:rsid w:val="00C5000D"/>
    <w:rsid w:val="00C5006F"/>
    <w:rsid w:val="00C50177"/>
    <w:rsid w:val="00C50232"/>
    <w:rsid w:val="00C5024E"/>
    <w:rsid w:val="00C50328"/>
    <w:rsid w:val="00C503C7"/>
    <w:rsid w:val="00C507E3"/>
    <w:rsid w:val="00C508F3"/>
    <w:rsid w:val="00C50AA7"/>
    <w:rsid w:val="00C50E38"/>
    <w:rsid w:val="00C50E8D"/>
    <w:rsid w:val="00C50FD6"/>
    <w:rsid w:val="00C5114E"/>
    <w:rsid w:val="00C5144C"/>
    <w:rsid w:val="00C5147F"/>
    <w:rsid w:val="00C51595"/>
    <w:rsid w:val="00C5168C"/>
    <w:rsid w:val="00C516BD"/>
    <w:rsid w:val="00C5173E"/>
    <w:rsid w:val="00C5181F"/>
    <w:rsid w:val="00C51866"/>
    <w:rsid w:val="00C51999"/>
    <w:rsid w:val="00C51A6E"/>
    <w:rsid w:val="00C51B34"/>
    <w:rsid w:val="00C51E79"/>
    <w:rsid w:val="00C51F5D"/>
    <w:rsid w:val="00C5213A"/>
    <w:rsid w:val="00C5226E"/>
    <w:rsid w:val="00C522E3"/>
    <w:rsid w:val="00C5231C"/>
    <w:rsid w:val="00C52624"/>
    <w:rsid w:val="00C52737"/>
    <w:rsid w:val="00C5274B"/>
    <w:rsid w:val="00C528C5"/>
    <w:rsid w:val="00C528E2"/>
    <w:rsid w:val="00C52D07"/>
    <w:rsid w:val="00C52D6D"/>
    <w:rsid w:val="00C52DFE"/>
    <w:rsid w:val="00C52EFA"/>
    <w:rsid w:val="00C52F12"/>
    <w:rsid w:val="00C52F98"/>
    <w:rsid w:val="00C5309C"/>
    <w:rsid w:val="00C530F3"/>
    <w:rsid w:val="00C53116"/>
    <w:rsid w:val="00C532A6"/>
    <w:rsid w:val="00C5338D"/>
    <w:rsid w:val="00C5346E"/>
    <w:rsid w:val="00C53482"/>
    <w:rsid w:val="00C5350A"/>
    <w:rsid w:val="00C53606"/>
    <w:rsid w:val="00C53931"/>
    <w:rsid w:val="00C539CF"/>
    <w:rsid w:val="00C53A58"/>
    <w:rsid w:val="00C53A9E"/>
    <w:rsid w:val="00C53B02"/>
    <w:rsid w:val="00C53BF0"/>
    <w:rsid w:val="00C53C17"/>
    <w:rsid w:val="00C5416F"/>
    <w:rsid w:val="00C54237"/>
    <w:rsid w:val="00C5423F"/>
    <w:rsid w:val="00C54293"/>
    <w:rsid w:val="00C54343"/>
    <w:rsid w:val="00C543D7"/>
    <w:rsid w:val="00C5449E"/>
    <w:rsid w:val="00C5455B"/>
    <w:rsid w:val="00C546A6"/>
    <w:rsid w:val="00C54767"/>
    <w:rsid w:val="00C549CD"/>
    <w:rsid w:val="00C549E7"/>
    <w:rsid w:val="00C549F6"/>
    <w:rsid w:val="00C54A5B"/>
    <w:rsid w:val="00C54B2B"/>
    <w:rsid w:val="00C54D2E"/>
    <w:rsid w:val="00C54E01"/>
    <w:rsid w:val="00C54E85"/>
    <w:rsid w:val="00C54EBF"/>
    <w:rsid w:val="00C54EEF"/>
    <w:rsid w:val="00C55021"/>
    <w:rsid w:val="00C55426"/>
    <w:rsid w:val="00C55537"/>
    <w:rsid w:val="00C55735"/>
    <w:rsid w:val="00C559E1"/>
    <w:rsid w:val="00C559FD"/>
    <w:rsid w:val="00C55A15"/>
    <w:rsid w:val="00C55B0D"/>
    <w:rsid w:val="00C55BF0"/>
    <w:rsid w:val="00C55D6E"/>
    <w:rsid w:val="00C55DC5"/>
    <w:rsid w:val="00C55DC7"/>
    <w:rsid w:val="00C55DF7"/>
    <w:rsid w:val="00C55EA5"/>
    <w:rsid w:val="00C55F93"/>
    <w:rsid w:val="00C55FAC"/>
    <w:rsid w:val="00C55FBE"/>
    <w:rsid w:val="00C56023"/>
    <w:rsid w:val="00C5610D"/>
    <w:rsid w:val="00C562DD"/>
    <w:rsid w:val="00C56536"/>
    <w:rsid w:val="00C56638"/>
    <w:rsid w:val="00C567B9"/>
    <w:rsid w:val="00C568CE"/>
    <w:rsid w:val="00C569AA"/>
    <w:rsid w:val="00C56B1A"/>
    <w:rsid w:val="00C56BDC"/>
    <w:rsid w:val="00C56DB0"/>
    <w:rsid w:val="00C56E61"/>
    <w:rsid w:val="00C56F33"/>
    <w:rsid w:val="00C57004"/>
    <w:rsid w:val="00C57101"/>
    <w:rsid w:val="00C571C9"/>
    <w:rsid w:val="00C573A6"/>
    <w:rsid w:val="00C574A6"/>
    <w:rsid w:val="00C57672"/>
    <w:rsid w:val="00C57790"/>
    <w:rsid w:val="00C57791"/>
    <w:rsid w:val="00C578A3"/>
    <w:rsid w:val="00C578A4"/>
    <w:rsid w:val="00C57995"/>
    <w:rsid w:val="00C57AB5"/>
    <w:rsid w:val="00C57ADC"/>
    <w:rsid w:val="00C57B15"/>
    <w:rsid w:val="00C57B17"/>
    <w:rsid w:val="00C57D43"/>
    <w:rsid w:val="00C57DE2"/>
    <w:rsid w:val="00C57F52"/>
    <w:rsid w:val="00C57F70"/>
    <w:rsid w:val="00C57F8F"/>
    <w:rsid w:val="00C601FC"/>
    <w:rsid w:val="00C602F6"/>
    <w:rsid w:val="00C60631"/>
    <w:rsid w:val="00C60678"/>
    <w:rsid w:val="00C606FC"/>
    <w:rsid w:val="00C60799"/>
    <w:rsid w:val="00C60814"/>
    <w:rsid w:val="00C6089D"/>
    <w:rsid w:val="00C60935"/>
    <w:rsid w:val="00C60966"/>
    <w:rsid w:val="00C60A48"/>
    <w:rsid w:val="00C60C26"/>
    <w:rsid w:val="00C60D10"/>
    <w:rsid w:val="00C60DBD"/>
    <w:rsid w:val="00C60E88"/>
    <w:rsid w:val="00C60F89"/>
    <w:rsid w:val="00C60F9C"/>
    <w:rsid w:val="00C61053"/>
    <w:rsid w:val="00C61356"/>
    <w:rsid w:val="00C6139A"/>
    <w:rsid w:val="00C613B4"/>
    <w:rsid w:val="00C61600"/>
    <w:rsid w:val="00C61631"/>
    <w:rsid w:val="00C61742"/>
    <w:rsid w:val="00C6185D"/>
    <w:rsid w:val="00C61970"/>
    <w:rsid w:val="00C619E5"/>
    <w:rsid w:val="00C61A67"/>
    <w:rsid w:val="00C61A80"/>
    <w:rsid w:val="00C61B89"/>
    <w:rsid w:val="00C61C53"/>
    <w:rsid w:val="00C61C93"/>
    <w:rsid w:val="00C61CA8"/>
    <w:rsid w:val="00C61F8E"/>
    <w:rsid w:val="00C61FA9"/>
    <w:rsid w:val="00C61FEB"/>
    <w:rsid w:val="00C621E0"/>
    <w:rsid w:val="00C62211"/>
    <w:rsid w:val="00C622B5"/>
    <w:rsid w:val="00C62330"/>
    <w:rsid w:val="00C6233C"/>
    <w:rsid w:val="00C62640"/>
    <w:rsid w:val="00C626BE"/>
    <w:rsid w:val="00C626C2"/>
    <w:rsid w:val="00C62726"/>
    <w:rsid w:val="00C6289F"/>
    <w:rsid w:val="00C629C4"/>
    <w:rsid w:val="00C62B72"/>
    <w:rsid w:val="00C62C05"/>
    <w:rsid w:val="00C62C5D"/>
    <w:rsid w:val="00C62D0D"/>
    <w:rsid w:val="00C62D54"/>
    <w:rsid w:val="00C62F69"/>
    <w:rsid w:val="00C6302F"/>
    <w:rsid w:val="00C63183"/>
    <w:rsid w:val="00C63209"/>
    <w:rsid w:val="00C634E4"/>
    <w:rsid w:val="00C637C6"/>
    <w:rsid w:val="00C637C9"/>
    <w:rsid w:val="00C637E7"/>
    <w:rsid w:val="00C638F4"/>
    <w:rsid w:val="00C6395F"/>
    <w:rsid w:val="00C63965"/>
    <w:rsid w:val="00C63B6F"/>
    <w:rsid w:val="00C63CFD"/>
    <w:rsid w:val="00C63F0B"/>
    <w:rsid w:val="00C6407A"/>
    <w:rsid w:val="00C6421A"/>
    <w:rsid w:val="00C64221"/>
    <w:rsid w:val="00C6422A"/>
    <w:rsid w:val="00C642B5"/>
    <w:rsid w:val="00C645E6"/>
    <w:rsid w:val="00C646F5"/>
    <w:rsid w:val="00C6479F"/>
    <w:rsid w:val="00C648E9"/>
    <w:rsid w:val="00C6492B"/>
    <w:rsid w:val="00C649A7"/>
    <w:rsid w:val="00C649A9"/>
    <w:rsid w:val="00C64A71"/>
    <w:rsid w:val="00C64E5E"/>
    <w:rsid w:val="00C6501F"/>
    <w:rsid w:val="00C6513C"/>
    <w:rsid w:val="00C65203"/>
    <w:rsid w:val="00C6520A"/>
    <w:rsid w:val="00C6534A"/>
    <w:rsid w:val="00C65392"/>
    <w:rsid w:val="00C65455"/>
    <w:rsid w:val="00C654B8"/>
    <w:rsid w:val="00C65520"/>
    <w:rsid w:val="00C65647"/>
    <w:rsid w:val="00C6579D"/>
    <w:rsid w:val="00C65868"/>
    <w:rsid w:val="00C658FB"/>
    <w:rsid w:val="00C65992"/>
    <w:rsid w:val="00C65B44"/>
    <w:rsid w:val="00C65E6C"/>
    <w:rsid w:val="00C65FD4"/>
    <w:rsid w:val="00C661E6"/>
    <w:rsid w:val="00C663EA"/>
    <w:rsid w:val="00C66447"/>
    <w:rsid w:val="00C66510"/>
    <w:rsid w:val="00C66530"/>
    <w:rsid w:val="00C66726"/>
    <w:rsid w:val="00C668AD"/>
    <w:rsid w:val="00C66961"/>
    <w:rsid w:val="00C66A0C"/>
    <w:rsid w:val="00C66B14"/>
    <w:rsid w:val="00C66C27"/>
    <w:rsid w:val="00C66E66"/>
    <w:rsid w:val="00C66ED4"/>
    <w:rsid w:val="00C67059"/>
    <w:rsid w:val="00C671F4"/>
    <w:rsid w:val="00C67528"/>
    <w:rsid w:val="00C6758D"/>
    <w:rsid w:val="00C676AE"/>
    <w:rsid w:val="00C67819"/>
    <w:rsid w:val="00C678BB"/>
    <w:rsid w:val="00C67972"/>
    <w:rsid w:val="00C67979"/>
    <w:rsid w:val="00C679BE"/>
    <w:rsid w:val="00C679CC"/>
    <w:rsid w:val="00C679CE"/>
    <w:rsid w:val="00C67A14"/>
    <w:rsid w:val="00C67B53"/>
    <w:rsid w:val="00C67B8A"/>
    <w:rsid w:val="00C67BCD"/>
    <w:rsid w:val="00C7004A"/>
    <w:rsid w:val="00C70152"/>
    <w:rsid w:val="00C7016F"/>
    <w:rsid w:val="00C70341"/>
    <w:rsid w:val="00C70453"/>
    <w:rsid w:val="00C7048D"/>
    <w:rsid w:val="00C706FE"/>
    <w:rsid w:val="00C70822"/>
    <w:rsid w:val="00C7083D"/>
    <w:rsid w:val="00C709B9"/>
    <w:rsid w:val="00C709C0"/>
    <w:rsid w:val="00C70A16"/>
    <w:rsid w:val="00C70C10"/>
    <w:rsid w:val="00C70C46"/>
    <w:rsid w:val="00C70E24"/>
    <w:rsid w:val="00C70F33"/>
    <w:rsid w:val="00C710EA"/>
    <w:rsid w:val="00C711E6"/>
    <w:rsid w:val="00C714E3"/>
    <w:rsid w:val="00C715DF"/>
    <w:rsid w:val="00C71767"/>
    <w:rsid w:val="00C71805"/>
    <w:rsid w:val="00C71815"/>
    <w:rsid w:val="00C719C0"/>
    <w:rsid w:val="00C71B4F"/>
    <w:rsid w:val="00C71B79"/>
    <w:rsid w:val="00C71BD4"/>
    <w:rsid w:val="00C71D3F"/>
    <w:rsid w:val="00C71E00"/>
    <w:rsid w:val="00C71E6C"/>
    <w:rsid w:val="00C71EDA"/>
    <w:rsid w:val="00C72407"/>
    <w:rsid w:val="00C7244A"/>
    <w:rsid w:val="00C7249E"/>
    <w:rsid w:val="00C72595"/>
    <w:rsid w:val="00C725AC"/>
    <w:rsid w:val="00C7270D"/>
    <w:rsid w:val="00C72824"/>
    <w:rsid w:val="00C72A0B"/>
    <w:rsid w:val="00C730EE"/>
    <w:rsid w:val="00C73328"/>
    <w:rsid w:val="00C73358"/>
    <w:rsid w:val="00C73489"/>
    <w:rsid w:val="00C734A2"/>
    <w:rsid w:val="00C73623"/>
    <w:rsid w:val="00C73B49"/>
    <w:rsid w:val="00C73C9A"/>
    <w:rsid w:val="00C73D1E"/>
    <w:rsid w:val="00C73D5E"/>
    <w:rsid w:val="00C73DCD"/>
    <w:rsid w:val="00C73DE2"/>
    <w:rsid w:val="00C73F20"/>
    <w:rsid w:val="00C7449C"/>
    <w:rsid w:val="00C7467F"/>
    <w:rsid w:val="00C747F1"/>
    <w:rsid w:val="00C74C1E"/>
    <w:rsid w:val="00C74C92"/>
    <w:rsid w:val="00C74D1C"/>
    <w:rsid w:val="00C74D6F"/>
    <w:rsid w:val="00C74EC6"/>
    <w:rsid w:val="00C74F69"/>
    <w:rsid w:val="00C754BA"/>
    <w:rsid w:val="00C75518"/>
    <w:rsid w:val="00C75692"/>
    <w:rsid w:val="00C757A5"/>
    <w:rsid w:val="00C7584E"/>
    <w:rsid w:val="00C75AC3"/>
    <w:rsid w:val="00C75AEB"/>
    <w:rsid w:val="00C75B9D"/>
    <w:rsid w:val="00C75C20"/>
    <w:rsid w:val="00C75F29"/>
    <w:rsid w:val="00C7600D"/>
    <w:rsid w:val="00C76048"/>
    <w:rsid w:val="00C760EB"/>
    <w:rsid w:val="00C76258"/>
    <w:rsid w:val="00C7626F"/>
    <w:rsid w:val="00C7648C"/>
    <w:rsid w:val="00C76493"/>
    <w:rsid w:val="00C76700"/>
    <w:rsid w:val="00C767C2"/>
    <w:rsid w:val="00C768FC"/>
    <w:rsid w:val="00C7692E"/>
    <w:rsid w:val="00C76A3C"/>
    <w:rsid w:val="00C76A63"/>
    <w:rsid w:val="00C76A90"/>
    <w:rsid w:val="00C76CD8"/>
    <w:rsid w:val="00C76F0F"/>
    <w:rsid w:val="00C76FF9"/>
    <w:rsid w:val="00C77067"/>
    <w:rsid w:val="00C77201"/>
    <w:rsid w:val="00C77388"/>
    <w:rsid w:val="00C77407"/>
    <w:rsid w:val="00C7747B"/>
    <w:rsid w:val="00C775AE"/>
    <w:rsid w:val="00C77633"/>
    <w:rsid w:val="00C77A43"/>
    <w:rsid w:val="00C77A45"/>
    <w:rsid w:val="00C77A88"/>
    <w:rsid w:val="00C77C42"/>
    <w:rsid w:val="00C77CEA"/>
    <w:rsid w:val="00C77D76"/>
    <w:rsid w:val="00C77DA2"/>
    <w:rsid w:val="00C77E9D"/>
    <w:rsid w:val="00C77EE7"/>
    <w:rsid w:val="00C77F8D"/>
    <w:rsid w:val="00C805F0"/>
    <w:rsid w:val="00C8067E"/>
    <w:rsid w:val="00C8070F"/>
    <w:rsid w:val="00C80808"/>
    <w:rsid w:val="00C8082B"/>
    <w:rsid w:val="00C80918"/>
    <w:rsid w:val="00C80989"/>
    <w:rsid w:val="00C80AA9"/>
    <w:rsid w:val="00C80B9F"/>
    <w:rsid w:val="00C80CC7"/>
    <w:rsid w:val="00C80D61"/>
    <w:rsid w:val="00C80F6F"/>
    <w:rsid w:val="00C8118F"/>
    <w:rsid w:val="00C81206"/>
    <w:rsid w:val="00C81422"/>
    <w:rsid w:val="00C81546"/>
    <w:rsid w:val="00C81608"/>
    <w:rsid w:val="00C81767"/>
    <w:rsid w:val="00C81834"/>
    <w:rsid w:val="00C8184A"/>
    <w:rsid w:val="00C818BD"/>
    <w:rsid w:val="00C818D3"/>
    <w:rsid w:val="00C81AD0"/>
    <w:rsid w:val="00C81C2E"/>
    <w:rsid w:val="00C81DBF"/>
    <w:rsid w:val="00C81E3B"/>
    <w:rsid w:val="00C81F13"/>
    <w:rsid w:val="00C82234"/>
    <w:rsid w:val="00C822A8"/>
    <w:rsid w:val="00C82303"/>
    <w:rsid w:val="00C82405"/>
    <w:rsid w:val="00C82422"/>
    <w:rsid w:val="00C824DB"/>
    <w:rsid w:val="00C825B0"/>
    <w:rsid w:val="00C82640"/>
    <w:rsid w:val="00C82657"/>
    <w:rsid w:val="00C82715"/>
    <w:rsid w:val="00C82744"/>
    <w:rsid w:val="00C8277B"/>
    <w:rsid w:val="00C8298C"/>
    <w:rsid w:val="00C82A71"/>
    <w:rsid w:val="00C82A79"/>
    <w:rsid w:val="00C82A9E"/>
    <w:rsid w:val="00C82B36"/>
    <w:rsid w:val="00C82BBC"/>
    <w:rsid w:val="00C82CB6"/>
    <w:rsid w:val="00C82EDC"/>
    <w:rsid w:val="00C82FD7"/>
    <w:rsid w:val="00C83111"/>
    <w:rsid w:val="00C83126"/>
    <w:rsid w:val="00C83358"/>
    <w:rsid w:val="00C83395"/>
    <w:rsid w:val="00C8339D"/>
    <w:rsid w:val="00C833B8"/>
    <w:rsid w:val="00C835B5"/>
    <w:rsid w:val="00C83707"/>
    <w:rsid w:val="00C837BB"/>
    <w:rsid w:val="00C837E7"/>
    <w:rsid w:val="00C8391C"/>
    <w:rsid w:val="00C8393E"/>
    <w:rsid w:val="00C83A4F"/>
    <w:rsid w:val="00C83A5D"/>
    <w:rsid w:val="00C83AB6"/>
    <w:rsid w:val="00C83B01"/>
    <w:rsid w:val="00C83C2B"/>
    <w:rsid w:val="00C83C41"/>
    <w:rsid w:val="00C83C7E"/>
    <w:rsid w:val="00C83CC8"/>
    <w:rsid w:val="00C83CED"/>
    <w:rsid w:val="00C83D10"/>
    <w:rsid w:val="00C83F3D"/>
    <w:rsid w:val="00C83FF5"/>
    <w:rsid w:val="00C84011"/>
    <w:rsid w:val="00C840B3"/>
    <w:rsid w:val="00C841AF"/>
    <w:rsid w:val="00C84412"/>
    <w:rsid w:val="00C84483"/>
    <w:rsid w:val="00C8450D"/>
    <w:rsid w:val="00C848C8"/>
    <w:rsid w:val="00C84C6B"/>
    <w:rsid w:val="00C84DC2"/>
    <w:rsid w:val="00C84E37"/>
    <w:rsid w:val="00C84ED8"/>
    <w:rsid w:val="00C850E2"/>
    <w:rsid w:val="00C8519D"/>
    <w:rsid w:val="00C851B8"/>
    <w:rsid w:val="00C851BF"/>
    <w:rsid w:val="00C8524B"/>
    <w:rsid w:val="00C85465"/>
    <w:rsid w:val="00C854AD"/>
    <w:rsid w:val="00C854E7"/>
    <w:rsid w:val="00C85523"/>
    <w:rsid w:val="00C85628"/>
    <w:rsid w:val="00C856C2"/>
    <w:rsid w:val="00C8571B"/>
    <w:rsid w:val="00C85BB8"/>
    <w:rsid w:val="00C85BE7"/>
    <w:rsid w:val="00C85D0F"/>
    <w:rsid w:val="00C8609C"/>
    <w:rsid w:val="00C860A9"/>
    <w:rsid w:val="00C861EC"/>
    <w:rsid w:val="00C86214"/>
    <w:rsid w:val="00C86348"/>
    <w:rsid w:val="00C8685E"/>
    <w:rsid w:val="00C86A55"/>
    <w:rsid w:val="00C86C67"/>
    <w:rsid w:val="00C86FAB"/>
    <w:rsid w:val="00C87001"/>
    <w:rsid w:val="00C87020"/>
    <w:rsid w:val="00C8712C"/>
    <w:rsid w:val="00C875DE"/>
    <w:rsid w:val="00C87602"/>
    <w:rsid w:val="00C87B1D"/>
    <w:rsid w:val="00C87DB0"/>
    <w:rsid w:val="00C87FA8"/>
    <w:rsid w:val="00C87FB3"/>
    <w:rsid w:val="00C9002C"/>
    <w:rsid w:val="00C9002E"/>
    <w:rsid w:val="00C902A2"/>
    <w:rsid w:val="00C9034B"/>
    <w:rsid w:val="00C903BC"/>
    <w:rsid w:val="00C90421"/>
    <w:rsid w:val="00C90597"/>
    <w:rsid w:val="00C907E2"/>
    <w:rsid w:val="00C90946"/>
    <w:rsid w:val="00C90B37"/>
    <w:rsid w:val="00C90BD7"/>
    <w:rsid w:val="00C90D1D"/>
    <w:rsid w:val="00C910CE"/>
    <w:rsid w:val="00C91180"/>
    <w:rsid w:val="00C91195"/>
    <w:rsid w:val="00C91253"/>
    <w:rsid w:val="00C91308"/>
    <w:rsid w:val="00C9132D"/>
    <w:rsid w:val="00C914A8"/>
    <w:rsid w:val="00C9152A"/>
    <w:rsid w:val="00C91558"/>
    <w:rsid w:val="00C915CD"/>
    <w:rsid w:val="00C91639"/>
    <w:rsid w:val="00C9163F"/>
    <w:rsid w:val="00C91874"/>
    <w:rsid w:val="00C91937"/>
    <w:rsid w:val="00C9199E"/>
    <w:rsid w:val="00C919FE"/>
    <w:rsid w:val="00C91A8A"/>
    <w:rsid w:val="00C91B7B"/>
    <w:rsid w:val="00C91BDD"/>
    <w:rsid w:val="00C91C04"/>
    <w:rsid w:val="00C91C42"/>
    <w:rsid w:val="00C91CBA"/>
    <w:rsid w:val="00C91EB2"/>
    <w:rsid w:val="00C92227"/>
    <w:rsid w:val="00C9225E"/>
    <w:rsid w:val="00C922F7"/>
    <w:rsid w:val="00C92319"/>
    <w:rsid w:val="00C92453"/>
    <w:rsid w:val="00C92678"/>
    <w:rsid w:val="00C92883"/>
    <w:rsid w:val="00C92901"/>
    <w:rsid w:val="00C929BF"/>
    <w:rsid w:val="00C92A83"/>
    <w:rsid w:val="00C92ACC"/>
    <w:rsid w:val="00C92CBB"/>
    <w:rsid w:val="00C92CD2"/>
    <w:rsid w:val="00C92D0C"/>
    <w:rsid w:val="00C92EA5"/>
    <w:rsid w:val="00C92F1D"/>
    <w:rsid w:val="00C92F5B"/>
    <w:rsid w:val="00C933D7"/>
    <w:rsid w:val="00C93486"/>
    <w:rsid w:val="00C9357C"/>
    <w:rsid w:val="00C937A8"/>
    <w:rsid w:val="00C93A96"/>
    <w:rsid w:val="00C93ABC"/>
    <w:rsid w:val="00C93C30"/>
    <w:rsid w:val="00C93D0C"/>
    <w:rsid w:val="00C93D42"/>
    <w:rsid w:val="00C93E74"/>
    <w:rsid w:val="00C93EB4"/>
    <w:rsid w:val="00C93FC0"/>
    <w:rsid w:val="00C94142"/>
    <w:rsid w:val="00C9417A"/>
    <w:rsid w:val="00C941A6"/>
    <w:rsid w:val="00C941AE"/>
    <w:rsid w:val="00C9421D"/>
    <w:rsid w:val="00C943A9"/>
    <w:rsid w:val="00C943E0"/>
    <w:rsid w:val="00C943ED"/>
    <w:rsid w:val="00C94416"/>
    <w:rsid w:val="00C94611"/>
    <w:rsid w:val="00C9469A"/>
    <w:rsid w:val="00C946C5"/>
    <w:rsid w:val="00C946CE"/>
    <w:rsid w:val="00C94728"/>
    <w:rsid w:val="00C94829"/>
    <w:rsid w:val="00C9483B"/>
    <w:rsid w:val="00C94903"/>
    <w:rsid w:val="00C9497B"/>
    <w:rsid w:val="00C949A3"/>
    <w:rsid w:val="00C949AE"/>
    <w:rsid w:val="00C94BFE"/>
    <w:rsid w:val="00C94C42"/>
    <w:rsid w:val="00C94C66"/>
    <w:rsid w:val="00C951C3"/>
    <w:rsid w:val="00C952BE"/>
    <w:rsid w:val="00C952C5"/>
    <w:rsid w:val="00C95498"/>
    <w:rsid w:val="00C9577B"/>
    <w:rsid w:val="00C9597E"/>
    <w:rsid w:val="00C95A66"/>
    <w:rsid w:val="00C95A94"/>
    <w:rsid w:val="00C95ABD"/>
    <w:rsid w:val="00C95C0D"/>
    <w:rsid w:val="00C95E8C"/>
    <w:rsid w:val="00C95FDB"/>
    <w:rsid w:val="00C96024"/>
    <w:rsid w:val="00C96107"/>
    <w:rsid w:val="00C9611C"/>
    <w:rsid w:val="00C961BC"/>
    <w:rsid w:val="00C964E1"/>
    <w:rsid w:val="00C9659E"/>
    <w:rsid w:val="00C96AC0"/>
    <w:rsid w:val="00C96C6D"/>
    <w:rsid w:val="00C96DFE"/>
    <w:rsid w:val="00C96DFF"/>
    <w:rsid w:val="00C96EAF"/>
    <w:rsid w:val="00C9711D"/>
    <w:rsid w:val="00C9728E"/>
    <w:rsid w:val="00C97331"/>
    <w:rsid w:val="00C97775"/>
    <w:rsid w:val="00C977BC"/>
    <w:rsid w:val="00C9781D"/>
    <w:rsid w:val="00C9799F"/>
    <w:rsid w:val="00C97B64"/>
    <w:rsid w:val="00C97DB7"/>
    <w:rsid w:val="00C97E6D"/>
    <w:rsid w:val="00C97E72"/>
    <w:rsid w:val="00CA027C"/>
    <w:rsid w:val="00CA04A8"/>
    <w:rsid w:val="00CA04AC"/>
    <w:rsid w:val="00CA082A"/>
    <w:rsid w:val="00CA09EE"/>
    <w:rsid w:val="00CA0A9B"/>
    <w:rsid w:val="00CA0BBF"/>
    <w:rsid w:val="00CA0C1A"/>
    <w:rsid w:val="00CA0C4F"/>
    <w:rsid w:val="00CA0CA7"/>
    <w:rsid w:val="00CA0DB2"/>
    <w:rsid w:val="00CA0DD7"/>
    <w:rsid w:val="00CA0DE8"/>
    <w:rsid w:val="00CA0E32"/>
    <w:rsid w:val="00CA0F88"/>
    <w:rsid w:val="00CA1033"/>
    <w:rsid w:val="00CA1168"/>
    <w:rsid w:val="00CA12A2"/>
    <w:rsid w:val="00CA14A1"/>
    <w:rsid w:val="00CA14D3"/>
    <w:rsid w:val="00CA1631"/>
    <w:rsid w:val="00CA16AA"/>
    <w:rsid w:val="00CA17AD"/>
    <w:rsid w:val="00CA17EC"/>
    <w:rsid w:val="00CA1A4C"/>
    <w:rsid w:val="00CA1AE8"/>
    <w:rsid w:val="00CA1B1D"/>
    <w:rsid w:val="00CA1B2B"/>
    <w:rsid w:val="00CA1BEF"/>
    <w:rsid w:val="00CA1F17"/>
    <w:rsid w:val="00CA219F"/>
    <w:rsid w:val="00CA21BD"/>
    <w:rsid w:val="00CA22CA"/>
    <w:rsid w:val="00CA23D0"/>
    <w:rsid w:val="00CA2477"/>
    <w:rsid w:val="00CA2613"/>
    <w:rsid w:val="00CA26B1"/>
    <w:rsid w:val="00CA26E8"/>
    <w:rsid w:val="00CA2A30"/>
    <w:rsid w:val="00CA2B8C"/>
    <w:rsid w:val="00CA2C46"/>
    <w:rsid w:val="00CA2C90"/>
    <w:rsid w:val="00CA2D6D"/>
    <w:rsid w:val="00CA2FCE"/>
    <w:rsid w:val="00CA3129"/>
    <w:rsid w:val="00CA31D7"/>
    <w:rsid w:val="00CA3378"/>
    <w:rsid w:val="00CA341A"/>
    <w:rsid w:val="00CA3487"/>
    <w:rsid w:val="00CA371A"/>
    <w:rsid w:val="00CA3824"/>
    <w:rsid w:val="00CA3866"/>
    <w:rsid w:val="00CA39D2"/>
    <w:rsid w:val="00CA3AAC"/>
    <w:rsid w:val="00CA3BCD"/>
    <w:rsid w:val="00CA3CFA"/>
    <w:rsid w:val="00CA3D7B"/>
    <w:rsid w:val="00CA3F51"/>
    <w:rsid w:val="00CA3F60"/>
    <w:rsid w:val="00CA402B"/>
    <w:rsid w:val="00CA40A4"/>
    <w:rsid w:val="00CA4186"/>
    <w:rsid w:val="00CA41C2"/>
    <w:rsid w:val="00CA424F"/>
    <w:rsid w:val="00CA43F9"/>
    <w:rsid w:val="00CA45C9"/>
    <w:rsid w:val="00CA4633"/>
    <w:rsid w:val="00CA4773"/>
    <w:rsid w:val="00CA49ED"/>
    <w:rsid w:val="00CA4A3C"/>
    <w:rsid w:val="00CA4A92"/>
    <w:rsid w:val="00CA4C49"/>
    <w:rsid w:val="00CA4C91"/>
    <w:rsid w:val="00CA4D8E"/>
    <w:rsid w:val="00CA4E24"/>
    <w:rsid w:val="00CA4F6C"/>
    <w:rsid w:val="00CA500F"/>
    <w:rsid w:val="00CA5122"/>
    <w:rsid w:val="00CA5735"/>
    <w:rsid w:val="00CA5897"/>
    <w:rsid w:val="00CA595D"/>
    <w:rsid w:val="00CA595E"/>
    <w:rsid w:val="00CA5BFA"/>
    <w:rsid w:val="00CA5CC3"/>
    <w:rsid w:val="00CA5CD5"/>
    <w:rsid w:val="00CA5E55"/>
    <w:rsid w:val="00CA609E"/>
    <w:rsid w:val="00CA60E9"/>
    <w:rsid w:val="00CA625A"/>
    <w:rsid w:val="00CA6324"/>
    <w:rsid w:val="00CA63F0"/>
    <w:rsid w:val="00CA64CE"/>
    <w:rsid w:val="00CA670C"/>
    <w:rsid w:val="00CA6723"/>
    <w:rsid w:val="00CA6875"/>
    <w:rsid w:val="00CA6953"/>
    <w:rsid w:val="00CA6981"/>
    <w:rsid w:val="00CA6A6A"/>
    <w:rsid w:val="00CA6AC2"/>
    <w:rsid w:val="00CA6ACF"/>
    <w:rsid w:val="00CA6D33"/>
    <w:rsid w:val="00CA6DFC"/>
    <w:rsid w:val="00CA6E0D"/>
    <w:rsid w:val="00CA71A4"/>
    <w:rsid w:val="00CA735D"/>
    <w:rsid w:val="00CA73CF"/>
    <w:rsid w:val="00CA7507"/>
    <w:rsid w:val="00CA7982"/>
    <w:rsid w:val="00CA79BD"/>
    <w:rsid w:val="00CA7C9E"/>
    <w:rsid w:val="00CA7DDF"/>
    <w:rsid w:val="00CA7F03"/>
    <w:rsid w:val="00CA7F0F"/>
    <w:rsid w:val="00CA7FD0"/>
    <w:rsid w:val="00CA7FD7"/>
    <w:rsid w:val="00CB0058"/>
    <w:rsid w:val="00CB007B"/>
    <w:rsid w:val="00CB01F3"/>
    <w:rsid w:val="00CB02B5"/>
    <w:rsid w:val="00CB057A"/>
    <w:rsid w:val="00CB06AA"/>
    <w:rsid w:val="00CB08DC"/>
    <w:rsid w:val="00CB0A6A"/>
    <w:rsid w:val="00CB0AED"/>
    <w:rsid w:val="00CB0B64"/>
    <w:rsid w:val="00CB0C4C"/>
    <w:rsid w:val="00CB0CDB"/>
    <w:rsid w:val="00CB0F93"/>
    <w:rsid w:val="00CB138F"/>
    <w:rsid w:val="00CB1462"/>
    <w:rsid w:val="00CB151B"/>
    <w:rsid w:val="00CB15A5"/>
    <w:rsid w:val="00CB1613"/>
    <w:rsid w:val="00CB1753"/>
    <w:rsid w:val="00CB17D7"/>
    <w:rsid w:val="00CB17E7"/>
    <w:rsid w:val="00CB1907"/>
    <w:rsid w:val="00CB19CB"/>
    <w:rsid w:val="00CB19E0"/>
    <w:rsid w:val="00CB1A64"/>
    <w:rsid w:val="00CB1CD2"/>
    <w:rsid w:val="00CB1F48"/>
    <w:rsid w:val="00CB21D6"/>
    <w:rsid w:val="00CB234A"/>
    <w:rsid w:val="00CB235C"/>
    <w:rsid w:val="00CB23FD"/>
    <w:rsid w:val="00CB2451"/>
    <w:rsid w:val="00CB2460"/>
    <w:rsid w:val="00CB2475"/>
    <w:rsid w:val="00CB271E"/>
    <w:rsid w:val="00CB2866"/>
    <w:rsid w:val="00CB287A"/>
    <w:rsid w:val="00CB28C0"/>
    <w:rsid w:val="00CB2937"/>
    <w:rsid w:val="00CB29D0"/>
    <w:rsid w:val="00CB2B05"/>
    <w:rsid w:val="00CB2FEA"/>
    <w:rsid w:val="00CB3047"/>
    <w:rsid w:val="00CB3125"/>
    <w:rsid w:val="00CB31D0"/>
    <w:rsid w:val="00CB325A"/>
    <w:rsid w:val="00CB3346"/>
    <w:rsid w:val="00CB3450"/>
    <w:rsid w:val="00CB3527"/>
    <w:rsid w:val="00CB3605"/>
    <w:rsid w:val="00CB367C"/>
    <w:rsid w:val="00CB3699"/>
    <w:rsid w:val="00CB38D4"/>
    <w:rsid w:val="00CB392C"/>
    <w:rsid w:val="00CB3967"/>
    <w:rsid w:val="00CB3A20"/>
    <w:rsid w:val="00CB3A47"/>
    <w:rsid w:val="00CB3AB6"/>
    <w:rsid w:val="00CB3CAA"/>
    <w:rsid w:val="00CB3D3F"/>
    <w:rsid w:val="00CB3E50"/>
    <w:rsid w:val="00CB40EA"/>
    <w:rsid w:val="00CB4303"/>
    <w:rsid w:val="00CB4337"/>
    <w:rsid w:val="00CB4546"/>
    <w:rsid w:val="00CB45B0"/>
    <w:rsid w:val="00CB46C3"/>
    <w:rsid w:val="00CB48DD"/>
    <w:rsid w:val="00CB4AF0"/>
    <w:rsid w:val="00CB4B08"/>
    <w:rsid w:val="00CB4B0A"/>
    <w:rsid w:val="00CB4DA3"/>
    <w:rsid w:val="00CB4DE1"/>
    <w:rsid w:val="00CB52CF"/>
    <w:rsid w:val="00CB53E3"/>
    <w:rsid w:val="00CB568E"/>
    <w:rsid w:val="00CB57C6"/>
    <w:rsid w:val="00CB57DF"/>
    <w:rsid w:val="00CB5A4A"/>
    <w:rsid w:val="00CB5AB2"/>
    <w:rsid w:val="00CB5B15"/>
    <w:rsid w:val="00CB5B2B"/>
    <w:rsid w:val="00CB5B80"/>
    <w:rsid w:val="00CB5BAA"/>
    <w:rsid w:val="00CB5D31"/>
    <w:rsid w:val="00CB6044"/>
    <w:rsid w:val="00CB6131"/>
    <w:rsid w:val="00CB615D"/>
    <w:rsid w:val="00CB617F"/>
    <w:rsid w:val="00CB62F0"/>
    <w:rsid w:val="00CB6367"/>
    <w:rsid w:val="00CB6607"/>
    <w:rsid w:val="00CB6642"/>
    <w:rsid w:val="00CB6674"/>
    <w:rsid w:val="00CB67FE"/>
    <w:rsid w:val="00CB683A"/>
    <w:rsid w:val="00CB697E"/>
    <w:rsid w:val="00CB69D6"/>
    <w:rsid w:val="00CB6B24"/>
    <w:rsid w:val="00CB6DED"/>
    <w:rsid w:val="00CB6E1E"/>
    <w:rsid w:val="00CB6E2B"/>
    <w:rsid w:val="00CB6E6D"/>
    <w:rsid w:val="00CB6EB2"/>
    <w:rsid w:val="00CB6ECA"/>
    <w:rsid w:val="00CB703A"/>
    <w:rsid w:val="00CB71D4"/>
    <w:rsid w:val="00CB7247"/>
    <w:rsid w:val="00CB72B3"/>
    <w:rsid w:val="00CB73CA"/>
    <w:rsid w:val="00CB740D"/>
    <w:rsid w:val="00CB7536"/>
    <w:rsid w:val="00CB75B6"/>
    <w:rsid w:val="00CB7751"/>
    <w:rsid w:val="00CB7A79"/>
    <w:rsid w:val="00CB7A7D"/>
    <w:rsid w:val="00CB7AA2"/>
    <w:rsid w:val="00CB7B7D"/>
    <w:rsid w:val="00CB7BD7"/>
    <w:rsid w:val="00CB7C16"/>
    <w:rsid w:val="00CB7D1C"/>
    <w:rsid w:val="00CB7D7A"/>
    <w:rsid w:val="00CC00C1"/>
    <w:rsid w:val="00CC012B"/>
    <w:rsid w:val="00CC01B2"/>
    <w:rsid w:val="00CC02C7"/>
    <w:rsid w:val="00CC0735"/>
    <w:rsid w:val="00CC07EC"/>
    <w:rsid w:val="00CC08C6"/>
    <w:rsid w:val="00CC0A10"/>
    <w:rsid w:val="00CC0A15"/>
    <w:rsid w:val="00CC0A9A"/>
    <w:rsid w:val="00CC0EA1"/>
    <w:rsid w:val="00CC0ED9"/>
    <w:rsid w:val="00CC0EF6"/>
    <w:rsid w:val="00CC1052"/>
    <w:rsid w:val="00CC108C"/>
    <w:rsid w:val="00CC11C6"/>
    <w:rsid w:val="00CC1201"/>
    <w:rsid w:val="00CC12EA"/>
    <w:rsid w:val="00CC1731"/>
    <w:rsid w:val="00CC17B8"/>
    <w:rsid w:val="00CC1ADF"/>
    <w:rsid w:val="00CC1C4F"/>
    <w:rsid w:val="00CC1C78"/>
    <w:rsid w:val="00CC1C82"/>
    <w:rsid w:val="00CC1EA0"/>
    <w:rsid w:val="00CC1F2D"/>
    <w:rsid w:val="00CC2028"/>
    <w:rsid w:val="00CC21AE"/>
    <w:rsid w:val="00CC21DF"/>
    <w:rsid w:val="00CC245F"/>
    <w:rsid w:val="00CC2482"/>
    <w:rsid w:val="00CC2510"/>
    <w:rsid w:val="00CC267A"/>
    <w:rsid w:val="00CC2A5B"/>
    <w:rsid w:val="00CC2BF9"/>
    <w:rsid w:val="00CC2C4C"/>
    <w:rsid w:val="00CC2E81"/>
    <w:rsid w:val="00CC2EE0"/>
    <w:rsid w:val="00CC2F43"/>
    <w:rsid w:val="00CC302C"/>
    <w:rsid w:val="00CC30A3"/>
    <w:rsid w:val="00CC3139"/>
    <w:rsid w:val="00CC3381"/>
    <w:rsid w:val="00CC3405"/>
    <w:rsid w:val="00CC3481"/>
    <w:rsid w:val="00CC351B"/>
    <w:rsid w:val="00CC3531"/>
    <w:rsid w:val="00CC3555"/>
    <w:rsid w:val="00CC37D9"/>
    <w:rsid w:val="00CC3812"/>
    <w:rsid w:val="00CC3863"/>
    <w:rsid w:val="00CC388A"/>
    <w:rsid w:val="00CC3A7E"/>
    <w:rsid w:val="00CC3AD1"/>
    <w:rsid w:val="00CC3C7A"/>
    <w:rsid w:val="00CC3DBC"/>
    <w:rsid w:val="00CC3E50"/>
    <w:rsid w:val="00CC401A"/>
    <w:rsid w:val="00CC41CD"/>
    <w:rsid w:val="00CC41F1"/>
    <w:rsid w:val="00CC420D"/>
    <w:rsid w:val="00CC42E1"/>
    <w:rsid w:val="00CC4487"/>
    <w:rsid w:val="00CC4549"/>
    <w:rsid w:val="00CC4619"/>
    <w:rsid w:val="00CC4772"/>
    <w:rsid w:val="00CC4ADE"/>
    <w:rsid w:val="00CC4C52"/>
    <w:rsid w:val="00CC4CD4"/>
    <w:rsid w:val="00CC4CEF"/>
    <w:rsid w:val="00CC4EEB"/>
    <w:rsid w:val="00CC4F9F"/>
    <w:rsid w:val="00CC522D"/>
    <w:rsid w:val="00CC5260"/>
    <w:rsid w:val="00CC533A"/>
    <w:rsid w:val="00CC5370"/>
    <w:rsid w:val="00CC54C8"/>
    <w:rsid w:val="00CC54F3"/>
    <w:rsid w:val="00CC55DD"/>
    <w:rsid w:val="00CC5775"/>
    <w:rsid w:val="00CC5893"/>
    <w:rsid w:val="00CC5984"/>
    <w:rsid w:val="00CC59A7"/>
    <w:rsid w:val="00CC59F8"/>
    <w:rsid w:val="00CC5A6C"/>
    <w:rsid w:val="00CC5C9B"/>
    <w:rsid w:val="00CC5CAD"/>
    <w:rsid w:val="00CC5E6C"/>
    <w:rsid w:val="00CC5EB9"/>
    <w:rsid w:val="00CC60A7"/>
    <w:rsid w:val="00CC6125"/>
    <w:rsid w:val="00CC6250"/>
    <w:rsid w:val="00CC62A0"/>
    <w:rsid w:val="00CC62C2"/>
    <w:rsid w:val="00CC663F"/>
    <w:rsid w:val="00CC669F"/>
    <w:rsid w:val="00CC66E6"/>
    <w:rsid w:val="00CC6767"/>
    <w:rsid w:val="00CC6882"/>
    <w:rsid w:val="00CC6935"/>
    <w:rsid w:val="00CC6B6B"/>
    <w:rsid w:val="00CC6BE6"/>
    <w:rsid w:val="00CC6C2C"/>
    <w:rsid w:val="00CC6DF0"/>
    <w:rsid w:val="00CC6DF7"/>
    <w:rsid w:val="00CC6E11"/>
    <w:rsid w:val="00CC6E18"/>
    <w:rsid w:val="00CC6E91"/>
    <w:rsid w:val="00CC704A"/>
    <w:rsid w:val="00CC7152"/>
    <w:rsid w:val="00CC758D"/>
    <w:rsid w:val="00CC759E"/>
    <w:rsid w:val="00CC7756"/>
    <w:rsid w:val="00CC77A3"/>
    <w:rsid w:val="00CC7842"/>
    <w:rsid w:val="00CC7878"/>
    <w:rsid w:val="00CC7A16"/>
    <w:rsid w:val="00CC7A41"/>
    <w:rsid w:val="00CC7BBA"/>
    <w:rsid w:val="00CC7F06"/>
    <w:rsid w:val="00CC7FCB"/>
    <w:rsid w:val="00CD0059"/>
    <w:rsid w:val="00CD00DF"/>
    <w:rsid w:val="00CD012E"/>
    <w:rsid w:val="00CD0168"/>
    <w:rsid w:val="00CD01C0"/>
    <w:rsid w:val="00CD022A"/>
    <w:rsid w:val="00CD048A"/>
    <w:rsid w:val="00CD06FE"/>
    <w:rsid w:val="00CD0A36"/>
    <w:rsid w:val="00CD0A8E"/>
    <w:rsid w:val="00CD0CCE"/>
    <w:rsid w:val="00CD0CD5"/>
    <w:rsid w:val="00CD0EF3"/>
    <w:rsid w:val="00CD1067"/>
    <w:rsid w:val="00CD1182"/>
    <w:rsid w:val="00CD1406"/>
    <w:rsid w:val="00CD1586"/>
    <w:rsid w:val="00CD195C"/>
    <w:rsid w:val="00CD1ADB"/>
    <w:rsid w:val="00CD1CB7"/>
    <w:rsid w:val="00CD1CCD"/>
    <w:rsid w:val="00CD1D82"/>
    <w:rsid w:val="00CD1F8D"/>
    <w:rsid w:val="00CD22B4"/>
    <w:rsid w:val="00CD2311"/>
    <w:rsid w:val="00CD242F"/>
    <w:rsid w:val="00CD243E"/>
    <w:rsid w:val="00CD24F0"/>
    <w:rsid w:val="00CD2556"/>
    <w:rsid w:val="00CD25CA"/>
    <w:rsid w:val="00CD25D8"/>
    <w:rsid w:val="00CD266B"/>
    <w:rsid w:val="00CD2787"/>
    <w:rsid w:val="00CD2878"/>
    <w:rsid w:val="00CD2C6A"/>
    <w:rsid w:val="00CD2C8D"/>
    <w:rsid w:val="00CD2F22"/>
    <w:rsid w:val="00CD2FFD"/>
    <w:rsid w:val="00CD324B"/>
    <w:rsid w:val="00CD32E9"/>
    <w:rsid w:val="00CD3418"/>
    <w:rsid w:val="00CD361A"/>
    <w:rsid w:val="00CD36DB"/>
    <w:rsid w:val="00CD37AC"/>
    <w:rsid w:val="00CD3A2A"/>
    <w:rsid w:val="00CD3AD0"/>
    <w:rsid w:val="00CD3B33"/>
    <w:rsid w:val="00CD3BFF"/>
    <w:rsid w:val="00CD3C77"/>
    <w:rsid w:val="00CD3D0D"/>
    <w:rsid w:val="00CD3E20"/>
    <w:rsid w:val="00CD3E42"/>
    <w:rsid w:val="00CD40CB"/>
    <w:rsid w:val="00CD4207"/>
    <w:rsid w:val="00CD4215"/>
    <w:rsid w:val="00CD422B"/>
    <w:rsid w:val="00CD46F3"/>
    <w:rsid w:val="00CD47D7"/>
    <w:rsid w:val="00CD47E9"/>
    <w:rsid w:val="00CD485E"/>
    <w:rsid w:val="00CD4923"/>
    <w:rsid w:val="00CD4C2F"/>
    <w:rsid w:val="00CD4C70"/>
    <w:rsid w:val="00CD4E40"/>
    <w:rsid w:val="00CD4EFF"/>
    <w:rsid w:val="00CD5080"/>
    <w:rsid w:val="00CD521E"/>
    <w:rsid w:val="00CD53A1"/>
    <w:rsid w:val="00CD53E3"/>
    <w:rsid w:val="00CD54F5"/>
    <w:rsid w:val="00CD56E6"/>
    <w:rsid w:val="00CD56F2"/>
    <w:rsid w:val="00CD5782"/>
    <w:rsid w:val="00CD5867"/>
    <w:rsid w:val="00CD58AE"/>
    <w:rsid w:val="00CD58F6"/>
    <w:rsid w:val="00CD59FB"/>
    <w:rsid w:val="00CD5AFF"/>
    <w:rsid w:val="00CD5DA9"/>
    <w:rsid w:val="00CD5DBB"/>
    <w:rsid w:val="00CD5E90"/>
    <w:rsid w:val="00CD64EA"/>
    <w:rsid w:val="00CD6652"/>
    <w:rsid w:val="00CD6868"/>
    <w:rsid w:val="00CD68A2"/>
    <w:rsid w:val="00CD6AB6"/>
    <w:rsid w:val="00CD6C17"/>
    <w:rsid w:val="00CD6C56"/>
    <w:rsid w:val="00CD6D47"/>
    <w:rsid w:val="00CD6D69"/>
    <w:rsid w:val="00CD6EEC"/>
    <w:rsid w:val="00CD6F44"/>
    <w:rsid w:val="00CD6F89"/>
    <w:rsid w:val="00CD711E"/>
    <w:rsid w:val="00CD718E"/>
    <w:rsid w:val="00CD719B"/>
    <w:rsid w:val="00CD724F"/>
    <w:rsid w:val="00CD72F6"/>
    <w:rsid w:val="00CD738F"/>
    <w:rsid w:val="00CD739E"/>
    <w:rsid w:val="00CD76F7"/>
    <w:rsid w:val="00CD7719"/>
    <w:rsid w:val="00CD787B"/>
    <w:rsid w:val="00CD78D6"/>
    <w:rsid w:val="00CD7BD9"/>
    <w:rsid w:val="00CD7BFC"/>
    <w:rsid w:val="00CD7D34"/>
    <w:rsid w:val="00CD7D5C"/>
    <w:rsid w:val="00CD7DCA"/>
    <w:rsid w:val="00CD7DD9"/>
    <w:rsid w:val="00CD7EED"/>
    <w:rsid w:val="00CD7FCF"/>
    <w:rsid w:val="00CE0194"/>
    <w:rsid w:val="00CE0206"/>
    <w:rsid w:val="00CE02BC"/>
    <w:rsid w:val="00CE02D9"/>
    <w:rsid w:val="00CE04BB"/>
    <w:rsid w:val="00CE08C8"/>
    <w:rsid w:val="00CE08D1"/>
    <w:rsid w:val="00CE0920"/>
    <w:rsid w:val="00CE09DF"/>
    <w:rsid w:val="00CE0B50"/>
    <w:rsid w:val="00CE0E3A"/>
    <w:rsid w:val="00CE1042"/>
    <w:rsid w:val="00CE1143"/>
    <w:rsid w:val="00CE1185"/>
    <w:rsid w:val="00CE120F"/>
    <w:rsid w:val="00CE12C3"/>
    <w:rsid w:val="00CE14BA"/>
    <w:rsid w:val="00CE15D1"/>
    <w:rsid w:val="00CE177C"/>
    <w:rsid w:val="00CE1A48"/>
    <w:rsid w:val="00CE1D9C"/>
    <w:rsid w:val="00CE1DB0"/>
    <w:rsid w:val="00CE1DF1"/>
    <w:rsid w:val="00CE1EA6"/>
    <w:rsid w:val="00CE1EBD"/>
    <w:rsid w:val="00CE1F5B"/>
    <w:rsid w:val="00CE2457"/>
    <w:rsid w:val="00CE248C"/>
    <w:rsid w:val="00CE26B1"/>
    <w:rsid w:val="00CE270D"/>
    <w:rsid w:val="00CE27D0"/>
    <w:rsid w:val="00CE2A0F"/>
    <w:rsid w:val="00CE2A31"/>
    <w:rsid w:val="00CE2AD8"/>
    <w:rsid w:val="00CE2C82"/>
    <w:rsid w:val="00CE2DB0"/>
    <w:rsid w:val="00CE2E40"/>
    <w:rsid w:val="00CE2E7E"/>
    <w:rsid w:val="00CE2FF5"/>
    <w:rsid w:val="00CE3118"/>
    <w:rsid w:val="00CE32EE"/>
    <w:rsid w:val="00CE335A"/>
    <w:rsid w:val="00CE33A4"/>
    <w:rsid w:val="00CE33E0"/>
    <w:rsid w:val="00CE3562"/>
    <w:rsid w:val="00CE3657"/>
    <w:rsid w:val="00CE3699"/>
    <w:rsid w:val="00CE369A"/>
    <w:rsid w:val="00CE369B"/>
    <w:rsid w:val="00CE36B8"/>
    <w:rsid w:val="00CE3B52"/>
    <w:rsid w:val="00CE3DC3"/>
    <w:rsid w:val="00CE4159"/>
    <w:rsid w:val="00CE4169"/>
    <w:rsid w:val="00CE41C8"/>
    <w:rsid w:val="00CE4214"/>
    <w:rsid w:val="00CE428E"/>
    <w:rsid w:val="00CE4298"/>
    <w:rsid w:val="00CE42B0"/>
    <w:rsid w:val="00CE44A4"/>
    <w:rsid w:val="00CE45FF"/>
    <w:rsid w:val="00CE46DB"/>
    <w:rsid w:val="00CE4780"/>
    <w:rsid w:val="00CE48D0"/>
    <w:rsid w:val="00CE4A72"/>
    <w:rsid w:val="00CE4C50"/>
    <w:rsid w:val="00CE4F52"/>
    <w:rsid w:val="00CE4FC3"/>
    <w:rsid w:val="00CE50C7"/>
    <w:rsid w:val="00CE5307"/>
    <w:rsid w:val="00CE530C"/>
    <w:rsid w:val="00CE5313"/>
    <w:rsid w:val="00CE597C"/>
    <w:rsid w:val="00CE598C"/>
    <w:rsid w:val="00CE5A8A"/>
    <w:rsid w:val="00CE5ADD"/>
    <w:rsid w:val="00CE5AE0"/>
    <w:rsid w:val="00CE5B52"/>
    <w:rsid w:val="00CE5B87"/>
    <w:rsid w:val="00CE5C94"/>
    <w:rsid w:val="00CE5D0A"/>
    <w:rsid w:val="00CE5D59"/>
    <w:rsid w:val="00CE5DAC"/>
    <w:rsid w:val="00CE5FE4"/>
    <w:rsid w:val="00CE6028"/>
    <w:rsid w:val="00CE628B"/>
    <w:rsid w:val="00CE63E6"/>
    <w:rsid w:val="00CE6405"/>
    <w:rsid w:val="00CE6440"/>
    <w:rsid w:val="00CE644B"/>
    <w:rsid w:val="00CE6478"/>
    <w:rsid w:val="00CE64AB"/>
    <w:rsid w:val="00CE6606"/>
    <w:rsid w:val="00CE66D4"/>
    <w:rsid w:val="00CE66E9"/>
    <w:rsid w:val="00CE697F"/>
    <w:rsid w:val="00CE6A42"/>
    <w:rsid w:val="00CE6C14"/>
    <w:rsid w:val="00CE6CBF"/>
    <w:rsid w:val="00CE6DF5"/>
    <w:rsid w:val="00CE6E72"/>
    <w:rsid w:val="00CE6EC8"/>
    <w:rsid w:val="00CE6EFE"/>
    <w:rsid w:val="00CE72AA"/>
    <w:rsid w:val="00CE72CE"/>
    <w:rsid w:val="00CE7319"/>
    <w:rsid w:val="00CE74DC"/>
    <w:rsid w:val="00CE75C5"/>
    <w:rsid w:val="00CE7748"/>
    <w:rsid w:val="00CE77BF"/>
    <w:rsid w:val="00CE793E"/>
    <w:rsid w:val="00CE7A04"/>
    <w:rsid w:val="00CE7A79"/>
    <w:rsid w:val="00CE7A9C"/>
    <w:rsid w:val="00CE7CDC"/>
    <w:rsid w:val="00CE7CF4"/>
    <w:rsid w:val="00CE7D38"/>
    <w:rsid w:val="00CE7E1A"/>
    <w:rsid w:val="00CE7FF5"/>
    <w:rsid w:val="00CF00F7"/>
    <w:rsid w:val="00CF0193"/>
    <w:rsid w:val="00CF02E0"/>
    <w:rsid w:val="00CF03B8"/>
    <w:rsid w:val="00CF0533"/>
    <w:rsid w:val="00CF05A9"/>
    <w:rsid w:val="00CF0709"/>
    <w:rsid w:val="00CF07F9"/>
    <w:rsid w:val="00CF0871"/>
    <w:rsid w:val="00CF0CDB"/>
    <w:rsid w:val="00CF0E77"/>
    <w:rsid w:val="00CF0EC6"/>
    <w:rsid w:val="00CF113E"/>
    <w:rsid w:val="00CF1182"/>
    <w:rsid w:val="00CF134D"/>
    <w:rsid w:val="00CF148E"/>
    <w:rsid w:val="00CF14E3"/>
    <w:rsid w:val="00CF16A2"/>
    <w:rsid w:val="00CF1874"/>
    <w:rsid w:val="00CF18CC"/>
    <w:rsid w:val="00CF1AE8"/>
    <w:rsid w:val="00CF1AF7"/>
    <w:rsid w:val="00CF1B29"/>
    <w:rsid w:val="00CF1B70"/>
    <w:rsid w:val="00CF1D31"/>
    <w:rsid w:val="00CF214B"/>
    <w:rsid w:val="00CF22E3"/>
    <w:rsid w:val="00CF23F2"/>
    <w:rsid w:val="00CF2496"/>
    <w:rsid w:val="00CF24B8"/>
    <w:rsid w:val="00CF254F"/>
    <w:rsid w:val="00CF258C"/>
    <w:rsid w:val="00CF263A"/>
    <w:rsid w:val="00CF26C7"/>
    <w:rsid w:val="00CF2745"/>
    <w:rsid w:val="00CF2780"/>
    <w:rsid w:val="00CF2840"/>
    <w:rsid w:val="00CF29D7"/>
    <w:rsid w:val="00CF2A52"/>
    <w:rsid w:val="00CF2AA7"/>
    <w:rsid w:val="00CF2AD2"/>
    <w:rsid w:val="00CF2BBF"/>
    <w:rsid w:val="00CF2DA4"/>
    <w:rsid w:val="00CF2E24"/>
    <w:rsid w:val="00CF2F1E"/>
    <w:rsid w:val="00CF2F22"/>
    <w:rsid w:val="00CF3080"/>
    <w:rsid w:val="00CF33D7"/>
    <w:rsid w:val="00CF37D1"/>
    <w:rsid w:val="00CF39A8"/>
    <w:rsid w:val="00CF3AD6"/>
    <w:rsid w:val="00CF3CCC"/>
    <w:rsid w:val="00CF3D16"/>
    <w:rsid w:val="00CF3DAF"/>
    <w:rsid w:val="00CF3E06"/>
    <w:rsid w:val="00CF3EC2"/>
    <w:rsid w:val="00CF3F3C"/>
    <w:rsid w:val="00CF4038"/>
    <w:rsid w:val="00CF4090"/>
    <w:rsid w:val="00CF40F9"/>
    <w:rsid w:val="00CF423C"/>
    <w:rsid w:val="00CF42D4"/>
    <w:rsid w:val="00CF43A2"/>
    <w:rsid w:val="00CF4400"/>
    <w:rsid w:val="00CF44EA"/>
    <w:rsid w:val="00CF461D"/>
    <w:rsid w:val="00CF4626"/>
    <w:rsid w:val="00CF4BC6"/>
    <w:rsid w:val="00CF4C45"/>
    <w:rsid w:val="00CF4D70"/>
    <w:rsid w:val="00CF4F31"/>
    <w:rsid w:val="00CF4FF6"/>
    <w:rsid w:val="00CF5112"/>
    <w:rsid w:val="00CF51F9"/>
    <w:rsid w:val="00CF5237"/>
    <w:rsid w:val="00CF524F"/>
    <w:rsid w:val="00CF5273"/>
    <w:rsid w:val="00CF5368"/>
    <w:rsid w:val="00CF53F8"/>
    <w:rsid w:val="00CF544B"/>
    <w:rsid w:val="00CF5465"/>
    <w:rsid w:val="00CF5489"/>
    <w:rsid w:val="00CF5AA6"/>
    <w:rsid w:val="00CF5AC0"/>
    <w:rsid w:val="00CF5ADD"/>
    <w:rsid w:val="00CF5AE3"/>
    <w:rsid w:val="00CF5C3E"/>
    <w:rsid w:val="00CF5F25"/>
    <w:rsid w:val="00CF6395"/>
    <w:rsid w:val="00CF63D9"/>
    <w:rsid w:val="00CF661C"/>
    <w:rsid w:val="00CF69C7"/>
    <w:rsid w:val="00CF6A39"/>
    <w:rsid w:val="00CF6D3D"/>
    <w:rsid w:val="00CF6EC2"/>
    <w:rsid w:val="00CF6F13"/>
    <w:rsid w:val="00CF701F"/>
    <w:rsid w:val="00CF7159"/>
    <w:rsid w:val="00CF7181"/>
    <w:rsid w:val="00CF72D5"/>
    <w:rsid w:val="00CF731E"/>
    <w:rsid w:val="00CF767E"/>
    <w:rsid w:val="00CF76B7"/>
    <w:rsid w:val="00CF77B8"/>
    <w:rsid w:val="00CF7879"/>
    <w:rsid w:val="00CF789F"/>
    <w:rsid w:val="00CF796B"/>
    <w:rsid w:val="00CF798E"/>
    <w:rsid w:val="00CF7ADF"/>
    <w:rsid w:val="00CF7CC4"/>
    <w:rsid w:val="00CF7D3C"/>
    <w:rsid w:val="00CF7DDD"/>
    <w:rsid w:val="00CF7F7B"/>
    <w:rsid w:val="00CF7F93"/>
    <w:rsid w:val="00D00155"/>
    <w:rsid w:val="00D002E7"/>
    <w:rsid w:val="00D003C3"/>
    <w:rsid w:val="00D004F7"/>
    <w:rsid w:val="00D005E8"/>
    <w:rsid w:val="00D007A4"/>
    <w:rsid w:val="00D007EA"/>
    <w:rsid w:val="00D00CB0"/>
    <w:rsid w:val="00D00CF2"/>
    <w:rsid w:val="00D00D18"/>
    <w:rsid w:val="00D00D61"/>
    <w:rsid w:val="00D00F85"/>
    <w:rsid w:val="00D01168"/>
    <w:rsid w:val="00D0124D"/>
    <w:rsid w:val="00D01334"/>
    <w:rsid w:val="00D013C7"/>
    <w:rsid w:val="00D0146A"/>
    <w:rsid w:val="00D01522"/>
    <w:rsid w:val="00D01720"/>
    <w:rsid w:val="00D01906"/>
    <w:rsid w:val="00D0194E"/>
    <w:rsid w:val="00D01A94"/>
    <w:rsid w:val="00D01D56"/>
    <w:rsid w:val="00D01DA0"/>
    <w:rsid w:val="00D01DE5"/>
    <w:rsid w:val="00D01E6A"/>
    <w:rsid w:val="00D01F46"/>
    <w:rsid w:val="00D01F90"/>
    <w:rsid w:val="00D02055"/>
    <w:rsid w:val="00D02091"/>
    <w:rsid w:val="00D020B7"/>
    <w:rsid w:val="00D020FC"/>
    <w:rsid w:val="00D02139"/>
    <w:rsid w:val="00D0222D"/>
    <w:rsid w:val="00D026C5"/>
    <w:rsid w:val="00D027B7"/>
    <w:rsid w:val="00D02871"/>
    <w:rsid w:val="00D02976"/>
    <w:rsid w:val="00D02980"/>
    <w:rsid w:val="00D029A3"/>
    <w:rsid w:val="00D02A51"/>
    <w:rsid w:val="00D02B83"/>
    <w:rsid w:val="00D02BA7"/>
    <w:rsid w:val="00D02C7B"/>
    <w:rsid w:val="00D02E00"/>
    <w:rsid w:val="00D030E3"/>
    <w:rsid w:val="00D0324D"/>
    <w:rsid w:val="00D0324F"/>
    <w:rsid w:val="00D033B8"/>
    <w:rsid w:val="00D033F4"/>
    <w:rsid w:val="00D0369B"/>
    <w:rsid w:val="00D036A0"/>
    <w:rsid w:val="00D037A2"/>
    <w:rsid w:val="00D038B0"/>
    <w:rsid w:val="00D03A56"/>
    <w:rsid w:val="00D03AF5"/>
    <w:rsid w:val="00D03B5E"/>
    <w:rsid w:val="00D03B74"/>
    <w:rsid w:val="00D03CC2"/>
    <w:rsid w:val="00D03DB5"/>
    <w:rsid w:val="00D03DD6"/>
    <w:rsid w:val="00D04017"/>
    <w:rsid w:val="00D04018"/>
    <w:rsid w:val="00D04040"/>
    <w:rsid w:val="00D040B3"/>
    <w:rsid w:val="00D040C4"/>
    <w:rsid w:val="00D04114"/>
    <w:rsid w:val="00D0416D"/>
    <w:rsid w:val="00D042A3"/>
    <w:rsid w:val="00D042CB"/>
    <w:rsid w:val="00D043FE"/>
    <w:rsid w:val="00D044D0"/>
    <w:rsid w:val="00D04677"/>
    <w:rsid w:val="00D04838"/>
    <w:rsid w:val="00D04984"/>
    <w:rsid w:val="00D04A3B"/>
    <w:rsid w:val="00D04BDC"/>
    <w:rsid w:val="00D04C0E"/>
    <w:rsid w:val="00D04CD0"/>
    <w:rsid w:val="00D04D36"/>
    <w:rsid w:val="00D04DAF"/>
    <w:rsid w:val="00D04F67"/>
    <w:rsid w:val="00D05035"/>
    <w:rsid w:val="00D050CA"/>
    <w:rsid w:val="00D051D8"/>
    <w:rsid w:val="00D0547E"/>
    <w:rsid w:val="00D054B6"/>
    <w:rsid w:val="00D05504"/>
    <w:rsid w:val="00D05566"/>
    <w:rsid w:val="00D055F1"/>
    <w:rsid w:val="00D0581F"/>
    <w:rsid w:val="00D05844"/>
    <w:rsid w:val="00D0588A"/>
    <w:rsid w:val="00D0597F"/>
    <w:rsid w:val="00D05C0C"/>
    <w:rsid w:val="00D05C92"/>
    <w:rsid w:val="00D05E42"/>
    <w:rsid w:val="00D05F5C"/>
    <w:rsid w:val="00D05FE2"/>
    <w:rsid w:val="00D0609C"/>
    <w:rsid w:val="00D06183"/>
    <w:rsid w:val="00D06429"/>
    <w:rsid w:val="00D064A9"/>
    <w:rsid w:val="00D066A7"/>
    <w:rsid w:val="00D06781"/>
    <w:rsid w:val="00D0699B"/>
    <w:rsid w:val="00D069A3"/>
    <w:rsid w:val="00D069C1"/>
    <w:rsid w:val="00D06A71"/>
    <w:rsid w:val="00D06C21"/>
    <w:rsid w:val="00D06C87"/>
    <w:rsid w:val="00D06D00"/>
    <w:rsid w:val="00D06EC4"/>
    <w:rsid w:val="00D06F10"/>
    <w:rsid w:val="00D07025"/>
    <w:rsid w:val="00D071EB"/>
    <w:rsid w:val="00D07335"/>
    <w:rsid w:val="00D0737E"/>
    <w:rsid w:val="00D073DC"/>
    <w:rsid w:val="00D0770B"/>
    <w:rsid w:val="00D0785A"/>
    <w:rsid w:val="00D079DF"/>
    <w:rsid w:val="00D07C0A"/>
    <w:rsid w:val="00D07C5F"/>
    <w:rsid w:val="00D07CF0"/>
    <w:rsid w:val="00D07D65"/>
    <w:rsid w:val="00D07EFB"/>
    <w:rsid w:val="00D100A8"/>
    <w:rsid w:val="00D1017E"/>
    <w:rsid w:val="00D101D7"/>
    <w:rsid w:val="00D1032B"/>
    <w:rsid w:val="00D104BD"/>
    <w:rsid w:val="00D10709"/>
    <w:rsid w:val="00D10729"/>
    <w:rsid w:val="00D1079F"/>
    <w:rsid w:val="00D1081C"/>
    <w:rsid w:val="00D10B28"/>
    <w:rsid w:val="00D10C2C"/>
    <w:rsid w:val="00D10CD0"/>
    <w:rsid w:val="00D10D20"/>
    <w:rsid w:val="00D10D65"/>
    <w:rsid w:val="00D10EA8"/>
    <w:rsid w:val="00D11115"/>
    <w:rsid w:val="00D1114B"/>
    <w:rsid w:val="00D111EB"/>
    <w:rsid w:val="00D112D6"/>
    <w:rsid w:val="00D113ED"/>
    <w:rsid w:val="00D1140F"/>
    <w:rsid w:val="00D11458"/>
    <w:rsid w:val="00D114C8"/>
    <w:rsid w:val="00D114EE"/>
    <w:rsid w:val="00D11688"/>
    <w:rsid w:val="00D117CA"/>
    <w:rsid w:val="00D11B91"/>
    <w:rsid w:val="00D11CEA"/>
    <w:rsid w:val="00D11EA9"/>
    <w:rsid w:val="00D11F68"/>
    <w:rsid w:val="00D120AB"/>
    <w:rsid w:val="00D12173"/>
    <w:rsid w:val="00D121E8"/>
    <w:rsid w:val="00D12255"/>
    <w:rsid w:val="00D12498"/>
    <w:rsid w:val="00D12713"/>
    <w:rsid w:val="00D127FB"/>
    <w:rsid w:val="00D12861"/>
    <w:rsid w:val="00D128F6"/>
    <w:rsid w:val="00D129EC"/>
    <w:rsid w:val="00D12ADF"/>
    <w:rsid w:val="00D12EA9"/>
    <w:rsid w:val="00D12EF5"/>
    <w:rsid w:val="00D13070"/>
    <w:rsid w:val="00D1308B"/>
    <w:rsid w:val="00D1322E"/>
    <w:rsid w:val="00D133D9"/>
    <w:rsid w:val="00D1352D"/>
    <w:rsid w:val="00D13602"/>
    <w:rsid w:val="00D136F4"/>
    <w:rsid w:val="00D137A3"/>
    <w:rsid w:val="00D1384E"/>
    <w:rsid w:val="00D138B1"/>
    <w:rsid w:val="00D138E7"/>
    <w:rsid w:val="00D13940"/>
    <w:rsid w:val="00D139D1"/>
    <w:rsid w:val="00D13A24"/>
    <w:rsid w:val="00D13A3E"/>
    <w:rsid w:val="00D13A6D"/>
    <w:rsid w:val="00D13B76"/>
    <w:rsid w:val="00D13B7B"/>
    <w:rsid w:val="00D13BAC"/>
    <w:rsid w:val="00D13E79"/>
    <w:rsid w:val="00D13EB3"/>
    <w:rsid w:val="00D14025"/>
    <w:rsid w:val="00D1444C"/>
    <w:rsid w:val="00D1450C"/>
    <w:rsid w:val="00D1452E"/>
    <w:rsid w:val="00D14532"/>
    <w:rsid w:val="00D1479E"/>
    <w:rsid w:val="00D147B8"/>
    <w:rsid w:val="00D14880"/>
    <w:rsid w:val="00D14A02"/>
    <w:rsid w:val="00D14A4B"/>
    <w:rsid w:val="00D14A6B"/>
    <w:rsid w:val="00D14A9A"/>
    <w:rsid w:val="00D14ABF"/>
    <w:rsid w:val="00D14B2F"/>
    <w:rsid w:val="00D14C29"/>
    <w:rsid w:val="00D14C49"/>
    <w:rsid w:val="00D14DCD"/>
    <w:rsid w:val="00D150A8"/>
    <w:rsid w:val="00D15254"/>
    <w:rsid w:val="00D15323"/>
    <w:rsid w:val="00D15650"/>
    <w:rsid w:val="00D156BE"/>
    <w:rsid w:val="00D156D5"/>
    <w:rsid w:val="00D15703"/>
    <w:rsid w:val="00D1587E"/>
    <w:rsid w:val="00D15883"/>
    <w:rsid w:val="00D158A6"/>
    <w:rsid w:val="00D158D2"/>
    <w:rsid w:val="00D15AF3"/>
    <w:rsid w:val="00D15C3B"/>
    <w:rsid w:val="00D15D00"/>
    <w:rsid w:val="00D1600B"/>
    <w:rsid w:val="00D16045"/>
    <w:rsid w:val="00D16047"/>
    <w:rsid w:val="00D1616E"/>
    <w:rsid w:val="00D161A2"/>
    <w:rsid w:val="00D161C3"/>
    <w:rsid w:val="00D1629D"/>
    <w:rsid w:val="00D163FC"/>
    <w:rsid w:val="00D16439"/>
    <w:rsid w:val="00D16446"/>
    <w:rsid w:val="00D16670"/>
    <w:rsid w:val="00D167AD"/>
    <w:rsid w:val="00D167F7"/>
    <w:rsid w:val="00D16861"/>
    <w:rsid w:val="00D16A7D"/>
    <w:rsid w:val="00D16E10"/>
    <w:rsid w:val="00D16EA5"/>
    <w:rsid w:val="00D16F2E"/>
    <w:rsid w:val="00D16FA9"/>
    <w:rsid w:val="00D16FBF"/>
    <w:rsid w:val="00D16FE3"/>
    <w:rsid w:val="00D174C7"/>
    <w:rsid w:val="00D17507"/>
    <w:rsid w:val="00D1752E"/>
    <w:rsid w:val="00D1755B"/>
    <w:rsid w:val="00D17598"/>
    <w:rsid w:val="00D175BD"/>
    <w:rsid w:val="00D17662"/>
    <w:rsid w:val="00D17679"/>
    <w:rsid w:val="00D178D1"/>
    <w:rsid w:val="00D17AC2"/>
    <w:rsid w:val="00D17BF5"/>
    <w:rsid w:val="00D17C47"/>
    <w:rsid w:val="00D17F1D"/>
    <w:rsid w:val="00D17F29"/>
    <w:rsid w:val="00D2006B"/>
    <w:rsid w:val="00D20109"/>
    <w:rsid w:val="00D202CD"/>
    <w:rsid w:val="00D203AE"/>
    <w:rsid w:val="00D204DF"/>
    <w:rsid w:val="00D2054C"/>
    <w:rsid w:val="00D205E0"/>
    <w:rsid w:val="00D20685"/>
    <w:rsid w:val="00D206B3"/>
    <w:rsid w:val="00D2079F"/>
    <w:rsid w:val="00D207ED"/>
    <w:rsid w:val="00D209FB"/>
    <w:rsid w:val="00D20B59"/>
    <w:rsid w:val="00D20BC1"/>
    <w:rsid w:val="00D20BDE"/>
    <w:rsid w:val="00D20E4E"/>
    <w:rsid w:val="00D20E80"/>
    <w:rsid w:val="00D20F97"/>
    <w:rsid w:val="00D20FE6"/>
    <w:rsid w:val="00D2103A"/>
    <w:rsid w:val="00D21087"/>
    <w:rsid w:val="00D2110D"/>
    <w:rsid w:val="00D21284"/>
    <w:rsid w:val="00D212FC"/>
    <w:rsid w:val="00D213A5"/>
    <w:rsid w:val="00D2159E"/>
    <w:rsid w:val="00D216A4"/>
    <w:rsid w:val="00D218B2"/>
    <w:rsid w:val="00D21AE3"/>
    <w:rsid w:val="00D21C94"/>
    <w:rsid w:val="00D21CE0"/>
    <w:rsid w:val="00D21D15"/>
    <w:rsid w:val="00D21F21"/>
    <w:rsid w:val="00D21F2C"/>
    <w:rsid w:val="00D21FCE"/>
    <w:rsid w:val="00D21FF9"/>
    <w:rsid w:val="00D221E5"/>
    <w:rsid w:val="00D2256B"/>
    <w:rsid w:val="00D22808"/>
    <w:rsid w:val="00D22975"/>
    <w:rsid w:val="00D229F9"/>
    <w:rsid w:val="00D22A62"/>
    <w:rsid w:val="00D22C50"/>
    <w:rsid w:val="00D22D32"/>
    <w:rsid w:val="00D22D5C"/>
    <w:rsid w:val="00D22E51"/>
    <w:rsid w:val="00D22EE7"/>
    <w:rsid w:val="00D23277"/>
    <w:rsid w:val="00D232DD"/>
    <w:rsid w:val="00D232F5"/>
    <w:rsid w:val="00D232F9"/>
    <w:rsid w:val="00D2363A"/>
    <w:rsid w:val="00D23641"/>
    <w:rsid w:val="00D2365D"/>
    <w:rsid w:val="00D23731"/>
    <w:rsid w:val="00D237A3"/>
    <w:rsid w:val="00D237DB"/>
    <w:rsid w:val="00D2383E"/>
    <w:rsid w:val="00D238F0"/>
    <w:rsid w:val="00D23936"/>
    <w:rsid w:val="00D2399B"/>
    <w:rsid w:val="00D23BDB"/>
    <w:rsid w:val="00D23C15"/>
    <w:rsid w:val="00D23CA7"/>
    <w:rsid w:val="00D23F02"/>
    <w:rsid w:val="00D23F86"/>
    <w:rsid w:val="00D23FF3"/>
    <w:rsid w:val="00D240DD"/>
    <w:rsid w:val="00D2424A"/>
    <w:rsid w:val="00D24272"/>
    <w:rsid w:val="00D24326"/>
    <w:rsid w:val="00D24364"/>
    <w:rsid w:val="00D2458A"/>
    <w:rsid w:val="00D245B5"/>
    <w:rsid w:val="00D247CF"/>
    <w:rsid w:val="00D248BD"/>
    <w:rsid w:val="00D24901"/>
    <w:rsid w:val="00D24921"/>
    <w:rsid w:val="00D2497D"/>
    <w:rsid w:val="00D24ACF"/>
    <w:rsid w:val="00D24AFD"/>
    <w:rsid w:val="00D2500F"/>
    <w:rsid w:val="00D2503D"/>
    <w:rsid w:val="00D25062"/>
    <w:rsid w:val="00D25164"/>
    <w:rsid w:val="00D2520F"/>
    <w:rsid w:val="00D257A7"/>
    <w:rsid w:val="00D25AC5"/>
    <w:rsid w:val="00D25D39"/>
    <w:rsid w:val="00D25ECE"/>
    <w:rsid w:val="00D25FAD"/>
    <w:rsid w:val="00D25FDA"/>
    <w:rsid w:val="00D2622C"/>
    <w:rsid w:val="00D2628F"/>
    <w:rsid w:val="00D262C9"/>
    <w:rsid w:val="00D268C6"/>
    <w:rsid w:val="00D2697C"/>
    <w:rsid w:val="00D26BBC"/>
    <w:rsid w:val="00D26C2A"/>
    <w:rsid w:val="00D26CE7"/>
    <w:rsid w:val="00D26D43"/>
    <w:rsid w:val="00D26E72"/>
    <w:rsid w:val="00D26E9C"/>
    <w:rsid w:val="00D27186"/>
    <w:rsid w:val="00D27201"/>
    <w:rsid w:val="00D27343"/>
    <w:rsid w:val="00D2754D"/>
    <w:rsid w:val="00D275AA"/>
    <w:rsid w:val="00D276A3"/>
    <w:rsid w:val="00D27712"/>
    <w:rsid w:val="00D27A20"/>
    <w:rsid w:val="00D27AD7"/>
    <w:rsid w:val="00D27AEB"/>
    <w:rsid w:val="00D27B12"/>
    <w:rsid w:val="00D27B44"/>
    <w:rsid w:val="00D27EE8"/>
    <w:rsid w:val="00D3019A"/>
    <w:rsid w:val="00D30210"/>
    <w:rsid w:val="00D30239"/>
    <w:rsid w:val="00D3047F"/>
    <w:rsid w:val="00D30505"/>
    <w:rsid w:val="00D3064C"/>
    <w:rsid w:val="00D307BF"/>
    <w:rsid w:val="00D30873"/>
    <w:rsid w:val="00D309A5"/>
    <w:rsid w:val="00D30AE5"/>
    <w:rsid w:val="00D30C0D"/>
    <w:rsid w:val="00D30C79"/>
    <w:rsid w:val="00D30DD3"/>
    <w:rsid w:val="00D30EC5"/>
    <w:rsid w:val="00D30EDD"/>
    <w:rsid w:val="00D30EFC"/>
    <w:rsid w:val="00D30F64"/>
    <w:rsid w:val="00D30F8C"/>
    <w:rsid w:val="00D30FB4"/>
    <w:rsid w:val="00D310A6"/>
    <w:rsid w:val="00D31174"/>
    <w:rsid w:val="00D31184"/>
    <w:rsid w:val="00D311A2"/>
    <w:rsid w:val="00D3125B"/>
    <w:rsid w:val="00D31275"/>
    <w:rsid w:val="00D3129F"/>
    <w:rsid w:val="00D31350"/>
    <w:rsid w:val="00D313C7"/>
    <w:rsid w:val="00D315CB"/>
    <w:rsid w:val="00D315E2"/>
    <w:rsid w:val="00D3180E"/>
    <w:rsid w:val="00D3181A"/>
    <w:rsid w:val="00D31895"/>
    <w:rsid w:val="00D318AF"/>
    <w:rsid w:val="00D318CC"/>
    <w:rsid w:val="00D318FB"/>
    <w:rsid w:val="00D31AEB"/>
    <w:rsid w:val="00D31BDA"/>
    <w:rsid w:val="00D31E3B"/>
    <w:rsid w:val="00D31E9C"/>
    <w:rsid w:val="00D320F6"/>
    <w:rsid w:val="00D3218F"/>
    <w:rsid w:val="00D321CB"/>
    <w:rsid w:val="00D32464"/>
    <w:rsid w:val="00D3259C"/>
    <w:rsid w:val="00D325F8"/>
    <w:rsid w:val="00D32658"/>
    <w:rsid w:val="00D32686"/>
    <w:rsid w:val="00D32AB9"/>
    <w:rsid w:val="00D32B15"/>
    <w:rsid w:val="00D32C7E"/>
    <w:rsid w:val="00D32C99"/>
    <w:rsid w:val="00D32C9E"/>
    <w:rsid w:val="00D32DCF"/>
    <w:rsid w:val="00D32E88"/>
    <w:rsid w:val="00D33040"/>
    <w:rsid w:val="00D333A2"/>
    <w:rsid w:val="00D333DA"/>
    <w:rsid w:val="00D3340B"/>
    <w:rsid w:val="00D3345B"/>
    <w:rsid w:val="00D335D0"/>
    <w:rsid w:val="00D33677"/>
    <w:rsid w:val="00D339F3"/>
    <w:rsid w:val="00D33A50"/>
    <w:rsid w:val="00D33C22"/>
    <w:rsid w:val="00D33D50"/>
    <w:rsid w:val="00D33D78"/>
    <w:rsid w:val="00D340A0"/>
    <w:rsid w:val="00D3411F"/>
    <w:rsid w:val="00D3423E"/>
    <w:rsid w:val="00D34263"/>
    <w:rsid w:val="00D34576"/>
    <w:rsid w:val="00D34615"/>
    <w:rsid w:val="00D34653"/>
    <w:rsid w:val="00D34656"/>
    <w:rsid w:val="00D34781"/>
    <w:rsid w:val="00D34944"/>
    <w:rsid w:val="00D34BB6"/>
    <w:rsid w:val="00D34D17"/>
    <w:rsid w:val="00D34EC1"/>
    <w:rsid w:val="00D34F3D"/>
    <w:rsid w:val="00D34F81"/>
    <w:rsid w:val="00D350E9"/>
    <w:rsid w:val="00D3512B"/>
    <w:rsid w:val="00D35211"/>
    <w:rsid w:val="00D352C6"/>
    <w:rsid w:val="00D35375"/>
    <w:rsid w:val="00D3566D"/>
    <w:rsid w:val="00D35973"/>
    <w:rsid w:val="00D35A79"/>
    <w:rsid w:val="00D35AD3"/>
    <w:rsid w:val="00D35AEB"/>
    <w:rsid w:val="00D35D08"/>
    <w:rsid w:val="00D35D11"/>
    <w:rsid w:val="00D35DE6"/>
    <w:rsid w:val="00D35E5A"/>
    <w:rsid w:val="00D361E5"/>
    <w:rsid w:val="00D36233"/>
    <w:rsid w:val="00D363E1"/>
    <w:rsid w:val="00D36490"/>
    <w:rsid w:val="00D36773"/>
    <w:rsid w:val="00D367F5"/>
    <w:rsid w:val="00D36823"/>
    <w:rsid w:val="00D3689F"/>
    <w:rsid w:val="00D36946"/>
    <w:rsid w:val="00D36A04"/>
    <w:rsid w:val="00D36B98"/>
    <w:rsid w:val="00D36CD2"/>
    <w:rsid w:val="00D36D87"/>
    <w:rsid w:val="00D370E8"/>
    <w:rsid w:val="00D371BD"/>
    <w:rsid w:val="00D37210"/>
    <w:rsid w:val="00D3741F"/>
    <w:rsid w:val="00D37754"/>
    <w:rsid w:val="00D37BC2"/>
    <w:rsid w:val="00D37DD6"/>
    <w:rsid w:val="00D37DDB"/>
    <w:rsid w:val="00D37E4C"/>
    <w:rsid w:val="00D37E77"/>
    <w:rsid w:val="00D37F12"/>
    <w:rsid w:val="00D400C7"/>
    <w:rsid w:val="00D400FE"/>
    <w:rsid w:val="00D401A2"/>
    <w:rsid w:val="00D40556"/>
    <w:rsid w:val="00D40768"/>
    <w:rsid w:val="00D4079A"/>
    <w:rsid w:val="00D40949"/>
    <w:rsid w:val="00D40A88"/>
    <w:rsid w:val="00D40B1D"/>
    <w:rsid w:val="00D40BDC"/>
    <w:rsid w:val="00D40CE6"/>
    <w:rsid w:val="00D40E3E"/>
    <w:rsid w:val="00D40E60"/>
    <w:rsid w:val="00D40F24"/>
    <w:rsid w:val="00D41065"/>
    <w:rsid w:val="00D410EA"/>
    <w:rsid w:val="00D41228"/>
    <w:rsid w:val="00D41456"/>
    <w:rsid w:val="00D41576"/>
    <w:rsid w:val="00D41593"/>
    <w:rsid w:val="00D4185B"/>
    <w:rsid w:val="00D41922"/>
    <w:rsid w:val="00D419BF"/>
    <w:rsid w:val="00D41A19"/>
    <w:rsid w:val="00D41B07"/>
    <w:rsid w:val="00D41B7E"/>
    <w:rsid w:val="00D41C72"/>
    <w:rsid w:val="00D41C93"/>
    <w:rsid w:val="00D41E8D"/>
    <w:rsid w:val="00D41EB7"/>
    <w:rsid w:val="00D41EBF"/>
    <w:rsid w:val="00D420A9"/>
    <w:rsid w:val="00D4214B"/>
    <w:rsid w:val="00D421A4"/>
    <w:rsid w:val="00D421C9"/>
    <w:rsid w:val="00D42461"/>
    <w:rsid w:val="00D424D5"/>
    <w:rsid w:val="00D42535"/>
    <w:rsid w:val="00D4253F"/>
    <w:rsid w:val="00D42926"/>
    <w:rsid w:val="00D42B13"/>
    <w:rsid w:val="00D42B73"/>
    <w:rsid w:val="00D42C02"/>
    <w:rsid w:val="00D42D22"/>
    <w:rsid w:val="00D42D72"/>
    <w:rsid w:val="00D42D8B"/>
    <w:rsid w:val="00D42D95"/>
    <w:rsid w:val="00D431E7"/>
    <w:rsid w:val="00D43209"/>
    <w:rsid w:val="00D43287"/>
    <w:rsid w:val="00D4330B"/>
    <w:rsid w:val="00D433F9"/>
    <w:rsid w:val="00D43510"/>
    <w:rsid w:val="00D43545"/>
    <w:rsid w:val="00D43550"/>
    <w:rsid w:val="00D43581"/>
    <w:rsid w:val="00D435E4"/>
    <w:rsid w:val="00D4365A"/>
    <w:rsid w:val="00D43688"/>
    <w:rsid w:val="00D436ED"/>
    <w:rsid w:val="00D43779"/>
    <w:rsid w:val="00D4390A"/>
    <w:rsid w:val="00D43B3E"/>
    <w:rsid w:val="00D43FA1"/>
    <w:rsid w:val="00D43FCD"/>
    <w:rsid w:val="00D4407A"/>
    <w:rsid w:val="00D440B3"/>
    <w:rsid w:val="00D440C1"/>
    <w:rsid w:val="00D4414B"/>
    <w:rsid w:val="00D44221"/>
    <w:rsid w:val="00D446CA"/>
    <w:rsid w:val="00D44767"/>
    <w:rsid w:val="00D44858"/>
    <w:rsid w:val="00D44A09"/>
    <w:rsid w:val="00D44BCF"/>
    <w:rsid w:val="00D44C87"/>
    <w:rsid w:val="00D450CF"/>
    <w:rsid w:val="00D45240"/>
    <w:rsid w:val="00D455B7"/>
    <w:rsid w:val="00D455B9"/>
    <w:rsid w:val="00D458F9"/>
    <w:rsid w:val="00D45B0A"/>
    <w:rsid w:val="00D45B0C"/>
    <w:rsid w:val="00D45B86"/>
    <w:rsid w:val="00D45CD5"/>
    <w:rsid w:val="00D45F5D"/>
    <w:rsid w:val="00D45F6E"/>
    <w:rsid w:val="00D461C0"/>
    <w:rsid w:val="00D461DC"/>
    <w:rsid w:val="00D462A4"/>
    <w:rsid w:val="00D46656"/>
    <w:rsid w:val="00D46701"/>
    <w:rsid w:val="00D4674A"/>
    <w:rsid w:val="00D46964"/>
    <w:rsid w:val="00D46B62"/>
    <w:rsid w:val="00D46BF7"/>
    <w:rsid w:val="00D46DD6"/>
    <w:rsid w:val="00D46FA5"/>
    <w:rsid w:val="00D47005"/>
    <w:rsid w:val="00D4745F"/>
    <w:rsid w:val="00D47701"/>
    <w:rsid w:val="00D477B3"/>
    <w:rsid w:val="00D477CD"/>
    <w:rsid w:val="00D47817"/>
    <w:rsid w:val="00D478FB"/>
    <w:rsid w:val="00D4797B"/>
    <w:rsid w:val="00D4799A"/>
    <w:rsid w:val="00D47C57"/>
    <w:rsid w:val="00D47C8E"/>
    <w:rsid w:val="00D47D93"/>
    <w:rsid w:val="00D47DBE"/>
    <w:rsid w:val="00D47F38"/>
    <w:rsid w:val="00D50118"/>
    <w:rsid w:val="00D501E8"/>
    <w:rsid w:val="00D502EA"/>
    <w:rsid w:val="00D5040F"/>
    <w:rsid w:val="00D506F5"/>
    <w:rsid w:val="00D50701"/>
    <w:rsid w:val="00D508D4"/>
    <w:rsid w:val="00D509D7"/>
    <w:rsid w:val="00D50A86"/>
    <w:rsid w:val="00D50CA5"/>
    <w:rsid w:val="00D50E37"/>
    <w:rsid w:val="00D510FD"/>
    <w:rsid w:val="00D51152"/>
    <w:rsid w:val="00D51550"/>
    <w:rsid w:val="00D51551"/>
    <w:rsid w:val="00D5179D"/>
    <w:rsid w:val="00D517A1"/>
    <w:rsid w:val="00D518A5"/>
    <w:rsid w:val="00D518C1"/>
    <w:rsid w:val="00D51A47"/>
    <w:rsid w:val="00D51BEC"/>
    <w:rsid w:val="00D51C7C"/>
    <w:rsid w:val="00D51CEF"/>
    <w:rsid w:val="00D51DDF"/>
    <w:rsid w:val="00D51ECD"/>
    <w:rsid w:val="00D51F0A"/>
    <w:rsid w:val="00D51F89"/>
    <w:rsid w:val="00D520AC"/>
    <w:rsid w:val="00D521A9"/>
    <w:rsid w:val="00D52341"/>
    <w:rsid w:val="00D523C2"/>
    <w:rsid w:val="00D52488"/>
    <w:rsid w:val="00D525A4"/>
    <w:rsid w:val="00D525E7"/>
    <w:rsid w:val="00D525F9"/>
    <w:rsid w:val="00D5265C"/>
    <w:rsid w:val="00D52A80"/>
    <w:rsid w:val="00D52D89"/>
    <w:rsid w:val="00D53309"/>
    <w:rsid w:val="00D53487"/>
    <w:rsid w:val="00D53520"/>
    <w:rsid w:val="00D53521"/>
    <w:rsid w:val="00D53592"/>
    <w:rsid w:val="00D53668"/>
    <w:rsid w:val="00D536B7"/>
    <w:rsid w:val="00D53741"/>
    <w:rsid w:val="00D538F0"/>
    <w:rsid w:val="00D53B52"/>
    <w:rsid w:val="00D53BCE"/>
    <w:rsid w:val="00D53C6B"/>
    <w:rsid w:val="00D53D32"/>
    <w:rsid w:val="00D53D87"/>
    <w:rsid w:val="00D53E02"/>
    <w:rsid w:val="00D540CC"/>
    <w:rsid w:val="00D541EF"/>
    <w:rsid w:val="00D54251"/>
    <w:rsid w:val="00D54356"/>
    <w:rsid w:val="00D5469F"/>
    <w:rsid w:val="00D546BE"/>
    <w:rsid w:val="00D54924"/>
    <w:rsid w:val="00D54976"/>
    <w:rsid w:val="00D54FE8"/>
    <w:rsid w:val="00D55079"/>
    <w:rsid w:val="00D550AB"/>
    <w:rsid w:val="00D550CD"/>
    <w:rsid w:val="00D5515A"/>
    <w:rsid w:val="00D551A8"/>
    <w:rsid w:val="00D55259"/>
    <w:rsid w:val="00D555DF"/>
    <w:rsid w:val="00D55710"/>
    <w:rsid w:val="00D55746"/>
    <w:rsid w:val="00D557F4"/>
    <w:rsid w:val="00D559FB"/>
    <w:rsid w:val="00D55A61"/>
    <w:rsid w:val="00D55ABD"/>
    <w:rsid w:val="00D55BC9"/>
    <w:rsid w:val="00D55BE5"/>
    <w:rsid w:val="00D55CE5"/>
    <w:rsid w:val="00D55E82"/>
    <w:rsid w:val="00D56034"/>
    <w:rsid w:val="00D56071"/>
    <w:rsid w:val="00D56176"/>
    <w:rsid w:val="00D56219"/>
    <w:rsid w:val="00D56247"/>
    <w:rsid w:val="00D5644E"/>
    <w:rsid w:val="00D56553"/>
    <w:rsid w:val="00D56562"/>
    <w:rsid w:val="00D56780"/>
    <w:rsid w:val="00D5685B"/>
    <w:rsid w:val="00D5691D"/>
    <w:rsid w:val="00D56C33"/>
    <w:rsid w:val="00D5713B"/>
    <w:rsid w:val="00D57223"/>
    <w:rsid w:val="00D57237"/>
    <w:rsid w:val="00D572F8"/>
    <w:rsid w:val="00D57319"/>
    <w:rsid w:val="00D57324"/>
    <w:rsid w:val="00D573BB"/>
    <w:rsid w:val="00D574F8"/>
    <w:rsid w:val="00D57859"/>
    <w:rsid w:val="00D57A11"/>
    <w:rsid w:val="00D57A21"/>
    <w:rsid w:val="00D57B25"/>
    <w:rsid w:val="00D57B80"/>
    <w:rsid w:val="00D57CC0"/>
    <w:rsid w:val="00D57F45"/>
    <w:rsid w:val="00D57F85"/>
    <w:rsid w:val="00D57FC0"/>
    <w:rsid w:val="00D6010E"/>
    <w:rsid w:val="00D601A3"/>
    <w:rsid w:val="00D602EF"/>
    <w:rsid w:val="00D60300"/>
    <w:rsid w:val="00D6039E"/>
    <w:rsid w:val="00D603A9"/>
    <w:rsid w:val="00D603E6"/>
    <w:rsid w:val="00D6053B"/>
    <w:rsid w:val="00D6078F"/>
    <w:rsid w:val="00D609B4"/>
    <w:rsid w:val="00D60A0C"/>
    <w:rsid w:val="00D60A50"/>
    <w:rsid w:val="00D60AD4"/>
    <w:rsid w:val="00D60B13"/>
    <w:rsid w:val="00D60B95"/>
    <w:rsid w:val="00D61004"/>
    <w:rsid w:val="00D61037"/>
    <w:rsid w:val="00D611E7"/>
    <w:rsid w:val="00D6151C"/>
    <w:rsid w:val="00D615A8"/>
    <w:rsid w:val="00D615AE"/>
    <w:rsid w:val="00D6181D"/>
    <w:rsid w:val="00D618BF"/>
    <w:rsid w:val="00D61B27"/>
    <w:rsid w:val="00D61BE6"/>
    <w:rsid w:val="00D61C25"/>
    <w:rsid w:val="00D61DBF"/>
    <w:rsid w:val="00D61F1D"/>
    <w:rsid w:val="00D620C9"/>
    <w:rsid w:val="00D620E2"/>
    <w:rsid w:val="00D62137"/>
    <w:rsid w:val="00D6243F"/>
    <w:rsid w:val="00D625AD"/>
    <w:rsid w:val="00D625C2"/>
    <w:rsid w:val="00D625D4"/>
    <w:rsid w:val="00D62641"/>
    <w:rsid w:val="00D626D3"/>
    <w:rsid w:val="00D626E9"/>
    <w:rsid w:val="00D627BD"/>
    <w:rsid w:val="00D627F3"/>
    <w:rsid w:val="00D6287A"/>
    <w:rsid w:val="00D629EB"/>
    <w:rsid w:val="00D62D40"/>
    <w:rsid w:val="00D62D4E"/>
    <w:rsid w:val="00D62E64"/>
    <w:rsid w:val="00D62F32"/>
    <w:rsid w:val="00D6304A"/>
    <w:rsid w:val="00D6311C"/>
    <w:rsid w:val="00D6331C"/>
    <w:rsid w:val="00D63429"/>
    <w:rsid w:val="00D63436"/>
    <w:rsid w:val="00D63572"/>
    <w:rsid w:val="00D63622"/>
    <w:rsid w:val="00D63656"/>
    <w:rsid w:val="00D63727"/>
    <w:rsid w:val="00D6380B"/>
    <w:rsid w:val="00D638B2"/>
    <w:rsid w:val="00D638F0"/>
    <w:rsid w:val="00D63983"/>
    <w:rsid w:val="00D63A96"/>
    <w:rsid w:val="00D63DC1"/>
    <w:rsid w:val="00D63E06"/>
    <w:rsid w:val="00D63E0B"/>
    <w:rsid w:val="00D63EBA"/>
    <w:rsid w:val="00D63F10"/>
    <w:rsid w:val="00D63FE4"/>
    <w:rsid w:val="00D64356"/>
    <w:rsid w:val="00D644E9"/>
    <w:rsid w:val="00D6461C"/>
    <w:rsid w:val="00D646CC"/>
    <w:rsid w:val="00D647CE"/>
    <w:rsid w:val="00D6485E"/>
    <w:rsid w:val="00D648DE"/>
    <w:rsid w:val="00D6494F"/>
    <w:rsid w:val="00D64C09"/>
    <w:rsid w:val="00D64C3B"/>
    <w:rsid w:val="00D64D1A"/>
    <w:rsid w:val="00D64DC7"/>
    <w:rsid w:val="00D64E45"/>
    <w:rsid w:val="00D64FC5"/>
    <w:rsid w:val="00D65147"/>
    <w:rsid w:val="00D6524F"/>
    <w:rsid w:val="00D652BB"/>
    <w:rsid w:val="00D65435"/>
    <w:rsid w:val="00D654CD"/>
    <w:rsid w:val="00D654D0"/>
    <w:rsid w:val="00D655B7"/>
    <w:rsid w:val="00D6576E"/>
    <w:rsid w:val="00D6592B"/>
    <w:rsid w:val="00D65BB3"/>
    <w:rsid w:val="00D65CC7"/>
    <w:rsid w:val="00D65CD5"/>
    <w:rsid w:val="00D65DA0"/>
    <w:rsid w:val="00D65E09"/>
    <w:rsid w:val="00D65E3F"/>
    <w:rsid w:val="00D65E68"/>
    <w:rsid w:val="00D660E2"/>
    <w:rsid w:val="00D662D5"/>
    <w:rsid w:val="00D66483"/>
    <w:rsid w:val="00D664A8"/>
    <w:rsid w:val="00D66555"/>
    <w:rsid w:val="00D667CF"/>
    <w:rsid w:val="00D66A2B"/>
    <w:rsid w:val="00D66AE3"/>
    <w:rsid w:val="00D66B6C"/>
    <w:rsid w:val="00D66B88"/>
    <w:rsid w:val="00D66C03"/>
    <w:rsid w:val="00D66CE3"/>
    <w:rsid w:val="00D66CF4"/>
    <w:rsid w:val="00D66D43"/>
    <w:rsid w:val="00D66D8C"/>
    <w:rsid w:val="00D66E0B"/>
    <w:rsid w:val="00D66EC0"/>
    <w:rsid w:val="00D67411"/>
    <w:rsid w:val="00D6741B"/>
    <w:rsid w:val="00D67569"/>
    <w:rsid w:val="00D675B1"/>
    <w:rsid w:val="00D675D5"/>
    <w:rsid w:val="00D6775D"/>
    <w:rsid w:val="00D67828"/>
    <w:rsid w:val="00D67CDF"/>
    <w:rsid w:val="00D67D5C"/>
    <w:rsid w:val="00D700CA"/>
    <w:rsid w:val="00D703B6"/>
    <w:rsid w:val="00D7044D"/>
    <w:rsid w:val="00D704AF"/>
    <w:rsid w:val="00D70762"/>
    <w:rsid w:val="00D7095E"/>
    <w:rsid w:val="00D70A94"/>
    <w:rsid w:val="00D70FA4"/>
    <w:rsid w:val="00D710D5"/>
    <w:rsid w:val="00D71372"/>
    <w:rsid w:val="00D71374"/>
    <w:rsid w:val="00D71531"/>
    <w:rsid w:val="00D716CD"/>
    <w:rsid w:val="00D716D1"/>
    <w:rsid w:val="00D71846"/>
    <w:rsid w:val="00D71988"/>
    <w:rsid w:val="00D71B26"/>
    <w:rsid w:val="00D71D18"/>
    <w:rsid w:val="00D71D75"/>
    <w:rsid w:val="00D71DB8"/>
    <w:rsid w:val="00D71E65"/>
    <w:rsid w:val="00D71E69"/>
    <w:rsid w:val="00D71F0C"/>
    <w:rsid w:val="00D71F9A"/>
    <w:rsid w:val="00D72108"/>
    <w:rsid w:val="00D721C4"/>
    <w:rsid w:val="00D722A0"/>
    <w:rsid w:val="00D723E3"/>
    <w:rsid w:val="00D724D2"/>
    <w:rsid w:val="00D726DD"/>
    <w:rsid w:val="00D728C3"/>
    <w:rsid w:val="00D72944"/>
    <w:rsid w:val="00D72969"/>
    <w:rsid w:val="00D72AE7"/>
    <w:rsid w:val="00D72BCA"/>
    <w:rsid w:val="00D72BE7"/>
    <w:rsid w:val="00D72D01"/>
    <w:rsid w:val="00D72F48"/>
    <w:rsid w:val="00D72F7A"/>
    <w:rsid w:val="00D72F8D"/>
    <w:rsid w:val="00D7304D"/>
    <w:rsid w:val="00D7311C"/>
    <w:rsid w:val="00D733BB"/>
    <w:rsid w:val="00D733C0"/>
    <w:rsid w:val="00D733D0"/>
    <w:rsid w:val="00D733E9"/>
    <w:rsid w:val="00D7378F"/>
    <w:rsid w:val="00D737A2"/>
    <w:rsid w:val="00D73837"/>
    <w:rsid w:val="00D73893"/>
    <w:rsid w:val="00D73924"/>
    <w:rsid w:val="00D73A92"/>
    <w:rsid w:val="00D73AB1"/>
    <w:rsid w:val="00D73AD3"/>
    <w:rsid w:val="00D73B04"/>
    <w:rsid w:val="00D73B0D"/>
    <w:rsid w:val="00D73CB6"/>
    <w:rsid w:val="00D73D2F"/>
    <w:rsid w:val="00D73D81"/>
    <w:rsid w:val="00D73E38"/>
    <w:rsid w:val="00D7403F"/>
    <w:rsid w:val="00D74382"/>
    <w:rsid w:val="00D7442E"/>
    <w:rsid w:val="00D74479"/>
    <w:rsid w:val="00D74541"/>
    <w:rsid w:val="00D74567"/>
    <w:rsid w:val="00D745F6"/>
    <w:rsid w:val="00D74690"/>
    <w:rsid w:val="00D7479D"/>
    <w:rsid w:val="00D7480A"/>
    <w:rsid w:val="00D74853"/>
    <w:rsid w:val="00D74873"/>
    <w:rsid w:val="00D74909"/>
    <w:rsid w:val="00D74AD0"/>
    <w:rsid w:val="00D74AFE"/>
    <w:rsid w:val="00D75079"/>
    <w:rsid w:val="00D7525F"/>
    <w:rsid w:val="00D752CD"/>
    <w:rsid w:val="00D75864"/>
    <w:rsid w:val="00D75AB3"/>
    <w:rsid w:val="00D75AC2"/>
    <w:rsid w:val="00D75B03"/>
    <w:rsid w:val="00D75C7B"/>
    <w:rsid w:val="00D75E3F"/>
    <w:rsid w:val="00D75E58"/>
    <w:rsid w:val="00D75F27"/>
    <w:rsid w:val="00D76037"/>
    <w:rsid w:val="00D76117"/>
    <w:rsid w:val="00D7621B"/>
    <w:rsid w:val="00D76719"/>
    <w:rsid w:val="00D76758"/>
    <w:rsid w:val="00D768CC"/>
    <w:rsid w:val="00D769C4"/>
    <w:rsid w:val="00D769E2"/>
    <w:rsid w:val="00D76AF0"/>
    <w:rsid w:val="00D76C61"/>
    <w:rsid w:val="00D76D74"/>
    <w:rsid w:val="00D76D9F"/>
    <w:rsid w:val="00D76DDC"/>
    <w:rsid w:val="00D76E62"/>
    <w:rsid w:val="00D76F8C"/>
    <w:rsid w:val="00D77075"/>
    <w:rsid w:val="00D770F0"/>
    <w:rsid w:val="00D771CF"/>
    <w:rsid w:val="00D77353"/>
    <w:rsid w:val="00D77358"/>
    <w:rsid w:val="00D77458"/>
    <w:rsid w:val="00D77468"/>
    <w:rsid w:val="00D774EC"/>
    <w:rsid w:val="00D77677"/>
    <w:rsid w:val="00D7775B"/>
    <w:rsid w:val="00D77893"/>
    <w:rsid w:val="00D778E8"/>
    <w:rsid w:val="00D77C1F"/>
    <w:rsid w:val="00D77D52"/>
    <w:rsid w:val="00D77D9D"/>
    <w:rsid w:val="00D77EEE"/>
    <w:rsid w:val="00D77F8B"/>
    <w:rsid w:val="00D800DE"/>
    <w:rsid w:val="00D80117"/>
    <w:rsid w:val="00D80194"/>
    <w:rsid w:val="00D80466"/>
    <w:rsid w:val="00D8047D"/>
    <w:rsid w:val="00D804E4"/>
    <w:rsid w:val="00D8059C"/>
    <w:rsid w:val="00D805EB"/>
    <w:rsid w:val="00D80622"/>
    <w:rsid w:val="00D80669"/>
    <w:rsid w:val="00D8070B"/>
    <w:rsid w:val="00D80765"/>
    <w:rsid w:val="00D807D0"/>
    <w:rsid w:val="00D80887"/>
    <w:rsid w:val="00D80923"/>
    <w:rsid w:val="00D80B2A"/>
    <w:rsid w:val="00D80B30"/>
    <w:rsid w:val="00D80CA3"/>
    <w:rsid w:val="00D80E46"/>
    <w:rsid w:val="00D80E60"/>
    <w:rsid w:val="00D81156"/>
    <w:rsid w:val="00D81165"/>
    <w:rsid w:val="00D81177"/>
    <w:rsid w:val="00D8122D"/>
    <w:rsid w:val="00D81232"/>
    <w:rsid w:val="00D813BC"/>
    <w:rsid w:val="00D813CC"/>
    <w:rsid w:val="00D81732"/>
    <w:rsid w:val="00D8195B"/>
    <w:rsid w:val="00D819A5"/>
    <w:rsid w:val="00D81AF3"/>
    <w:rsid w:val="00D81BB8"/>
    <w:rsid w:val="00D81C1B"/>
    <w:rsid w:val="00D81F0D"/>
    <w:rsid w:val="00D81F19"/>
    <w:rsid w:val="00D81F2C"/>
    <w:rsid w:val="00D820B6"/>
    <w:rsid w:val="00D820F9"/>
    <w:rsid w:val="00D82297"/>
    <w:rsid w:val="00D8250B"/>
    <w:rsid w:val="00D82527"/>
    <w:rsid w:val="00D826E6"/>
    <w:rsid w:val="00D828BE"/>
    <w:rsid w:val="00D828D8"/>
    <w:rsid w:val="00D82AC0"/>
    <w:rsid w:val="00D82B1E"/>
    <w:rsid w:val="00D82BB7"/>
    <w:rsid w:val="00D82D3C"/>
    <w:rsid w:val="00D82D61"/>
    <w:rsid w:val="00D82E52"/>
    <w:rsid w:val="00D83032"/>
    <w:rsid w:val="00D832F3"/>
    <w:rsid w:val="00D83509"/>
    <w:rsid w:val="00D83545"/>
    <w:rsid w:val="00D8391E"/>
    <w:rsid w:val="00D839B9"/>
    <w:rsid w:val="00D83F17"/>
    <w:rsid w:val="00D84064"/>
    <w:rsid w:val="00D84065"/>
    <w:rsid w:val="00D840A2"/>
    <w:rsid w:val="00D840E5"/>
    <w:rsid w:val="00D84213"/>
    <w:rsid w:val="00D84426"/>
    <w:rsid w:val="00D845DD"/>
    <w:rsid w:val="00D84677"/>
    <w:rsid w:val="00D846B9"/>
    <w:rsid w:val="00D846E0"/>
    <w:rsid w:val="00D84909"/>
    <w:rsid w:val="00D84D33"/>
    <w:rsid w:val="00D84E73"/>
    <w:rsid w:val="00D84F7D"/>
    <w:rsid w:val="00D84F87"/>
    <w:rsid w:val="00D85252"/>
    <w:rsid w:val="00D852C2"/>
    <w:rsid w:val="00D852D0"/>
    <w:rsid w:val="00D8532C"/>
    <w:rsid w:val="00D85375"/>
    <w:rsid w:val="00D85568"/>
    <w:rsid w:val="00D85574"/>
    <w:rsid w:val="00D855D4"/>
    <w:rsid w:val="00D855F2"/>
    <w:rsid w:val="00D8586A"/>
    <w:rsid w:val="00D858C0"/>
    <w:rsid w:val="00D859DC"/>
    <w:rsid w:val="00D85B17"/>
    <w:rsid w:val="00D85BA5"/>
    <w:rsid w:val="00D85BA6"/>
    <w:rsid w:val="00D85CFB"/>
    <w:rsid w:val="00D85D29"/>
    <w:rsid w:val="00D85EC3"/>
    <w:rsid w:val="00D85ED0"/>
    <w:rsid w:val="00D85F11"/>
    <w:rsid w:val="00D85FDC"/>
    <w:rsid w:val="00D8611B"/>
    <w:rsid w:val="00D861F0"/>
    <w:rsid w:val="00D863CE"/>
    <w:rsid w:val="00D863EF"/>
    <w:rsid w:val="00D863FC"/>
    <w:rsid w:val="00D865A8"/>
    <w:rsid w:val="00D86783"/>
    <w:rsid w:val="00D867A0"/>
    <w:rsid w:val="00D867C5"/>
    <w:rsid w:val="00D868BC"/>
    <w:rsid w:val="00D86CF7"/>
    <w:rsid w:val="00D872BC"/>
    <w:rsid w:val="00D87306"/>
    <w:rsid w:val="00D875AA"/>
    <w:rsid w:val="00D87779"/>
    <w:rsid w:val="00D87B38"/>
    <w:rsid w:val="00D87B40"/>
    <w:rsid w:val="00D87D7C"/>
    <w:rsid w:val="00D87D9A"/>
    <w:rsid w:val="00D87E61"/>
    <w:rsid w:val="00D87F84"/>
    <w:rsid w:val="00D90008"/>
    <w:rsid w:val="00D9010C"/>
    <w:rsid w:val="00D90154"/>
    <w:rsid w:val="00D904AB"/>
    <w:rsid w:val="00D90863"/>
    <w:rsid w:val="00D908D9"/>
    <w:rsid w:val="00D90929"/>
    <w:rsid w:val="00D909E4"/>
    <w:rsid w:val="00D90AAD"/>
    <w:rsid w:val="00D90B0E"/>
    <w:rsid w:val="00D90DF4"/>
    <w:rsid w:val="00D90ED0"/>
    <w:rsid w:val="00D90EDE"/>
    <w:rsid w:val="00D90EF2"/>
    <w:rsid w:val="00D90FF9"/>
    <w:rsid w:val="00D91135"/>
    <w:rsid w:val="00D911FC"/>
    <w:rsid w:val="00D9151B"/>
    <w:rsid w:val="00D91624"/>
    <w:rsid w:val="00D91644"/>
    <w:rsid w:val="00D918F1"/>
    <w:rsid w:val="00D91963"/>
    <w:rsid w:val="00D919D8"/>
    <w:rsid w:val="00D91A32"/>
    <w:rsid w:val="00D91BF3"/>
    <w:rsid w:val="00D91E00"/>
    <w:rsid w:val="00D91EA0"/>
    <w:rsid w:val="00D92042"/>
    <w:rsid w:val="00D92056"/>
    <w:rsid w:val="00D920EF"/>
    <w:rsid w:val="00D92137"/>
    <w:rsid w:val="00D921F1"/>
    <w:rsid w:val="00D9222C"/>
    <w:rsid w:val="00D922D7"/>
    <w:rsid w:val="00D92306"/>
    <w:rsid w:val="00D9238D"/>
    <w:rsid w:val="00D926B8"/>
    <w:rsid w:val="00D9272B"/>
    <w:rsid w:val="00D9272C"/>
    <w:rsid w:val="00D9276A"/>
    <w:rsid w:val="00D927E6"/>
    <w:rsid w:val="00D928D1"/>
    <w:rsid w:val="00D92933"/>
    <w:rsid w:val="00D9297F"/>
    <w:rsid w:val="00D92C98"/>
    <w:rsid w:val="00D92D72"/>
    <w:rsid w:val="00D92DD9"/>
    <w:rsid w:val="00D92E33"/>
    <w:rsid w:val="00D92E6E"/>
    <w:rsid w:val="00D92EEE"/>
    <w:rsid w:val="00D93029"/>
    <w:rsid w:val="00D93067"/>
    <w:rsid w:val="00D930CF"/>
    <w:rsid w:val="00D930D8"/>
    <w:rsid w:val="00D9330B"/>
    <w:rsid w:val="00D933ED"/>
    <w:rsid w:val="00D9348B"/>
    <w:rsid w:val="00D935A8"/>
    <w:rsid w:val="00D936DD"/>
    <w:rsid w:val="00D93773"/>
    <w:rsid w:val="00D93915"/>
    <w:rsid w:val="00D93952"/>
    <w:rsid w:val="00D939FF"/>
    <w:rsid w:val="00D93BB5"/>
    <w:rsid w:val="00D93C0E"/>
    <w:rsid w:val="00D93C27"/>
    <w:rsid w:val="00D93C5C"/>
    <w:rsid w:val="00D93C69"/>
    <w:rsid w:val="00D93CC7"/>
    <w:rsid w:val="00D93D96"/>
    <w:rsid w:val="00D93DD3"/>
    <w:rsid w:val="00D93E0A"/>
    <w:rsid w:val="00D93F91"/>
    <w:rsid w:val="00D93FDC"/>
    <w:rsid w:val="00D9409A"/>
    <w:rsid w:val="00D9424C"/>
    <w:rsid w:val="00D94267"/>
    <w:rsid w:val="00D943CE"/>
    <w:rsid w:val="00D944ED"/>
    <w:rsid w:val="00D9456F"/>
    <w:rsid w:val="00D9464C"/>
    <w:rsid w:val="00D9468B"/>
    <w:rsid w:val="00D94697"/>
    <w:rsid w:val="00D947B1"/>
    <w:rsid w:val="00D947B8"/>
    <w:rsid w:val="00D94ACE"/>
    <w:rsid w:val="00D94E86"/>
    <w:rsid w:val="00D94F1A"/>
    <w:rsid w:val="00D95017"/>
    <w:rsid w:val="00D95020"/>
    <w:rsid w:val="00D95095"/>
    <w:rsid w:val="00D951BC"/>
    <w:rsid w:val="00D951E4"/>
    <w:rsid w:val="00D95231"/>
    <w:rsid w:val="00D9531A"/>
    <w:rsid w:val="00D95366"/>
    <w:rsid w:val="00D953A6"/>
    <w:rsid w:val="00D95445"/>
    <w:rsid w:val="00D95485"/>
    <w:rsid w:val="00D956BB"/>
    <w:rsid w:val="00D95A89"/>
    <w:rsid w:val="00D95ABA"/>
    <w:rsid w:val="00D95E15"/>
    <w:rsid w:val="00D95E95"/>
    <w:rsid w:val="00D96081"/>
    <w:rsid w:val="00D96184"/>
    <w:rsid w:val="00D96452"/>
    <w:rsid w:val="00D9645C"/>
    <w:rsid w:val="00D9666A"/>
    <w:rsid w:val="00D967B3"/>
    <w:rsid w:val="00D96881"/>
    <w:rsid w:val="00D96ADA"/>
    <w:rsid w:val="00D96B53"/>
    <w:rsid w:val="00D96FD7"/>
    <w:rsid w:val="00D971E6"/>
    <w:rsid w:val="00D9720A"/>
    <w:rsid w:val="00D9736F"/>
    <w:rsid w:val="00D97388"/>
    <w:rsid w:val="00D973B8"/>
    <w:rsid w:val="00D97408"/>
    <w:rsid w:val="00D9750E"/>
    <w:rsid w:val="00D9764C"/>
    <w:rsid w:val="00D976B0"/>
    <w:rsid w:val="00D9791F"/>
    <w:rsid w:val="00D979BA"/>
    <w:rsid w:val="00D97A0B"/>
    <w:rsid w:val="00D97A1D"/>
    <w:rsid w:val="00D97A78"/>
    <w:rsid w:val="00D97AA8"/>
    <w:rsid w:val="00D97C08"/>
    <w:rsid w:val="00D97C16"/>
    <w:rsid w:val="00D97CBB"/>
    <w:rsid w:val="00D97DAE"/>
    <w:rsid w:val="00D97F2B"/>
    <w:rsid w:val="00DA005F"/>
    <w:rsid w:val="00DA00E1"/>
    <w:rsid w:val="00DA01F1"/>
    <w:rsid w:val="00DA029D"/>
    <w:rsid w:val="00DA02E9"/>
    <w:rsid w:val="00DA04B0"/>
    <w:rsid w:val="00DA054A"/>
    <w:rsid w:val="00DA05CD"/>
    <w:rsid w:val="00DA060C"/>
    <w:rsid w:val="00DA0786"/>
    <w:rsid w:val="00DA07A6"/>
    <w:rsid w:val="00DA0DDF"/>
    <w:rsid w:val="00DA106E"/>
    <w:rsid w:val="00DA1138"/>
    <w:rsid w:val="00DA1270"/>
    <w:rsid w:val="00DA1326"/>
    <w:rsid w:val="00DA1355"/>
    <w:rsid w:val="00DA13F7"/>
    <w:rsid w:val="00DA16A5"/>
    <w:rsid w:val="00DA16A7"/>
    <w:rsid w:val="00DA17CD"/>
    <w:rsid w:val="00DA1985"/>
    <w:rsid w:val="00DA1A5C"/>
    <w:rsid w:val="00DA1AEA"/>
    <w:rsid w:val="00DA1B34"/>
    <w:rsid w:val="00DA1B99"/>
    <w:rsid w:val="00DA1B9C"/>
    <w:rsid w:val="00DA1C69"/>
    <w:rsid w:val="00DA226E"/>
    <w:rsid w:val="00DA2292"/>
    <w:rsid w:val="00DA2312"/>
    <w:rsid w:val="00DA23F6"/>
    <w:rsid w:val="00DA254A"/>
    <w:rsid w:val="00DA26AC"/>
    <w:rsid w:val="00DA2720"/>
    <w:rsid w:val="00DA2DAB"/>
    <w:rsid w:val="00DA2DDC"/>
    <w:rsid w:val="00DA2EAB"/>
    <w:rsid w:val="00DA2EB5"/>
    <w:rsid w:val="00DA2F26"/>
    <w:rsid w:val="00DA2F9F"/>
    <w:rsid w:val="00DA3075"/>
    <w:rsid w:val="00DA3182"/>
    <w:rsid w:val="00DA3489"/>
    <w:rsid w:val="00DA3515"/>
    <w:rsid w:val="00DA3541"/>
    <w:rsid w:val="00DA3561"/>
    <w:rsid w:val="00DA362E"/>
    <w:rsid w:val="00DA36C7"/>
    <w:rsid w:val="00DA376A"/>
    <w:rsid w:val="00DA37D9"/>
    <w:rsid w:val="00DA38F9"/>
    <w:rsid w:val="00DA3904"/>
    <w:rsid w:val="00DA39E1"/>
    <w:rsid w:val="00DA3BB5"/>
    <w:rsid w:val="00DA3BEC"/>
    <w:rsid w:val="00DA3C23"/>
    <w:rsid w:val="00DA3DF7"/>
    <w:rsid w:val="00DA400E"/>
    <w:rsid w:val="00DA40E9"/>
    <w:rsid w:val="00DA4181"/>
    <w:rsid w:val="00DA4498"/>
    <w:rsid w:val="00DA44EF"/>
    <w:rsid w:val="00DA454E"/>
    <w:rsid w:val="00DA4660"/>
    <w:rsid w:val="00DA46AE"/>
    <w:rsid w:val="00DA47B2"/>
    <w:rsid w:val="00DA47E1"/>
    <w:rsid w:val="00DA47FE"/>
    <w:rsid w:val="00DA4A04"/>
    <w:rsid w:val="00DA4A0B"/>
    <w:rsid w:val="00DA4ACA"/>
    <w:rsid w:val="00DA4BD5"/>
    <w:rsid w:val="00DA4BE3"/>
    <w:rsid w:val="00DA4CC3"/>
    <w:rsid w:val="00DA4DBD"/>
    <w:rsid w:val="00DA4E22"/>
    <w:rsid w:val="00DA4ED0"/>
    <w:rsid w:val="00DA503F"/>
    <w:rsid w:val="00DA5081"/>
    <w:rsid w:val="00DA51BA"/>
    <w:rsid w:val="00DA52F4"/>
    <w:rsid w:val="00DA563D"/>
    <w:rsid w:val="00DA5740"/>
    <w:rsid w:val="00DA5775"/>
    <w:rsid w:val="00DA594E"/>
    <w:rsid w:val="00DA5A16"/>
    <w:rsid w:val="00DA5A72"/>
    <w:rsid w:val="00DA5B77"/>
    <w:rsid w:val="00DA5C3D"/>
    <w:rsid w:val="00DA5CF8"/>
    <w:rsid w:val="00DA5D18"/>
    <w:rsid w:val="00DA5D5D"/>
    <w:rsid w:val="00DA5FB2"/>
    <w:rsid w:val="00DA60A7"/>
    <w:rsid w:val="00DA6204"/>
    <w:rsid w:val="00DA62CF"/>
    <w:rsid w:val="00DA6465"/>
    <w:rsid w:val="00DA64CF"/>
    <w:rsid w:val="00DA6581"/>
    <w:rsid w:val="00DA6716"/>
    <w:rsid w:val="00DA6743"/>
    <w:rsid w:val="00DA69E7"/>
    <w:rsid w:val="00DA6A3F"/>
    <w:rsid w:val="00DA6B1C"/>
    <w:rsid w:val="00DA6BDB"/>
    <w:rsid w:val="00DA6E07"/>
    <w:rsid w:val="00DA6F59"/>
    <w:rsid w:val="00DA70C9"/>
    <w:rsid w:val="00DA73AC"/>
    <w:rsid w:val="00DA740C"/>
    <w:rsid w:val="00DA749B"/>
    <w:rsid w:val="00DA767B"/>
    <w:rsid w:val="00DA777F"/>
    <w:rsid w:val="00DA78F4"/>
    <w:rsid w:val="00DA79B6"/>
    <w:rsid w:val="00DA7AFB"/>
    <w:rsid w:val="00DA7B02"/>
    <w:rsid w:val="00DA7B9C"/>
    <w:rsid w:val="00DA7C60"/>
    <w:rsid w:val="00DA7DA0"/>
    <w:rsid w:val="00DA7EBB"/>
    <w:rsid w:val="00DA7EFF"/>
    <w:rsid w:val="00DA7FEA"/>
    <w:rsid w:val="00DB0027"/>
    <w:rsid w:val="00DB0073"/>
    <w:rsid w:val="00DB022B"/>
    <w:rsid w:val="00DB0402"/>
    <w:rsid w:val="00DB0505"/>
    <w:rsid w:val="00DB057B"/>
    <w:rsid w:val="00DB0663"/>
    <w:rsid w:val="00DB0B14"/>
    <w:rsid w:val="00DB0C82"/>
    <w:rsid w:val="00DB0CC7"/>
    <w:rsid w:val="00DB0F81"/>
    <w:rsid w:val="00DB1048"/>
    <w:rsid w:val="00DB1065"/>
    <w:rsid w:val="00DB12CE"/>
    <w:rsid w:val="00DB12FD"/>
    <w:rsid w:val="00DB15F8"/>
    <w:rsid w:val="00DB1634"/>
    <w:rsid w:val="00DB16A2"/>
    <w:rsid w:val="00DB16FA"/>
    <w:rsid w:val="00DB170F"/>
    <w:rsid w:val="00DB1766"/>
    <w:rsid w:val="00DB17F6"/>
    <w:rsid w:val="00DB1814"/>
    <w:rsid w:val="00DB1A13"/>
    <w:rsid w:val="00DB1BBF"/>
    <w:rsid w:val="00DB1CA2"/>
    <w:rsid w:val="00DB1D54"/>
    <w:rsid w:val="00DB1DE8"/>
    <w:rsid w:val="00DB1EE0"/>
    <w:rsid w:val="00DB1F68"/>
    <w:rsid w:val="00DB1FF3"/>
    <w:rsid w:val="00DB20C1"/>
    <w:rsid w:val="00DB238A"/>
    <w:rsid w:val="00DB252F"/>
    <w:rsid w:val="00DB2548"/>
    <w:rsid w:val="00DB258C"/>
    <w:rsid w:val="00DB26E0"/>
    <w:rsid w:val="00DB276F"/>
    <w:rsid w:val="00DB27F2"/>
    <w:rsid w:val="00DB27FA"/>
    <w:rsid w:val="00DB28F8"/>
    <w:rsid w:val="00DB29D0"/>
    <w:rsid w:val="00DB2DF3"/>
    <w:rsid w:val="00DB2EB0"/>
    <w:rsid w:val="00DB2F39"/>
    <w:rsid w:val="00DB2FBB"/>
    <w:rsid w:val="00DB3033"/>
    <w:rsid w:val="00DB304C"/>
    <w:rsid w:val="00DB3162"/>
    <w:rsid w:val="00DB31FE"/>
    <w:rsid w:val="00DB321C"/>
    <w:rsid w:val="00DB3402"/>
    <w:rsid w:val="00DB346B"/>
    <w:rsid w:val="00DB3691"/>
    <w:rsid w:val="00DB36BC"/>
    <w:rsid w:val="00DB36D4"/>
    <w:rsid w:val="00DB3849"/>
    <w:rsid w:val="00DB38BA"/>
    <w:rsid w:val="00DB3BF5"/>
    <w:rsid w:val="00DB3D2F"/>
    <w:rsid w:val="00DB40C6"/>
    <w:rsid w:val="00DB412D"/>
    <w:rsid w:val="00DB42D1"/>
    <w:rsid w:val="00DB4356"/>
    <w:rsid w:val="00DB4378"/>
    <w:rsid w:val="00DB4406"/>
    <w:rsid w:val="00DB44A3"/>
    <w:rsid w:val="00DB44AF"/>
    <w:rsid w:val="00DB48D8"/>
    <w:rsid w:val="00DB49D5"/>
    <w:rsid w:val="00DB4A7F"/>
    <w:rsid w:val="00DB4A83"/>
    <w:rsid w:val="00DB4AB0"/>
    <w:rsid w:val="00DB4AE4"/>
    <w:rsid w:val="00DB4B2F"/>
    <w:rsid w:val="00DB4B84"/>
    <w:rsid w:val="00DB4DEA"/>
    <w:rsid w:val="00DB4E46"/>
    <w:rsid w:val="00DB4EDE"/>
    <w:rsid w:val="00DB4FC4"/>
    <w:rsid w:val="00DB511D"/>
    <w:rsid w:val="00DB5124"/>
    <w:rsid w:val="00DB5164"/>
    <w:rsid w:val="00DB5252"/>
    <w:rsid w:val="00DB5310"/>
    <w:rsid w:val="00DB53EB"/>
    <w:rsid w:val="00DB5401"/>
    <w:rsid w:val="00DB542C"/>
    <w:rsid w:val="00DB548A"/>
    <w:rsid w:val="00DB5522"/>
    <w:rsid w:val="00DB5945"/>
    <w:rsid w:val="00DB5A70"/>
    <w:rsid w:val="00DB5ADC"/>
    <w:rsid w:val="00DB5B0E"/>
    <w:rsid w:val="00DB5B32"/>
    <w:rsid w:val="00DB5BC6"/>
    <w:rsid w:val="00DB5C32"/>
    <w:rsid w:val="00DB5D9C"/>
    <w:rsid w:val="00DB5DA7"/>
    <w:rsid w:val="00DB60FD"/>
    <w:rsid w:val="00DB619A"/>
    <w:rsid w:val="00DB62A1"/>
    <w:rsid w:val="00DB6334"/>
    <w:rsid w:val="00DB6429"/>
    <w:rsid w:val="00DB651A"/>
    <w:rsid w:val="00DB65F0"/>
    <w:rsid w:val="00DB68C4"/>
    <w:rsid w:val="00DB697C"/>
    <w:rsid w:val="00DB6A18"/>
    <w:rsid w:val="00DB6A8B"/>
    <w:rsid w:val="00DB6CC8"/>
    <w:rsid w:val="00DB6CEA"/>
    <w:rsid w:val="00DB6D10"/>
    <w:rsid w:val="00DB6DC4"/>
    <w:rsid w:val="00DB6E36"/>
    <w:rsid w:val="00DB6E90"/>
    <w:rsid w:val="00DB75DA"/>
    <w:rsid w:val="00DB75E8"/>
    <w:rsid w:val="00DB7AF8"/>
    <w:rsid w:val="00DB7BCA"/>
    <w:rsid w:val="00DB7DF4"/>
    <w:rsid w:val="00DB7F61"/>
    <w:rsid w:val="00DB7F65"/>
    <w:rsid w:val="00DB7FA0"/>
    <w:rsid w:val="00DC0054"/>
    <w:rsid w:val="00DC0087"/>
    <w:rsid w:val="00DC0094"/>
    <w:rsid w:val="00DC01DB"/>
    <w:rsid w:val="00DC01F8"/>
    <w:rsid w:val="00DC0265"/>
    <w:rsid w:val="00DC02D1"/>
    <w:rsid w:val="00DC02F7"/>
    <w:rsid w:val="00DC0388"/>
    <w:rsid w:val="00DC046B"/>
    <w:rsid w:val="00DC04F4"/>
    <w:rsid w:val="00DC0638"/>
    <w:rsid w:val="00DC0691"/>
    <w:rsid w:val="00DC06B3"/>
    <w:rsid w:val="00DC06D3"/>
    <w:rsid w:val="00DC0BBB"/>
    <w:rsid w:val="00DC0BC6"/>
    <w:rsid w:val="00DC0C79"/>
    <w:rsid w:val="00DC0C96"/>
    <w:rsid w:val="00DC0D77"/>
    <w:rsid w:val="00DC0D96"/>
    <w:rsid w:val="00DC0E07"/>
    <w:rsid w:val="00DC0E57"/>
    <w:rsid w:val="00DC0E75"/>
    <w:rsid w:val="00DC0F05"/>
    <w:rsid w:val="00DC0F75"/>
    <w:rsid w:val="00DC1220"/>
    <w:rsid w:val="00DC134C"/>
    <w:rsid w:val="00DC14B7"/>
    <w:rsid w:val="00DC14DA"/>
    <w:rsid w:val="00DC15AB"/>
    <w:rsid w:val="00DC167E"/>
    <w:rsid w:val="00DC1854"/>
    <w:rsid w:val="00DC1866"/>
    <w:rsid w:val="00DC18B6"/>
    <w:rsid w:val="00DC1921"/>
    <w:rsid w:val="00DC1B52"/>
    <w:rsid w:val="00DC1E79"/>
    <w:rsid w:val="00DC1EE7"/>
    <w:rsid w:val="00DC21D4"/>
    <w:rsid w:val="00DC2328"/>
    <w:rsid w:val="00DC239C"/>
    <w:rsid w:val="00DC23E5"/>
    <w:rsid w:val="00DC245B"/>
    <w:rsid w:val="00DC249E"/>
    <w:rsid w:val="00DC24A4"/>
    <w:rsid w:val="00DC2583"/>
    <w:rsid w:val="00DC271F"/>
    <w:rsid w:val="00DC27F6"/>
    <w:rsid w:val="00DC29B9"/>
    <w:rsid w:val="00DC2A59"/>
    <w:rsid w:val="00DC2AC7"/>
    <w:rsid w:val="00DC2BB7"/>
    <w:rsid w:val="00DC2C1F"/>
    <w:rsid w:val="00DC2C20"/>
    <w:rsid w:val="00DC2C42"/>
    <w:rsid w:val="00DC2CA2"/>
    <w:rsid w:val="00DC302E"/>
    <w:rsid w:val="00DC30B8"/>
    <w:rsid w:val="00DC318F"/>
    <w:rsid w:val="00DC3333"/>
    <w:rsid w:val="00DC3569"/>
    <w:rsid w:val="00DC3590"/>
    <w:rsid w:val="00DC36A5"/>
    <w:rsid w:val="00DC371D"/>
    <w:rsid w:val="00DC37A9"/>
    <w:rsid w:val="00DC3834"/>
    <w:rsid w:val="00DC3C2E"/>
    <w:rsid w:val="00DC3C59"/>
    <w:rsid w:val="00DC3DAA"/>
    <w:rsid w:val="00DC3DAE"/>
    <w:rsid w:val="00DC3DC9"/>
    <w:rsid w:val="00DC3DF9"/>
    <w:rsid w:val="00DC3E43"/>
    <w:rsid w:val="00DC3F5B"/>
    <w:rsid w:val="00DC41BD"/>
    <w:rsid w:val="00DC4340"/>
    <w:rsid w:val="00DC444D"/>
    <w:rsid w:val="00DC4605"/>
    <w:rsid w:val="00DC4759"/>
    <w:rsid w:val="00DC47AD"/>
    <w:rsid w:val="00DC4870"/>
    <w:rsid w:val="00DC4874"/>
    <w:rsid w:val="00DC49C4"/>
    <w:rsid w:val="00DC4B4E"/>
    <w:rsid w:val="00DC4CF4"/>
    <w:rsid w:val="00DC4F33"/>
    <w:rsid w:val="00DC52FC"/>
    <w:rsid w:val="00DC5346"/>
    <w:rsid w:val="00DC53AE"/>
    <w:rsid w:val="00DC5527"/>
    <w:rsid w:val="00DC556F"/>
    <w:rsid w:val="00DC5650"/>
    <w:rsid w:val="00DC589A"/>
    <w:rsid w:val="00DC58FB"/>
    <w:rsid w:val="00DC5EBE"/>
    <w:rsid w:val="00DC5F71"/>
    <w:rsid w:val="00DC6085"/>
    <w:rsid w:val="00DC6136"/>
    <w:rsid w:val="00DC6166"/>
    <w:rsid w:val="00DC61C6"/>
    <w:rsid w:val="00DC634C"/>
    <w:rsid w:val="00DC6582"/>
    <w:rsid w:val="00DC66E0"/>
    <w:rsid w:val="00DC66F0"/>
    <w:rsid w:val="00DC674D"/>
    <w:rsid w:val="00DC6813"/>
    <w:rsid w:val="00DC685A"/>
    <w:rsid w:val="00DC6AD3"/>
    <w:rsid w:val="00DC6B6A"/>
    <w:rsid w:val="00DC6BC1"/>
    <w:rsid w:val="00DC6BC8"/>
    <w:rsid w:val="00DC6BD8"/>
    <w:rsid w:val="00DC6E22"/>
    <w:rsid w:val="00DC6FE3"/>
    <w:rsid w:val="00DC70A8"/>
    <w:rsid w:val="00DC765D"/>
    <w:rsid w:val="00DC7762"/>
    <w:rsid w:val="00DC7855"/>
    <w:rsid w:val="00DC78BA"/>
    <w:rsid w:val="00DC78C4"/>
    <w:rsid w:val="00DC7A25"/>
    <w:rsid w:val="00DC7B28"/>
    <w:rsid w:val="00DC7D67"/>
    <w:rsid w:val="00DC7E1D"/>
    <w:rsid w:val="00DC7E9B"/>
    <w:rsid w:val="00DC7EC7"/>
    <w:rsid w:val="00DC7F0F"/>
    <w:rsid w:val="00DC7F4E"/>
    <w:rsid w:val="00DC7FD7"/>
    <w:rsid w:val="00DD022D"/>
    <w:rsid w:val="00DD024A"/>
    <w:rsid w:val="00DD0632"/>
    <w:rsid w:val="00DD06F2"/>
    <w:rsid w:val="00DD07A0"/>
    <w:rsid w:val="00DD0982"/>
    <w:rsid w:val="00DD0A07"/>
    <w:rsid w:val="00DD0AD8"/>
    <w:rsid w:val="00DD0AFE"/>
    <w:rsid w:val="00DD0C14"/>
    <w:rsid w:val="00DD0C2D"/>
    <w:rsid w:val="00DD0CDC"/>
    <w:rsid w:val="00DD0E41"/>
    <w:rsid w:val="00DD0E45"/>
    <w:rsid w:val="00DD0E54"/>
    <w:rsid w:val="00DD0E5C"/>
    <w:rsid w:val="00DD0EC0"/>
    <w:rsid w:val="00DD109B"/>
    <w:rsid w:val="00DD13A0"/>
    <w:rsid w:val="00DD1429"/>
    <w:rsid w:val="00DD14CF"/>
    <w:rsid w:val="00DD16C6"/>
    <w:rsid w:val="00DD1A03"/>
    <w:rsid w:val="00DD1A2E"/>
    <w:rsid w:val="00DD1AB5"/>
    <w:rsid w:val="00DD1ADA"/>
    <w:rsid w:val="00DD1CFB"/>
    <w:rsid w:val="00DD1ED2"/>
    <w:rsid w:val="00DD1EE5"/>
    <w:rsid w:val="00DD1F86"/>
    <w:rsid w:val="00DD2013"/>
    <w:rsid w:val="00DD20EE"/>
    <w:rsid w:val="00DD21FB"/>
    <w:rsid w:val="00DD2405"/>
    <w:rsid w:val="00DD24A9"/>
    <w:rsid w:val="00DD265B"/>
    <w:rsid w:val="00DD26E7"/>
    <w:rsid w:val="00DD2748"/>
    <w:rsid w:val="00DD2871"/>
    <w:rsid w:val="00DD2907"/>
    <w:rsid w:val="00DD29C8"/>
    <w:rsid w:val="00DD2BBF"/>
    <w:rsid w:val="00DD2BF8"/>
    <w:rsid w:val="00DD2C85"/>
    <w:rsid w:val="00DD2D51"/>
    <w:rsid w:val="00DD2E1B"/>
    <w:rsid w:val="00DD2E78"/>
    <w:rsid w:val="00DD2F68"/>
    <w:rsid w:val="00DD300E"/>
    <w:rsid w:val="00DD30A4"/>
    <w:rsid w:val="00DD3319"/>
    <w:rsid w:val="00DD332D"/>
    <w:rsid w:val="00DD3476"/>
    <w:rsid w:val="00DD348D"/>
    <w:rsid w:val="00DD35DD"/>
    <w:rsid w:val="00DD37F7"/>
    <w:rsid w:val="00DD3872"/>
    <w:rsid w:val="00DD3B62"/>
    <w:rsid w:val="00DD3C14"/>
    <w:rsid w:val="00DD3D4B"/>
    <w:rsid w:val="00DD3E97"/>
    <w:rsid w:val="00DD3FDB"/>
    <w:rsid w:val="00DD40B3"/>
    <w:rsid w:val="00DD40EF"/>
    <w:rsid w:val="00DD417E"/>
    <w:rsid w:val="00DD41FC"/>
    <w:rsid w:val="00DD428C"/>
    <w:rsid w:val="00DD4341"/>
    <w:rsid w:val="00DD44DB"/>
    <w:rsid w:val="00DD450E"/>
    <w:rsid w:val="00DD4570"/>
    <w:rsid w:val="00DD4595"/>
    <w:rsid w:val="00DD46C5"/>
    <w:rsid w:val="00DD472F"/>
    <w:rsid w:val="00DD474C"/>
    <w:rsid w:val="00DD4832"/>
    <w:rsid w:val="00DD4979"/>
    <w:rsid w:val="00DD4A65"/>
    <w:rsid w:val="00DD4ECC"/>
    <w:rsid w:val="00DD4F70"/>
    <w:rsid w:val="00DD4F8F"/>
    <w:rsid w:val="00DD4FB6"/>
    <w:rsid w:val="00DD5075"/>
    <w:rsid w:val="00DD516F"/>
    <w:rsid w:val="00DD5231"/>
    <w:rsid w:val="00DD5278"/>
    <w:rsid w:val="00DD53EB"/>
    <w:rsid w:val="00DD5515"/>
    <w:rsid w:val="00DD559F"/>
    <w:rsid w:val="00DD57D4"/>
    <w:rsid w:val="00DD5AB1"/>
    <w:rsid w:val="00DD5C78"/>
    <w:rsid w:val="00DD5D7D"/>
    <w:rsid w:val="00DD5DB3"/>
    <w:rsid w:val="00DD5DC1"/>
    <w:rsid w:val="00DD5E1D"/>
    <w:rsid w:val="00DD5E37"/>
    <w:rsid w:val="00DD5E65"/>
    <w:rsid w:val="00DD5F0D"/>
    <w:rsid w:val="00DD5FDA"/>
    <w:rsid w:val="00DD6290"/>
    <w:rsid w:val="00DD643A"/>
    <w:rsid w:val="00DD6740"/>
    <w:rsid w:val="00DD67F7"/>
    <w:rsid w:val="00DD6871"/>
    <w:rsid w:val="00DD68EE"/>
    <w:rsid w:val="00DD69F0"/>
    <w:rsid w:val="00DD6A6D"/>
    <w:rsid w:val="00DD6AC3"/>
    <w:rsid w:val="00DD6BAE"/>
    <w:rsid w:val="00DD6C73"/>
    <w:rsid w:val="00DD6D10"/>
    <w:rsid w:val="00DD70DD"/>
    <w:rsid w:val="00DD7527"/>
    <w:rsid w:val="00DD760A"/>
    <w:rsid w:val="00DD7664"/>
    <w:rsid w:val="00DD7686"/>
    <w:rsid w:val="00DD776F"/>
    <w:rsid w:val="00DD77EA"/>
    <w:rsid w:val="00DD7855"/>
    <w:rsid w:val="00DD7897"/>
    <w:rsid w:val="00DD795B"/>
    <w:rsid w:val="00DD79D1"/>
    <w:rsid w:val="00DD7BAA"/>
    <w:rsid w:val="00DD7C04"/>
    <w:rsid w:val="00DD7D1C"/>
    <w:rsid w:val="00DE0009"/>
    <w:rsid w:val="00DE002C"/>
    <w:rsid w:val="00DE014A"/>
    <w:rsid w:val="00DE0357"/>
    <w:rsid w:val="00DE0454"/>
    <w:rsid w:val="00DE0524"/>
    <w:rsid w:val="00DE0561"/>
    <w:rsid w:val="00DE05CB"/>
    <w:rsid w:val="00DE0623"/>
    <w:rsid w:val="00DE0726"/>
    <w:rsid w:val="00DE092B"/>
    <w:rsid w:val="00DE0A1D"/>
    <w:rsid w:val="00DE0A35"/>
    <w:rsid w:val="00DE0D2A"/>
    <w:rsid w:val="00DE0D60"/>
    <w:rsid w:val="00DE0E55"/>
    <w:rsid w:val="00DE0E9E"/>
    <w:rsid w:val="00DE100F"/>
    <w:rsid w:val="00DE1028"/>
    <w:rsid w:val="00DE11D4"/>
    <w:rsid w:val="00DE121D"/>
    <w:rsid w:val="00DE1294"/>
    <w:rsid w:val="00DE13EF"/>
    <w:rsid w:val="00DE1445"/>
    <w:rsid w:val="00DE14FC"/>
    <w:rsid w:val="00DE167F"/>
    <w:rsid w:val="00DE17D3"/>
    <w:rsid w:val="00DE1898"/>
    <w:rsid w:val="00DE18CD"/>
    <w:rsid w:val="00DE1910"/>
    <w:rsid w:val="00DE194C"/>
    <w:rsid w:val="00DE1A87"/>
    <w:rsid w:val="00DE1CC6"/>
    <w:rsid w:val="00DE1F67"/>
    <w:rsid w:val="00DE1F6C"/>
    <w:rsid w:val="00DE1F7E"/>
    <w:rsid w:val="00DE2010"/>
    <w:rsid w:val="00DE202C"/>
    <w:rsid w:val="00DE2096"/>
    <w:rsid w:val="00DE227B"/>
    <w:rsid w:val="00DE26CF"/>
    <w:rsid w:val="00DE28A6"/>
    <w:rsid w:val="00DE28FE"/>
    <w:rsid w:val="00DE2AD0"/>
    <w:rsid w:val="00DE2B82"/>
    <w:rsid w:val="00DE3151"/>
    <w:rsid w:val="00DE317D"/>
    <w:rsid w:val="00DE3399"/>
    <w:rsid w:val="00DE345B"/>
    <w:rsid w:val="00DE3484"/>
    <w:rsid w:val="00DE350B"/>
    <w:rsid w:val="00DE3515"/>
    <w:rsid w:val="00DE35D9"/>
    <w:rsid w:val="00DE3672"/>
    <w:rsid w:val="00DE3728"/>
    <w:rsid w:val="00DE3837"/>
    <w:rsid w:val="00DE397B"/>
    <w:rsid w:val="00DE3A51"/>
    <w:rsid w:val="00DE3C43"/>
    <w:rsid w:val="00DE3CDB"/>
    <w:rsid w:val="00DE3E17"/>
    <w:rsid w:val="00DE3E1E"/>
    <w:rsid w:val="00DE3F09"/>
    <w:rsid w:val="00DE3F5B"/>
    <w:rsid w:val="00DE3FAE"/>
    <w:rsid w:val="00DE4037"/>
    <w:rsid w:val="00DE415F"/>
    <w:rsid w:val="00DE4185"/>
    <w:rsid w:val="00DE4253"/>
    <w:rsid w:val="00DE42F4"/>
    <w:rsid w:val="00DE4338"/>
    <w:rsid w:val="00DE445C"/>
    <w:rsid w:val="00DE4520"/>
    <w:rsid w:val="00DE4527"/>
    <w:rsid w:val="00DE4555"/>
    <w:rsid w:val="00DE4684"/>
    <w:rsid w:val="00DE46CE"/>
    <w:rsid w:val="00DE46F8"/>
    <w:rsid w:val="00DE4727"/>
    <w:rsid w:val="00DE48AC"/>
    <w:rsid w:val="00DE4940"/>
    <w:rsid w:val="00DE4945"/>
    <w:rsid w:val="00DE4A03"/>
    <w:rsid w:val="00DE4B83"/>
    <w:rsid w:val="00DE4EB3"/>
    <w:rsid w:val="00DE5027"/>
    <w:rsid w:val="00DE5146"/>
    <w:rsid w:val="00DE525C"/>
    <w:rsid w:val="00DE528C"/>
    <w:rsid w:val="00DE528D"/>
    <w:rsid w:val="00DE529E"/>
    <w:rsid w:val="00DE5336"/>
    <w:rsid w:val="00DE5364"/>
    <w:rsid w:val="00DE5394"/>
    <w:rsid w:val="00DE54DF"/>
    <w:rsid w:val="00DE5654"/>
    <w:rsid w:val="00DE5675"/>
    <w:rsid w:val="00DE5694"/>
    <w:rsid w:val="00DE5776"/>
    <w:rsid w:val="00DE57E7"/>
    <w:rsid w:val="00DE5801"/>
    <w:rsid w:val="00DE58C0"/>
    <w:rsid w:val="00DE59B0"/>
    <w:rsid w:val="00DE5BE5"/>
    <w:rsid w:val="00DE610D"/>
    <w:rsid w:val="00DE6159"/>
    <w:rsid w:val="00DE6174"/>
    <w:rsid w:val="00DE65E5"/>
    <w:rsid w:val="00DE672E"/>
    <w:rsid w:val="00DE6787"/>
    <w:rsid w:val="00DE67D0"/>
    <w:rsid w:val="00DE6818"/>
    <w:rsid w:val="00DE69D8"/>
    <w:rsid w:val="00DE69DE"/>
    <w:rsid w:val="00DE6A3F"/>
    <w:rsid w:val="00DE6B4E"/>
    <w:rsid w:val="00DE6C6F"/>
    <w:rsid w:val="00DE6CF8"/>
    <w:rsid w:val="00DE6D01"/>
    <w:rsid w:val="00DE6DD0"/>
    <w:rsid w:val="00DE6E75"/>
    <w:rsid w:val="00DE6E98"/>
    <w:rsid w:val="00DE6EBE"/>
    <w:rsid w:val="00DE7234"/>
    <w:rsid w:val="00DE7296"/>
    <w:rsid w:val="00DE7459"/>
    <w:rsid w:val="00DE78E9"/>
    <w:rsid w:val="00DE7904"/>
    <w:rsid w:val="00DE79CB"/>
    <w:rsid w:val="00DE7C35"/>
    <w:rsid w:val="00DE7D4E"/>
    <w:rsid w:val="00DE7DD8"/>
    <w:rsid w:val="00DE7E0E"/>
    <w:rsid w:val="00DE7EF2"/>
    <w:rsid w:val="00DF027B"/>
    <w:rsid w:val="00DF04FB"/>
    <w:rsid w:val="00DF05B4"/>
    <w:rsid w:val="00DF062C"/>
    <w:rsid w:val="00DF0649"/>
    <w:rsid w:val="00DF0710"/>
    <w:rsid w:val="00DF0737"/>
    <w:rsid w:val="00DF0744"/>
    <w:rsid w:val="00DF0A1D"/>
    <w:rsid w:val="00DF0B42"/>
    <w:rsid w:val="00DF0BAF"/>
    <w:rsid w:val="00DF0CB4"/>
    <w:rsid w:val="00DF0ECA"/>
    <w:rsid w:val="00DF0ED6"/>
    <w:rsid w:val="00DF0F52"/>
    <w:rsid w:val="00DF1094"/>
    <w:rsid w:val="00DF10A2"/>
    <w:rsid w:val="00DF133C"/>
    <w:rsid w:val="00DF1381"/>
    <w:rsid w:val="00DF13FF"/>
    <w:rsid w:val="00DF14A2"/>
    <w:rsid w:val="00DF16C3"/>
    <w:rsid w:val="00DF1774"/>
    <w:rsid w:val="00DF1786"/>
    <w:rsid w:val="00DF1943"/>
    <w:rsid w:val="00DF1A65"/>
    <w:rsid w:val="00DF1A6F"/>
    <w:rsid w:val="00DF1A93"/>
    <w:rsid w:val="00DF1CDC"/>
    <w:rsid w:val="00DF1D4A"/>
    <w:rsid w:val="00DF1E36"/>
    <w:rsid w:val="00DF1E5E"/>
    <w:rsid w:val="00DF2074"/>
    <w:rsid w:val="00DF20C6"/>
    <w:rsid w:val="00DF2112"/>
    <w:rsid w:val="00DF2158"/>
    <w:rsid w:val="00DF231C"/>
    <w:rsid w:val="00DF24D2"/>
    <w:rsid w:val="00DF2608"/>
    <w:rsid w:val="00DF2670"/>
    <w:rsid w:val="00DF26A8"/>
    <w:rsid w:val="00DF27CB"/>
    <w:rsid w:val="00DF27D7"/>
    <w:rsid w:val="00DF2855"/>
    <w:rsid w:val="00DF29CD"/>
    <w:rsid w:val="00DF2D66"/>
    <w:rsid w:val="00DF3080"/>
    <w:rsid w:val="00DF30D2"/>
    <w:rsid w:val="00DF312D"/>
    <w:rsid w:val="00DF3291"/>
    <w:rsid w:val="00DF33D9"/>
    <w:rsid w:val="00DF3859"/>
    <w:rsid w:val="00DF38C3"/>
    <w:rsid w:val="00DF38F8"/>
    <w:rsid w:val="00DF397B"/>
    <w:rsid w:val="00DF3A8A"/>
    <w:rsid w:val="00DF3A9B"/>
    <w:rsid w:val="00DF3B3F"/>
    <w:rsid w:val="00DF3BE8"/>
    <w:rsid w:val="00DF3C67"/>
    <w:rsid w:val="00DF3CC2"/>
    <w:rsid w:val="00DF3F84"/>
    <w:rsid w:val="00DF40DF"/>
    <w:rsid w:val="00DF40ED"/>
    <w:rsid w:val="00DF4159"/>
    <w:rsid w:val="00DF4189"/>
    <w:rsid w:val="00DF43DD"/>
    <w:rsid w:val="00DF4414"/>
    <w:rsid w:val="00DF459B"/>
    <w:rsid w:val="00DF4671"/>
    <w:rsid w:val="00DF4752"/>
    <w:rsid w:val="00DF487A"/>
    <w:rsid w:val="00DF48B6"/>
    <w:rsid w:val="00DF49F7"/>
    <w:rsid w:val="00DF4A4F"/>
    <w:rsid w:val="00DF4B4D"/>
    <w:rsid w:val="00DF4B83"/>
    <w:rsid w:val="00DF4C97"/>
    <w:rsid w:val="00DF4CDD"/>
    <w:rsid w:val="00DF4F0E"/>
    <w:rsid w:val="00DF4FF6"/>
    <w:rsid w:val="00DF5029"/>
    <w:rsid w:val="00DF5147"/>
    <w:rsid w:val="00DF51C1"/>
    <w:rsid w:val="00DF53CA"/>
    <w:rsid w:val="00DF54C5"/>
    <w:rsid w:val="00DF55D5"/>
    <w:rsid w:val="00DF572D"/>
    <w:rsid w:val="00DF5799"/>
    <w:rsid w:val="00DF58B5"/>
    <w:rsid w:val="00DF5A35"/>
    <w:rsid w:val="00DF5ACF"/>
    <w:rsid w:val="00DF5AEC"/>
    <w:rsid w:val="00DF5B39"/>
    <w:rsid w:val="00DF5B7A"/>
    <w:rsid w:val="00DF5CA8"/>
    <w:rsid w:val="00DF5CBC"/>
    <w:rsid w:val="00DF5CC3"/>
    <w:rsid w:val="00DF5CC8"/>
    <w:rsid w:val="00DF5D2A"/>
    <w:rsid w:val="00DF601D"/>
    <w:rsid w:val="00DF6130"/>
    <w:rsid w:val="00DF6138"/>
    <w:rsid w:val="00DF635B"/>
    <w:rsid w:val="00DF640C"/>
    <w:rsid w:val="00DF64E1"/>
    <w:rsid w:val="00DF653F"/>
    <w:rsid w:val="00DF66BC"/>
    <w:rsid w:val="00DF671C"/>
    <w:rsid w:val="00DF67BD"/>
    <w:rsid w:val="00DF67DF"/>
    <w:rsid w:val="00DF68A2"/>
    <w:rsid w:val="00DF6908"/>
    <w:rsid w:val="00DF6967"/>
    <w:rsid w:val="00DF6A11"/>
    <w:rsid w:val="00DF6A8B"/>
    <w:rsid w:val="00DF6B39"/>
    <w:rsid w:val="00DF6B68"/>
    <w:rsid w:val="00DF6C40"/>
    <w:rsid w:val="00DF6C53"/>
    <w:rsid w:val="00DF6D13"/>
    <w:rsid w:val="00DF6E23"/>
    <w:rsid w:val="00DF6EB9"/>
    <w:rsid w:val="00DF6F4A"/>
    <w:rsid w:val="00DF7377"/>
    <w:rsid w:val="00DF747B"/>
    <w:rsid w:val="00DF7492"/>
    <w:rsid w:val="00DF774A"/>
    <w:rsid w:val="00DF78EF"/>
    <w:rsid w:val="00DF7915"/>
    <w:rsid w:val="00DF7A0D"/>
    <w:rsid w:val="00DF7A42"/>
    <w:rsid w:val="00DF7A93"/>
    <w:rsid w:val="00DF7C29"/>
    <w:rsid w:val="00DF7C90"/>
    <w:rsid w:val="00DF7DD2"/>
    <w:rsid w:val="00DF7E61"/>
    <w:rsid w:val="00DF7ECF"/>
    <w:rsid w:val="00DF7FAA"/>
    <w:rsid w:val="00E00115"/>
    <w:rsid w:val="00E0012D"/>
    <w:rsid w:val="00E00199"/>
    <w:rsid w:val="00E0021B"/>
    <w:rsid w:val="00E00288"/>
    <w:rsid w:val="00E0032C"/>
    <w:rsid w:val="00E0036F"/>
    <w:rsid w:val="00E00444"/>
    <w:rsid w:val="00E005AD"/>
    <w:rsid w:val="00E00600"/>
    <w:rsid w:val="00E00768"/>
    <w:rsid w:val="00E00953"/>
    <w:rsid w:val="00E0096A"/>
    <w:rsid w:val="00E009FE"/>
    <w:rsid w:val="00E00A0A"/>
    <w:rsid w:val="00E00CB1"/>
    <w:rsid w:val="00E00DBE"/>
    <w:rsid w:val="00E01069"/>
    <w:rsid w:val="00E01172"/>
    <w:rsid w:val="00E012F9"/>
    <w:rsid w:val="00E01341"/>
    <w:rsid w:val="00E013E6"/>
    <w:rsid w:val="00E01498"/>
    <w:rsid w:val="00E0158E"/>
    <w:rsid w:val="00E01676"/>
    <w:rsid w:val="00E01725"/>
    <w:rsid w:val="00E01A24"/>
    <w:rsid w:val="00E01B47"/>
    <w:rsid w:val="00E01B4D"/>
    <w:rsid w:val="00E01CE6"/>
    <w:rsid w:val="00E01DA2"/>
    <w:rsid w:val="00E01DDE"/>
    <w:rsid w:val="00E01E79"/>
    <w:rsid w:val="00E01E81"/>
    <w:rsid w:val="00E01F9F"/>
    <w:rsid w:val="00E020E1"/>
    <w:rsid w:val="00E02196"/>
    <w:rsid w:val="00E021A7"/>
    <w:rsid w:val="00E02735"/>
    <w:rsid w:val="00E027AA"/>
    <w:rsid w:val="00E02936"/>
    <w:rsid w:val="00E02994"/>
    <w:rsid w:val="00E02A0D"/>
    <w:rsid w:val="00E02A5B"/>
    <w:rsid w:val="00E02AAA"/>
    <w:rsid w:val="00E02C89"/>
    <w:rsid w:val="00E02CD8"/>
    <w:rsid w:val="00E02CE6"/>
    <w:rsid w:val="00E02D6B"/>
    <w:rsid w:val="00E02F32"/>
    <w:rsid w:val="00E02F99"/>
    <w:rsid w:val="00E0317F"/>
    <w:rsid w:val="00E031BB"/>
    <w:rsid w:val="00E0326D"/>
    <w:rsid w:val="00E032E9"/>
    <w:rsid w:val="00E03300"/>
    <w:rsid w:val="00E0356F"/>
    <w:rsid w:val="00E0369F"/>
    <w:rsid w:val="00E0380B"/>
    <w:rsid w:val="00E038AD"/>
    <w:rsid w:val="00E03B3A"/>
    <w:rsid w:val="00E03B62"/>
    <w:rsid w:val="00E03B8E"/>
    <w:rsid w:val="00E03C0F"/>
    <w:rsid w:val="00E03CB2"/>
    <w:rsid w:val="00E03E0B"/>
    <w:rsid w:val="00E03FFC"/>
    <w:rsid w:val="00E04049"/>
    <w:rsid w:val="00E04090"/>
    <w:rsid w:val="00E04137"/>
    <w:rsid w:val="00E04180"/>
    <w:rsid w:val="00E04410"/>
    <w:rsid w:val="00E044A5"/>
    <w:rsid w:val="00E0464A"/>
    <w:rsid w:val="00E04714"/>
    <w:rsid w:val="00E047F4"/>
    <w:rsid w:val="00E04925"/>
    <w:rsid w:val="00E04AF8"/>
    <w:rsid w:val="00E04B6D"/>
    <w:rsid w:val="00E04BC0"/>
    <w:rsid w:val="00E04C0D"/>
    <w:rsid w:val="00E04C94"/>
    <w:rsid w:val="00E04D92"/>
    <w:rsid w:val="00E04EB6"/>
    <w:rsid w:val="00E04F14"/>
    <w:rsid w:val="00E05315"/>
    <w:rsid w:val="00E0535D"/>
    <w:rsid w:val="00E053D0"/>
    <w:rsid w:val="00E055CF"/>
    <w:rsid w:val="00E0568B"/>
    <w:rsid w:val="00E05771"/>
    <w:rsid w:val="00E05A44"/>
    <w:rsid w:val="00E05AC6"/>
    <w:rsid w:val="00E05C43"/>
    <w:rsid w:val="00E05CB5"/>
    <w:rsid w:val="00E05FCB"/>
    <w:rsid w:val="00E0608C"/>
    <w:rsid w:val="00E060C8"/>
    <w:rsid w:val="00E061FA"/>
    <w:rsid w:val="00E06205"/>
    <w:rsid w:val="00E06267"/>
    <w:rsid w:val="00E066AA"/>
    <w:rsid w:val="00E067AD"/>
    <w:rsid w:val="00E067C8"/>
    <w:rsid w:val="00E06817"/>
    <w:rsid w:val="00E068BA"/>
    <w:rsid w:val="00E068E9"/>
    <w:rsid w:val="00E069B8"/>
    <w:rsid w:val="00E06AA0"/>
    <w:rsid w:val="00E06B3D"/>
    <w:rsid w:val="00E06E3E"/>
    <w:rsid w:val="00E06EBC"/>
    <w:rsid w:val="00E06FE1"/>
    <w:rsid w:val="00E06FF9"/>
    <w:rsid w:val="00E0703E"/>
    <w:rsid w:val="00E0704D"/>
    <w:rsid w:val="00E0705D"/>
    <w:rsid w:val="00E07118"/>
    <w:rsid w:val="00E071E8"/>
    <w:rsid w:val="00E071FA"/>
    <w:rsid w:val="00E072F3"/>
    <w:rsid w:val="00E07372"/>
    <w:rsid w:val="00E073A2"/>
    <w:rsid w:val="00E0740F"/>
    <w:rsid w:val="00E0754A"/>
    <w:rsid w:val="00E0761A"/>
    <w:rsid w:val="00E0779D"/>
    <w:rsid w:val="00E077B0"/>
    <w:rsid w:val="00E07872"/>
    <w:rsid w:val="00E079E7"/>
    <w:rsid w:val="00E07AEB"/>
    <w:rsid w:val="00E07C22"/>
    <w:rsid w:val="00E07C61"/>
    <w:rsid w:val="00E07D77"/>
    <w:rsid w:val="00E07D9F"/>
    <w:rsid w:val="00E07E06"/>
    <w:rsid w:val="00E07FF6"/>
    <w:rsid w:val="00E101D5"/>
    <w:rsid w:val="00E101F8"/>
    <w:rsid w:val="00E102F5"/>
    <w:rsid w:val="00E10331"/>
    <w:rsid w:val="00E1042E"/>
    <w:rsid w:val="00E1043B"/>
    <w:rsid w:val="00E104D2"/>
    <w:rsid w:val="00E104FE"/>
    <w:rsid w:val="00E10559"/>
    <w:rsid w:val="00E1079A"/>
    <w:rsid w:val="00E107CF"/>
    <w:rsid w:val="00E10951"/>
    <w:rsid w:val="00E10A3E"/>
    <w:rsid w:val="00E10D93"/>
    <w:rsid w:val="00E1105C"/>
    <w:rsid w:val="00E110E8"/>
    <w:rsid w:val="00E1114B"/>
    <w:rsid w:val="00E1125E"/>
    <w:rsid w:val="00E113B2"/>
    <w:rsid w:val="00E113C0"/>
    <w:rsid w:val="00E115B7"/>
    <w:rsid w:val="00E115D7"/>
    <w:rsid w:val="00E117E7"/>
    <w:rsid w:val="00E11AEC"/>
    <w:rsid w:val="00E11CA3"/>
    <w:rsid w:val="00E11E99"/>
    <w:rsid w:val="00E11F9E"/>
    <w:rsid w:val="00E11FA9"/>
    <w:rsid w:val="00E11FF0"/>
    <w:rsid w:val="00E12104"/>
    <w:rsid w:val="00E1219D"/>
    <w:rsid w:val="00E123D6"/>
    <w:rsid w:val="00E12478"/>
    <w:rsid w:val="00E125B7"/>
    <w:rsid w:val="00E12943"/>
    <w:rsid w:val="00E12A8F"/>
    <w:rsid w:val="00E12AB7"/>
    <w:rsid w:val="00E12B85"/>
    <w:rsid w:val="00E12BA7"/>
    <w:rsid w:val="00E12C03"/>
    <w:rsid w:val="00E12FA7"/>
    <w:rsid w:val="00E12FF6"/>
    <w:rsid w:val="00E1305F"/>
    <w:rsid w:val="00E13090"/>
    <w:rsid w:val="00E133FA"/>
    <w:rsid w:val="00E13436"/>
    <w:rsid w:val="00E134FC"/>
    <w:rsid w:val="00E13717"/>
    <w:rsid w:val="00E138FF"/>
    <w:rsid w:val="00E13A03"/>
    <w:rsid w:val="00E13A9F"/>
    <w:rsid w:val="00E13B23"/>
    <w:rsid w:val="00E13B9D"/>
    <w:rsid w:val="00E13BB7"/>
    <w:rsid w:val="00E13BBA"/>
    <w:rsid w:val="00E13CD5"/>
    <w:rsid w:val="00E13D7E"/>
    <w:rsid w:val="00E13DE9"/>
    <w:rsid w:val="00E13EAC"/>
    <w:rsid w:val="00E14002"/>
    <w:rsid w:val="00E1402A"/>
    <w:rsid w:val="00E1406E"/>
    <w:rsid w:val="00E14153"/>
    <w:rsid w:val="00E14313"/>
    <w:rsid w:val="00E1432E"/>
    <w:rsid w:val="00E1463C"/>
    <w:rsid w:val="00E146C5"/>
    <w:rsid w:val="00E146D2"/>
    <w:rsid w:val="00E1470A"/>
    <w:rsid w:val="00E147AE"/>
    <w:rsid w:val="00E147DE"/>
    <w:rsid w:val="00E148C3"/>
    <w:rsid w:val="00E14994"/>
    <w:rsid w:val="00E14E41"/>
    <w:rsid w:val="00E14ED6"/>
    <w:rsid w:val="00E14EE6"/>
    <w:rsid w:val="00E14F7E"/>
    <w:rsid w:val="00E150AD"/>
    <w:rsid w:val="00E150D1"/>
    <w:rsid w:val="00E151AA"/>
    <w:rsid w:val="00E15501"/>
    <w:rsid w:val="00E15554"/>
    <w:rsid w:val="00E155FD"/>
    <w:rsid w:val="00E1566A"/>
    <w:rsid w:val="00E15710"/>
    <w:rsid w:val="00E15814"/>
    <w:rsid w:val="00E15836"/>
    <w:rsid w:val="00E158E0"/>
    <w:rsid w:val="00E159A2"/>
    <w:rsid w:val="00E159F4"/>
    <w:rsid w:val="00E15A50"/>
    <w:rsid w:val="00E15CC0"/>
    <w:rsid w:val="00E15CDC"/>
    <w:rsid w:val="00E15D09"/>
    <w:rsid w:val="00E15D4F"/>
    <w:rsid w:val="00E15DA1"/>
    <w:rsid w:val="00E15DE0"/>
    <w:rsid w:val="00E15E9B"/>
    <w:rsid w:val="00E160E1"/>
    <w:rsid w:val="00E16175"/>
    <w:rsid w:val="00E1621F"/>
    <w:rsid w:val="00E162B0"/>
    <w:rsid w:val="00E164D3"/>
    <w:rsid w:val="00E165EF"/>
    <w:rsid w:val="00E166DB"/>
    <w:rsid w:val="00E1670B"/>
    <w:rsid w:val="00E1681D"/>
    <w:rsid w:val="00E16825"/>
    <w:rsid w:val="00E16851"/>
    <w:rsid w:val="00E168BF"/>
    <w:rsid w:val="00E168CD"/>
    <w:rsid w:val="00E16B4D"/>
    <w:rsid w:val="00E16BA6"/>
    <w:rsid w:val="00E16BFF"/>
    <w:rsid w:val="00E16C65"/>
    <w:rsid w:val="00E16CD6"/>
    <w:rsid w:val="00E16D49"/>
    <w:rsid w:val="00E16DD3"/>
    <w:rsid w:val="00E16E0F"/>
    <w:rsid w:val="00E17097"/>
    <w:rsid w:val="00E170FB"/>
    <w:rsid w:val="00E1730B"/>
    <w:rsid w:val="00E17393"/>
    <w:rsid w:val="00E1755E"/>
    <w:rsid w:val="00E176F2"/>
    <w:rsid w:val="00E17740"/>
    <w:rsid w:val="00E178B1"/>
    <w:rsid w:val="00E1797B"/>
    <w:rsid w:val="00E17BC3"/>
    <w:rsid w:val="00E17EFB"/>
    <w:rsid w:val="00E20199"/>
    <w:rsid w:val="00E20238"/>
    <w:rsid w:val="00E2026A"/>
    <w:rsid w:val="00E203F3"/>
    <w:rsid w:val="00E205FC"/>
    <w:rsid w:val="00E20700"/>
    <w:rsid w:val="00E2076C"/>
    <w:rsid w:val="00E20903"/>
    <w:rsid w:val="00E20914"/>
    <w:rsid w:val="00E20B06"/>
    <w:rsid w:val="00E20BA8"/>
    <w:rsid w:val="00E20E6E"/>
    <w:rsid w:val="00E20F1A"/>
    <w:rsid w:val="00E20FDE"/>
    <w:rsid w:val="00E21282"/>
    <w:rsid w:val="00E21324"/>
    <w:rsid w:val="00E215C6"/>
    <w:rsid w:val="00E21706"/>
    <w:rsid w:val="00E2178B"/>
    <w:rsid w:val="00E21866"/>
    <w:rsid w:val="00E21A63"/>
    <w:rsid w:val="00E21B3E"/>
    <w:rsid w:val="00E21C4E"/>
    <w:rsid w:val="00E21E4E"/>
    <w:rsid w:val="00E21EEA"/>
    <w:rsid w:val="00E22047"/>
    <w:rsid w:val="00E22174"/>
    <w:rsid w:val="00E22686"/>
    <w:rsid w:val="00E226A1"/>
    <w:rsid w:val="00E227CA"/>
    <w:rsid w:val="00E228D1"/>
    <w:rsid w:val="00E22A33"/>
    <w:rsid w:val="00E22B75"/>
    <w:rsid w:val="00E22B99"/>
    <w:rsid w:val="00E22BC0"/>
    <w:rsid w:val="00E22BD9"/>
    <w:rsid w:val="00E22BDE"/>
    <w:rsid w:val="00E22C04"/>
    <w:rsid w:val="00E22CE5"/>
    <w:rsid w:val="00E22CED"/>
    <w:rsid w:val="00E2302C"/>
    <w:rsid w:val="00E2303C"/>
    <w:rsid w:val="00E23129"/>
    <w:rsid w:val="00E23673"/>
    <w:rsid w:val="00E238BD"/>
    <w:rsid w:val="00E23A43"/>
    <w:rsid w:val="00E23EBE"/>
    <w:rsid w:val="00E24067"/>
    <w:rsid w:val="00E24697"/>
    <w:rsid w:val="00E246A1"/>
    <w:rsid w:val="00E24734"/>
    <w:rsid w:val="00E247F6"/>
    <w:rsid w:val="00E24810"/>
    <w:rsid w:val="00E24840"/>
    <w:rsid w:val="00E248C7"/>
    <w:rsid w:val="00E248E9"/>
    <w:rsid w:val="00E249E5"/>
    <w:rsid w:val="00E24B0E"/>
    <w:rsid w:val="00E24B36"/>
    <w:rsid w:val="00E24CC6"/>
    <w:rsid w:val="00E24CCF"/>
    <w:rsid w:val="00E24CEA"/>
    <w:rsid w:val="00E24DBB"/>
    <w:rsid w:val="00E24E58"/>
    <w:rsid w:val="00E2500E"/>
    <w:rsid w:val="00E25069"/>
    <w:rsid w:val="00E251BA"/>
    <w:rsid w:val="00E25272"/>
    <w:rsid w:val="00E25319"/>
    <w:rsid w:val="00E253E1"/>
    <w:rsid w:val="00E254A2"/>
    <w:rsid w:val="00E25511"/>
    <w:rsid w:val="00E25517"/>
    <w:rsid w:val="00E2555A"/>
    <w:rsid w:val="00E25563"/>
    <w:rsid w:val="00E25748"/>
    <w:rsid w:val="00E25D49"/>
    <w:rsid w:val="00E25DC3"/>
    <w:rsid w:val="00E25ECC"/>
    <w:rsid w:val="00E26117"/>
    <w:rsid w:val="00E262B3"/>
    <w:rsid w:val="00E262C8"/>
    <w:rsid w:val="00E263C6"/>
    <w:rsid w:val="00E265B5"/>
    <w:rsid w:val="00E267BE"/>
    <w:rsid w:val="00E268EB"/>
    <w:rsid w:val="00E26B1C"/>
    <w:rsid w:val="00E26BC4"/>
    <w:rsid w:val="00E26C34"/>
    <w:rsid w:val="00E26DEF"/>
    <w:rsid w:val="00E26DF6"/>
    <w:rsid w:val="00E26FA2"/>
    <w:rsid w:val="00E26FD9"/>
    <w:rsid w:val="00E27107"/>
    <w:rsid w:val="00E27142"/>
    <w:rsid w:val="00E272D5"/>
    <w:rsid w:val="00E27341"/>
    <w:rsid w:val="00E273B5"/>
    <w:rsid w:val="00E27463"/>
    <w:rsid w:val="00E274CC"/>
    <w:rsid w:val="00E274DF"/>
    <w:rsid w:val="00E27512"/>
    <w:rsid w:val="00E275AB"/>
    <w:rsid w:val="00E275AC"/>
    <w:rsid w:val="00E2764F"/>
    <w:rsid w:val="00E27982"/>
    <w:rsid w:val="00E27B04"/>
    <w:rsid w:val="00E27B19"/>
    <w:rsid w:val="00E27B41"/>
    <w:rsid w:val="00E27C50"/>
    <w:rsid w:val="00E27D07"/>
    <w:rsid w:val="00E27D0D"/>
    <w:rsid w:val="00E27FF9"/>
    <w:rsid w:val="00E300BF"/>
    <w:rsid w:val="00E301BA"/>
    <w:rsid w:val="00E301BF"/>
    <w:rsid w:val="00E30379"/>
    <w:rsid w:val="00E30745"/>
    <w:rsid w:val="00E30816"/>
    <w:rsid w:val="00E308C1"/>
    <w:rsid w:val="00E30944"/>
    <w:rsid w:val="00E30953"/>
    <w:rsid w:val="00E30967"/>
    <w:rsid w:val="00E30A2A"/>
    <w:rsid w:val="00E30A5C"/>
    <w:rsid w:val="00E30AF3"/>
    <w:rsid w:val="00E30B3C"/>
    <w:rsid w:val="00E30BFA"/>
    <w:rsid w:val="00E30CB1"/>
    <w:rsid w:val="00E30E53"/>
    <w:rsid w:val="00E30F0A"/>
    <w:rsid w:val="00E310B7"/>
    <w:rsid w:val="00E31368"/>
    <w:rsid w:val="00E313D2"/>
    <w:rsid w:val="00E31460"/>
    <w:rsid w:val="00E314F3"/>
    <w:rsid w:val="00E31588"/>
    <w:rsid w:val="00E315B9"/>
    <w:rsid w:val="00E31692"/>
    <w:rsid w:val="00E3169B"/>
    <w:rsid w:val="00E317A6"/>
    <w:rsid w:val="00E318B5"/>
    <w:rsid w:val="00E31ACA"/>
    <w:rsid w:val="00E31B82"/>
    <w:rsid w:val="00E31C0E"/>
    <w:rsid w:val="00E31C86"/>
    <w:rsid w:val="00E31D0C"/>
    <w:rsid w:val="00E31D27"/>
    <w:rsid w:val="00E31EEC"/>
    <w:rsid w:val="00E3209E"/>
    <w:rsid w:val="00E320F8"/>
    <w:rsid w:val="00E3211E"/>
    <w:rsid w:val="00E32174"/>
    <w:rsid w:val="00E32292"/>
    <w:rsid w:val="00E32296"/>
    <w:rsid w:val="00E322EF"/>
    <w:rsid w:val="00E3238C"/>
    <w:rsid w:val="00E3240D"/>
    <w:rsid w:val="00E3243A"/>
    <w:rsid w:val="00E326D6"/>
    <w:rsid w:val="00E32977"/>
    <w:rsid w:val="00E32ABA"/>
    <w:rsid w:val="00E32CD2"/>
    <w:rsid w:val="00E33136"/>
    <w:rsid w:val="00E3313B"/>
    <w:rsid w:val="00E33174"/>
    <w:rsid w:val="00E33201"/>
    <w:rsid w:val="00E3321F"/>
    <w:rsid w:val="00E3325F"/>
    <w:rsid w:val="00E332E0"/>
    <w:rsid w:val="00E332F3"/>
    <w:rsid w:val="00E33319"/>
    <w:rsid w:val="00E33363"/>
    <w:rsid w:val="00E334D3"/>
    <w:rsid w:val="00E3357F"/>
    <w:rsid w:val="00E335F6"/>
    <w:rsid w:val="00E33AD6"/>
    <w:rsid w:val="00E33D81"/>
    <w:rsid w:val="00E34066"/>
    <w:rsid w:val="00E343D4"/>
    <w:rsid w:val="00E34551"/>
    <w:rsid w:val="00E34652"/>
    <w:rsid w:val="00E34746"/>
    <w:rsid w:val="00E34919"/>
    <w:rsid w:val="00E3492A"/>
    <w:rsid w:val="00E349D3"/>
    <w:rsid w:val="00E34B5E"/>
    <w:rsid w:val="00E34BC6"/>
    <w:rsid w:val="00E34C9A"/>
    <w:rsid w:val="00E34CFE"/>
    <w:rsid w:val="00E34E48"/>
    <w:rsid w:val="00E34E4A"/>
    <w:rsid w:val="00E34F51"/>
    <w:rsid w:val="00E35049"/>
    <w:rsid w:val="00E352B4"/>
    <w:rsid w:val="00E3530A"/>
    <w:rsid w:val="00E3545C"/>
    <w:rsid w:val="00E3563A"/>
    <w:rsid w:val="00E357FE"/>
    <w:rsid w:val="00E357FF"/>
    <w:rsid w:val="00E35826"/>
    <w:rsid w:val="00E3588B"/>
    <w:rsid w:val="00E3589C"/>
    <w:rsid w:val="00E35ADE"/>
    <w:rsid w:val="00E35CC8"/>
    <w:rsid w:val="00E35D3B"/>
    <w:rsid w:val="00E35ED8"/>
    <w:rsid w:val="00E35FC0"/>
    <w:rsid w:val="00E3629F"/>
    <w:rsid w:val="00E362EC"/>
    <w:rsid w:val="00E36318"/>
    <w:rsid w:val="00E36570"/>
    <w:rsid w:val="00E36588"/>
    <w:rsid w:val="00E36754"/>
    <w:rsid w:val="00E36B9A"/>
    <w:rsid w:val="00E36DBE"/>
    <w:rsid w:val="00E36EA5"/>
    <w:rsid w:val="00E36EC8"/>
    <w:rsid w:val="00E36ED9"/>
    <w:rsid w:val="00E36FB8"/>
    <w:rsid w:val="00E370E3"/>
    <w:rsid w:val="00E3710C"/>
    <w:rsid w:val="00E3740B"/>
    <w:rsid w:val="00E37496"/>
    <w:rsid w:val="00E3757F"/>
    <w:rsid w:val="00E3759E"/>
    <w:rsid w:val="00E37821"/>
    <w:rsid w:val="00E37981"/>
    <w:rsid w:val="00E37A51"/>
    <w:rsid w:val="00E37B86"/>
    <w:rsid w:val="00E37B91"/>
    <w:rsid w:val="00E37BAF"/>
    <w:rsid w:val="00E37C63"/>
    <w:rsid w:val="00E37FEE"/>
    <w:rsid w:val="00E40091"/>
    <w:rsid w:val="00E400BB"/>
    <w:rsid w:val="00E401B0"/>
    <w:rsid w:val="00E401E3"/>
    <w:rsid w:val="00E401EC"/>
    <w:rsid w:val="00E4042E"/>
    <w:rsid w:val="00E405E4"/>
    <w:rsid w:val="00E4072D"/>
    <w:rsid w:val="00E40737"/>
    <w:rsid w:val="00E40758"/>
    <w:rsid w:val="00E40762"/>
    <w:rsid w:val="00E40A4F"/>
    <w:rsid w:val="00E40A64"/>
    <w:rsid w:val="00E40A80"/>
    <w:rsid w:val="00E40A84"/>
    <w:rsid w:val="00E40B69"/>
    <w:rsid w:val="00E40D65"/>
    <w:rsid w:val="00E40DBC"/>
    <w:rsid w:val="00E4102A"/>
    <w:rsid w:val="00E41087"/>
    <w:rsid w:val="00E410AE"/>
    <w:rsid w:val="00E410FC"/>
    <w:rsid w:val="00E41131"/>
    <w:rsid w:val="00E411EE"/>
    <w:rsid w:val="00E4138F"/>
    <w:rsid w:val="00E41409"/>
    <w:rsid w:val="00E41520"/>
    <w:rsid w:val="00E4153D"/>
    <w:rsid w:val="00E4160A"/>
    <w:rsid w:val="00E41642"/>
    <w:rsid w:val="00E417B6"/>
    <w:rsid w:val="00E41902"/>
    <w:rsid w:val="00E41923"/>
    <w:rsid w:val="00E41A96"/>
    <w:rsid w:val="00E41B63"/>
    <w:rsid w:val="00E41C1B"/>
    <w:rsid w:val="00E41C5E"/>
    <w:rsid w:val="00E41D3D"/>
    <w:rsid w:val="00E41D7D"/>
    <w:rsid w:val="00E41ECA"/>
    <w:rsid w:val="00E42077"/>
    <w:rsid w:val="00E42217"/>
    <w:rsid w:val="00E42322"/>
    <w:rsid w:val="00E42361"/>
    <w:rsid w:val="00E4241B"/>
    <w:rsid w:val="00E4251B"/>
    <w:rsid w:val="00E42701"/>
    <w:rsid w:val="00E42948"/>
    <w:rsid w:val="00E42982"/>
    <w:rsid w:val="00E429B4"/>
    <w:rsid w:val="00E42A60"/>
    <w:rsid w:val="00E42B1F"/>
    <w:rsid w:val="00E42D94"/>
    <w:rsid w:val="00E42E23"/>
    <w:rsid w:val="00E42ED9"/>
    <w:rsid w:val="00E42F60"/>
    <w:rsid w:val="00E4315E"/>
    <w:rsid w:val="00E432B8"/>
    <w:rsid w:val="00E4342C"/>
    <w:rsid w:val="00E4345D"/>
    <w:rsid w:val="00E43592"/>
    <w:rsid w:val="00E435CF"/>
    <w:rsid w:val="00E435DB"/>
    <w:rsid w:val="00E43670"/>
    <w:rsid w:val="00E43727"/>
    <w:rsid w:val="00E437AE"/>
    <w:rsid w:val="00E437CD"/>
    <w:rsid w:val="00E438F4"/>
    <w:rsid w:val="00E4393C"/>
    <w:rsid w:val="00E439C5"/>
    <w:rsid w:val="00E43A8C"/>
    <w:rsid w:val="00E43B05"/>
    <w:rsid w:val="00E43B22"/>
    <w:rsid w:val="00E43C20"/>
    <w:rsid w:val="00E43DE6"/>
    <w:rsid w:val="00E43F31"/>
    <w:rsid w:val="00E43F73"/>
    <w:rsid w:val="00E43F76"/>
    <w:rsid w:val="00E442F6"/>
    <w:rsid w:val="00E4449E"/>
    <w:rsid w:val="00E44546"/>
    <w:rsid w:val="00E4460C"/>
    <w:rsid w:val="00E44665"/>
    <w:rsid w:val="00E44667"/>
    <w:rsid w:val="00E44769"/>
    <w:rsid w:val="00E44931"/>
    <w:rsid w:val="00E44984"/>
    <w:rsid w:val="00E44B13"/>
    <w:rsid w:val="00E44F7A"/>
    <w:rsid w:val="00E450B0"/>
    <w:rsid w:val="00E45127"/>
    <w:rsid w:val="00E45259"/>
    <w:rsid w:val="00E4547D"/>
    <w:rsid w:val="00E455A0"/>
    <w:rsid w:val="00E455C0"/>
    <w:rsid w:val="00E456CE"/>
    <w:rsid w:val="00E458C1"/>
    <w:rsid w:val="00E45917"/>
    <w:rsid w:val="00E4597A"/>
    <w:rsid w:val="00E45BA0"/>
    <w:rsid w:val="00E45BAC"/>
    <w:rsid w:val="00E45E08"/>
    <w:rsid w:val="00E45E23"/>
    <w:rsid w:val="00E45E45"/>
    <w:rsid w:val="00E45F09"/>
    <w:rsid w:val="00E45F2C"/>
    <w:rsid w:val="00E45F9B"/>
    <w:rsid w:val="00E45FF9"/>
    <w:rsid w:val="00E46039"/>
    <w:rsid w:val="00E4604B"/>
    <w:rsid w:val="00E460CA"/>
    <w:rsid w:val="00E46157"/>
    <w:rsid w:val="00E4632A"/>
    <w:rsid w:val="00E46469"/>
    <w:rsid w:val="00E46482"/>
    <w:rsid w:val="00E46700"/>
    <w:rsid w:val="00E468D3"/>
    <w:rsid w:val="00E46BAC"/>
    <w:rsid w:val="00E46CB4"/>
    <w:rsid w:val="00E46D12"/>
    <w:rsid w:val="00E46FE0"/>
    <w:rsid w:val="00E47054"/>
    <w:rsid w:val="00E47057"/>
    <w:rsid w:val="00E470DE"/>
    <w:rsid w:val="00E47100"/>
    <w:rsid w:val="00E471B4"/>
    <w:rsid w:val="00E4726F"/>
    <w:rsid w:val="00E4748C"/>
    <w:rsid w:val="00E475E9"/>
    <w:rsid w:val="00E47721"/>
    <w:rsid w:val="00E478A5"/>
    <w:rsid w:val="00E478B3"/>
    <w:rsid w:val="00E47920"/>
    <w:rsid w:val="00E47992"/>
    <w:rsid w:val="00E47996"/>
    <w:rsid w:val="00E47AC9"/>
    <w:rsid w:val="00E47B8A"/>
    <w:rsid w:val="00E47C20"/>
    <w:rsid w:val="00E47C34"/>
    <w:rsid w:val="00E47EFE"/>
    <w:rsid w:val="00E5003D"/>
    <w:rsid w:val="00E5017E"/>
    <w:rsid w:val="00E50245"/>
    <w:rsid w:val="00E502D4"/>
    <w:rsid w:val="00E50344"/>
    <w:rsid w:val="00E504F2"/>
    <w:rsid w:val="00E50598"/>
    <w:rsid w:val="00E507B5"/>
    <w:rsid w:val="00E507CD"/>
    <w:rsid w:val="00E50AAC"/>
    <w:rsid w:val="00E50B02"/>
    <w:rsid w:val="00E50B72"/>
    <w:rsid w:val="00E50E14"/>
    <w:rsid w:val="00E50F20"/>
    <w:rsid w:val="00E50FB9"/>
    <w:rsid w:val="00E51130"/>
    <w:rsid w:val="00E5144F"/>
    <w:rsid w:val="00E515C4"/>
    <w:rsid w:val="00E51702"/>
    <w:rsid w:val="00E51826"/>
    <w:rsid w:val="00E5188C"/>
    <w:rsid w:val="00E51A2A"/>
    <w:rsid w:val="00E51A8B"/>
    <w:rsid w:val="00E51E20"/>
    <w:rsid w:val="00E51FA0"/>
    <w:rsid w:val="00E52056"/>
    <w:rsid w:val="00E52128"/>
    <w:rsid w:val="00E52130"/>
    <w:rsid w:val="00E521B5"/>
    <w:rsid w:val="00E5227E"/>
    <w:rsid w:val="00E522F2"/>
    <w:rsid w:val="00E523D1"/>
    <w:rsid w:val="00E527DD"/>
    <w:rsid w:val="00E5280E"/>
    <w:rsid w:val="00E5286F"/>
    <w:rsid w:val="00E52990"/>
    <w:rsid w:val="00E529BD"/>
    <w:rsid w:val="00E52B5B"/>
    <w:rsid w:val="00E52B95"/>
    <w:rsid w:val="00E52C72"/>
    <w:rsid w:val="00E52D0E"/>
    <w:rsid w:val="00E52DBC"/>
    <w:rsid w:val="00E52DD8"/>
    <w:rsid w:val="00E52E0D"/>
    <w:rsid w:val="00E534ED"/>
    <w:rsid w:val="00E53525"/>
    <w:rsid w:val="00E53626"/>
    <w:rsid w:val="00E53653"/>
    <w:rsid w:val="00E537A3"/>
    <w:rsid w:val="00E538A1"/>
    <w:rsid w:val="00E53959"/>
    <w:rsid w:val="00E539B9"/>
    <w:rsid w:val="00E53B8E"/>
    <w:rsid w:val="00E53D0B"/>
    <w:rsid w:val="00E53DC2"/>
    <w:rsid w:val="00E53EFB"/>
    <w:rsid w:val="00E53EFE"/>
    <w:rsid w:val="00E53FBE"/>
    <w:rsid w:val="00E53FCF"/>
    <w:rsid w:val="00E5409F"/>
    <w:rsid w:val="00E54106"/>
    <w:rsid w:val="00E541DB"/>
    <w:rsid w:val="00E54266"/>
    <w:rsid w:val="00E542A0"/>
    <w:rsid w:val="00E543B8"/>
    <w:rsid w:val="00E547CB"/>
    <w:rsid w:val="00E548BD"/>
    <w:rsid w:val="00E54987"/>
    <w:rsid w:val="00E54B63"/>
    <w:rsid w:val="00E54BA3"/>
    <w:rsid w:val="00E54C10"/>
    <w:rsid w:val="00E54C87"/>
    <w:rsid w:val="00E54DAE"/>
    <w:rsid w:val="00E54DAF"/>
    <w:rsid w:val="00E54DD7"/>
    <w:rsid w:val="00E54E58"/>
    <w:rsid w:val="00E54EC3"/>
    <w:rsid w:val="00E54ECC"/>
    <w:rsid w:val="00E54FE9"/>
    <w:rsid w:val="00E550B9"/>
    <w:rsid w:val="00E551B9"/>
    <w:rsid w:val="00E5524F"/>
    <w:rsid w:val="00E552F2"/>
    <w:rsid w:val="00E55399"/>
    <w:rsid w:val="00E55479"/>
    <w:rsid w:val="00E557AA"/>
    <w:rsid w:val="00E558A0"/>
    <w:rsid w:val="00E55936"/>
    <w:rsid w:val="00E55ACA"/>
    <w:rsid w:val="00E55B4A"/>
    <w:rsid w:val="00E55B4F"/>
    <w:rsid w:val="00E55E1B"/>
    <w:rsid w:val="00E55E2D"/>
    <w:rsid w:val="00E55ED4"/>
    <w:rsid w:val="00E56213"/>
    <w:rsid w:val="00E56217"/>
    <w:rsid w:val="00E5622F"/>
    <w:rsid w:val="00E563BE"/>
    <w:rsid w:val="00E563C6"/>
    <w:rsid w:val="00E56583"/>
    <w:rsid w:val="00E565B5"/>
    <w:rsid w:val="00E56642"/>
    <w:rsid w:val="00E5665B"/>
    <w:rsid w:val="00E5666D"/>
    <w:rsid w:val="00E566AF"/>
    <w:rsid w:val="00E567DC"/>
    <w:rsid w:val="00E568C8"/>
    <w:rsid w:val="00E56968"/>
    <w:rsid w:val="00E56A78"/>
    <w:rsid w:val="00E56ACE"/>
    <w:rsid w:val="00E56BC1"/>
    <w:rsid w:val="00E56BC5"/>
    <w:rsid w:val="00E56BFA"/>
    <w:rsid w:val="00E56D4D"/>
    <w:rsid w:val="00E56D77"/>
    <w:rsid w:val="00E56E47"/>
    <w:rsid w:val="00E570B7"/>
    <w:rsid w:val="00E570C6"/>
    <w:rsid w:val="00E57279"/>
    <w:rsid w:val="00E574AC"/>
    <w:rsid w:val="00E5760D"/>
    <w:rsid w:val="00E577EB"/>
    <w:rsid w:val="00E5787E"/>
    <w:rsid w:val="00E57964"/>
    <w:rsid w:val="00E57B19"/>
    <w:rsid w:val="00E57B43"/>
    <w:rsid w:val="00E57C56"/>
    <w:rsid w:val="00E57E0C"/>
    <w:rsid w:val="00E57E9C"/>
    <w:rsid w:val="00E57EA6"/>
    <w:rsid w:val="00E600C8"/>
    <w:rsid w:val="00E60169"/>
    <w:rsid w:val="00E6029E"/>
    <w:rsid w:val="00E603DC"/>
    <w:rsid w:val="00E6042D"/>
    <w:rsid w:val="00E60539"/>
    <w:rsid w:val="00E6054D"/>
    <w:rsid w:val="00E6059B"/>
    <w:rsid w:val="00E6072B"/>
    <w:rsid w:val="00E607EF"/>
    <w:rsid w:val="00E607F2"/>
    <w:rsid w:val="00E60913"/>
    <w:rsid w:val="00E60A0C"/>
    <w:rsid w:val="00E60A7F"/>
    <w:rsid w:val="00E60ABD"/>
    <w:rsid w:val="00E60D15"/>
    <w:rsid w:val="00E60F16"/>
    <w:rsid w:val="00E61340"/>
    <w:rsid w:val="00E613EF"/>
    <w:rsid w:val="00E61452"/>
    <w:rsid w:val="00E61479"/>
    <w:rsid w:val="00E615DE"/>
    <w:rsid w:val="00E616A7"/>
    <w:rsid w:val="00E61738"/>
    <w:rsid w:val="00E61786"/>
    <w:rsid w:val="00E6188E"/>
    <w:rsid w:val="00E61938"/>
    <w:rsid w:val="00E61968"/>
    <w:rsid w:val="00E619CF"/>
    <w:rsid w:val="00E61C7E"/>
    <w:rsid w:val="00E61D0C"/>
    <w:rsid w:val="00E61DE4"/>
    <w:rsid w:val="00E61FD5"/>
    <w:rsid w:val="00E62207"/>
    <w:rsid w:val="00E6248F"/>
    <w:rsid w:val="00E62541"/>
    <w:rsid w:val="00E62594"/>
    <w:rsid w:val="00E62915"/>
    <w:rsid w:val="00E629C7"/>
    <w:rsid w:val="00E62A4D"/>
    <w:rsid w:val="00E62A82"/>
    <w:rsid w:val="00E62CEC"/>
    <w:rsid w:val="00E62E20"/>
    <w:rsid w:val="00E62EDC"/>
    <w:rsid w:val="00E62F6F"/>
    <w:rsid w:val="00E63134"/>
    <w:rsid w:val="00E6314A"/>
    <w:rsid w:val="00E6328E"/>
    <w:rsid w:val="00E632D3"/>
    <w:rsid w:val="00E63334"/>
    <w:rsid w:val="00E63360"/>
    <w:rsid w:val="00E634ED"/>
    <w:rsid w:val="00E635B5"/>
    <w:rsid w:val="00E63837"/>
    <w:rsid w:val="00E63855"/>
    <w:rsid w:val="00E63981"/>
    <w:rsid w:val="00E63B48"/>
    <w:rsid w:val="00E63D25"/>
    <w:rsid w:val="00E63FDC"/>
    <w:rsid w:val="00E63FE1"/>
    <w:rsid w:val="00E6415F"/>
    <w:rsid w:val="00E64306"/>
    <w:rsid w:val="00E6459A"/>
    <w:rsid w:val="00E6463F"/>
    <w:rsid w:val="00E64659"/>
    <w:rsid w:val="00E64817"/>
    <w:rsid w:val="00E64985"/>
    <w:rsid w:val="00E649AE"/>
    <w:rsid w:val="00E64A5A"/>
    <w:rsid w:val="00E64AC5"/>
    <w:rsid w:val="00E64AE7"/>
    <w:rsid w:val="00E64BCA"/>
    <w:rsid w:val="00E64CF9"/>
    <w:rsid w:val="00E64DDF"/>
    <w:rsid w:val="00E64EA3"/>
    <w:rsid w:val="00E653B5"/>
    <w:rsid w:val="00E655F1"/>
    <w:rsid w:val="00E65632"/>
    <w:rsid w:val="00E656E7"/>
    <w:rsid w:val="00E6578E"/>
    <w:rsid w:val="00E658B5"/>
    <w:rsid w:val="00E6598A"/>
    <w:rsid w:val="00E659B3"/>
    <w:rsid w:val="00E659FA"/>
    <w:rsid w:val="00E65A05"/>
    <w:rsid w:val="00E65C4E"/>
    <w:rsid w:val="00E65DDC"/>
    <w:rsid w:val="00E65E1E"/>
    <w:rsid w:val="00E6618F"/>
    <w:rsid w:val="00E66237"/>
    <w:rsid w:val="00E662D4"/>
    <w:rsid w:val="00E664AA"/>
    <w:rsid w:val="00E66510"/>
    <w:rsid w:val="00E66512"/>
    <w:rsid w:val="00E66AC3"/>
    <w:rsid w:val="00E66AFE"/>
    <w:rsid w:val="00E66B1D"/>
    <w:rsid w:val="00E66B23"/>
    <w:rsid w:val="00E66B9B"/>
    <w:rsid w:val="00E66E6F"/>
    <w:rsid w:val="00E66E8F"/>
    <w:rsid w:val="00E66E90"/>
    <w:rsid w:val="00E66FB9"/>
    <w:rsid w:val="00E66FE5"/>
    <w:rsid w:val="00E67086"/>
    <w:rsid w:val="00E6710D"/>
    <w:rsid w:val="00E672D9"/>
    <w:rsid w:val="00E67457"/>
    <w:rsid w:val="00E67506"/>
    <w:rsid w:val="00E67575"/>
    <w:rsid w:val="00E675F7"/>
    <w:rsid w:val="00E67616"/>
    <w:rsid w:val="00E67646"/>
    <w:rsid w:val="00E67773"/>
    <w:rsid w:val="00E67AB8"/>
    <w:rsid w:val="00E67C45"/>
    <w:rsid w:val="00E67CB5"/>
    <w:rsid w:val="00E67E2E"/>
    <w:rsid w:val="00E67E81"/>
    <w:rsid w:val="00E67EF4"/>
    <w:rsid w:val="00E67F1A"/>
    <w:rsid w:val="00E67FD4"/>
    <w:rsid w:val="00E700A6"/>
    <w:rsid w:val="00E70106"/>
    <w:rsid w:val="00E70328"/>
    <w:rsid w:val="00E70430"/>
    <w:rsid w:val="00E70535"/>
    <w:rsid w:val="00E7077C"/>
    <w:rsid w:val="00E707E6"/>
    <w:rsid w:val="00E70B7E"/>
    <w:rsid w:val="00E70D98"/>
    <w:rsid w:val="00E70F06"/>
    <w:rsid w:val="00E71028"/>
    <w:rsid w:val="00E712D2"/>
    <w:rsid w:val="00E71350"/>
    <w:rsid w:val="00E71489"/>
    <w:rsid w:val="00E71551"/>
    <w:rsid w:val="00E71705"/>
    <w:rsid w:val="00E7175A"/>
    <w:rsid w:val="00E71776"/>
    <w:rsid w:val="00E717BF"/>
    <w:rsid w:val="00E7190A"/>
    <w:rsid w:val="00E7196A"/>
    <w:rsid w:val="00E71B1A"/>
    <w:rsid w:val="00E71BA5"/>
    <w:rsid w:val="00E71CF4"/>
    <w:rsid w:val="00E71DCB"/>
    <w:rsid w:val="00E71E63"/>
    <w:rsid w:val="00E71F5E"/>
    <w:rsid w:val="00E71F66"/>
    <w:rsid w:val="00E72027"/>
    <w:rsid w:val="00E72071"/>
    <w:rsid w:val="00E7216C"/>
    <w:rsid w:val="00E721E6"/>
    <w:rsid w:val="00E72207"/>
    <w:rsid w:val="00E7227C"/>
    <w:rsid w:val="00E723A3"/>
    <w:rsid w:val="00E724AE"/>
    <w:rsid w:val="00E7250F"/>
    <w:rsid w:val="00E7273A"/>
    <w:rsid w:val="00E72930"/>
    <w:rsid w:val="00E729ED"/>
    <w:rsid w:val="00E72B4B"/>
    <w:rsid w:val="00E72C38"/>
    <w:rsid w:val="00E72D6D"/>
    <w:rsid w:val="00E72E5A"/>
    <w:rsid w:val="00E72F7B"/>
    <w:rsid w:val="00E731A5"/>
    <w:rsid w:val="00E7325C"/>
    <w:rsid w:val="00E732CB"/>
    <w:rsid w:val="00E733DF"/>
    <w:rsid w:val="00E7345B"/>
    <w:rsid w:val="00E735DF"/>
    <w:rsid w:val="00E736E1"/>
    <w:rsid w:val="00E7378A"/>
    <w:rsid w:val="00E73814"/>
    <w:rsid w:val="00E73B37"/>
    <w:rsid w:val="00E73B59"/>
    <w:rsid w:val="00E73BD0"/>
    <w:rsid w:val="00E73F23"/>
    <w:rsid w:val="00E73FEF"/>
    <w:rsid w:val="00E74041"/>
    <w:rsid w:val="00E742CC"/>
    <w:rsid w:val="00E742D7"/>
    <w:rsid w:val="00E743A1"/>
    <w:rsid w:val="00E74472"/>
    <w:rsid w:val="00E74540"/>
    <w:rsid w:val="00E745A7"/>
    <w:rsid w:val="00E7467A"/>
    <w:rsid w:val="00E746B2"/>
    <w:rsid w:val="00E7471D"/>
    <w:rsid w:val="00E7476A"/>
    <w:rsid w:val="00E74796"/>
    <w:rsid w:val="00E74955"/>
    <w:rsid w:val="00E74AE3"/>
    <w:rsid w:val="00E74B0A"/>
    <w:rsid w:val="00E74B92"/>
    <w:rsid w:val="00E74B94"/>
    <w:rsid w:val="00E74D2C"/>
    <w:rsid w:val="00E74E79"/>
    <w:rsid w:val="00E750D0"/>
    <w:rsid w:val="00E75125"/>
    <w:rsid w:val="00E75238"/>
    <w:rsid w:val="00E752A4"/>
    <w:rsid w:val="00E7549B"/>
    <w:rsid w:val="00E75541"/>
    <w:rsid w:val="00E7561F"/>
    <w:rsid w:val="00E757A0"/>
    <w:rsid w:val="00E758C4"/>
    <w:rsid w:val="00E75B0C"/>
    <w:rsid w:val="00E75B32"/>
    <w:rsid w:val="00E75BC3"/>
    <w:rsid w:val="00E75BEE"/>
    <w:rsid w:val="00E75EA4"/>
    <w:rsid w:val="00E75FE4"/>
    <w:rsid w:val="00E75FEF"/>
    <w:rsid w:val="00E76420"/>
    <w:rsid w:val="00E76519"/>
    <w:rsid w:val="00E76615"/>
    <w:rsid w:val="00E7675C"/>
    <w:rsid w:val="00E76763"/>
    <w:rsid w:val="00E76781"/>
    <w:rsid w:val="00E767FD"/>
    <w:rsid w:val="00E768B3"/>
    <w:rsid w:val="00E768D2"/>
    <w:rsid w:val="00E769B0"/>
    <w:rsid w:val="00E76B11"/>
    <w:rsid w:val="00E76BA6"/>
    <w:rsid w:val="00E770C1"/>
    <w:rsid w:val="00E7725E"/>
    <w:rsid w:val="00E7731C"/>
    <w:rsid w:val="00E7733D"/>
    <w:rsid w:val="00E77622"/>
    <w:rsid w:val="00E7783F"/>
    <w:rsid w:val="00E7785E"/>
    <w:rsid w:val="00E77949"/>
    <w:rsid w:val="00E77A60"/>
    <w:rsid w:val="00E77A61"/>
    <w:rsid w:val="00E77AD4"/>
    <w:rsid w:val="00E77BBF"/>
    <w:rsid w:val="00E77CF9"/>
    <w:rsid w:val="00E77DCF"/>
    <w:rsid w:val="00E77EB3"/>
    <w:rsid w:val="00E80007"/>
    <w:rsid w:val="00E8024B"/>
    <w:rsid w:val="00E8026D"/>
    <w:rsid w:val="00E804E6"/>
    <w:rsid w:val="00E80551"/>
    <w:rsid w:val="00E805AA"/>
    <w:rsid w:val="00E80696"/>
    <w:rsid w:val="00E80760"/>
    <w:rsid w:val="00E807C5"/>
    <w:rsid w:val="00E80836"/>
    <w:rsid w:val="00E808E6"/>
    <w:rsid w:val="00E809B8"/>
    <w:rsid w:val="00E80AAF"/>
    <w:rsid w:val="00E80ABD"/>
    <w:rsid w:val="00E80B73"/>
    <w:rsid w:val="00E80B95"/>
    <w:rsid w:val="00E80BA0"/>
    <w:rsid w:val="00E80BF8"/>
    <w:rsid w:val="00E80CD9"/>
    <w:rsid w:val="00E80DEB"/>
    <w:rsid w:val="00E8103E"/>
    <w:rsid w:val="00E810FC"/>
    <w:rsid w:val="00E8139E"/>
    <w:rsid w:val="00E813D1"/>
    <w:rsid w:val="00E815C7"/>
    <w:rsid w:val="00E8167F"/>
    <w:rsid w:val="00E816DF"/>
    <w:rsid w:val="00E816E6"/>
    <w:rsid w:val="00E817E6"/>
    <w:rsid w:val="00E817F6"/>
    <w:rsid w:val="00E819E1"/>
    <w:rsid w:val="00E819EE"/>
    <w:rsid w:val="00E81D76"/>
    <w:rsid w:val="00E81E30"/>
    <w:rsid w:val="00E822DF"/>
    <w:rsid w:val="00E8235E"/>
    <w:rsid w:val="00E82490"/>
    <w:rsid w:val="00E824A3"/>
    <w:rsid w:val="00E82547"/>
    <w:rsid w:val="00E82647"/>
    <w:rsid w:val="00E8276D"/>
    <w:rsid w:val="00E827E1"/>
    <w:rsid w:val="00E828B9"/>
    <w:rsid w:val="00E82918"/>
    <w:rsid w:val="00E82D33"/>
    <w:rsid w:val="00E82E02"/>
    <w:rsid w:val="00E830EF"/>
    <w:rsid w:val="00E833AB"/>
    <w:rsid w:val="00E83564"/>
    <w:rsid w:val="00E835E1"/>
    <w:rsid w:val="00E835EA"/>
    <w:rsid w:val="00E83718"/>
    <w:rsid w:val="00E83807"/>
    <w:rsid w:val="00E83A99"/>
    <w:rsid w:val="00E83BFD"/>
    <w:rsid w:val="00E83C56"/>
    <w:rsid w:val="00E83C96"/>
    <w:rsid w:val="00E83CAB"/>
    <w:rsid w:val="00E843E5"/>
    <w:rsid w:val="00E84584"/>
    <w:rsid w:val="00E846FE"/>
    <w:rsid w:val="00E8475E"/>
    <w:rsid w:val="00E84855"/>
    <w:rsid w:val="00E848D3"/>
    <w:rsid w:val="00E84939"/>
    <w:rsid w:val="00E849E5"/>
    <w:rsid w:val="00E84B32"/>
    <w:rsid w:val="00E84B75"/>
    <w:rsid w:val="00E84B97"/>
    <w:rsid w:val="00E84DCE"/>
    <w:rsid w:val="00E84F89"/>
    <w:rsid w:val="00E850AF"/>
    <w:rsid w:val="00E8518C"/>
    <w:rsid w:val="00E851C9"/>
    <w:rsid w:val="00E851EF"/>
    <w:rsid w:val="00E85214"/>
    <w:rsid w:val="00E855D1"/>
    <w:rsid w:val="00E858D3"/>
    <w:rsid w:val="00E85A2F"/>
    <w:rsid w:val="00E85AA3"/>
    <w:rsid w:val="00E85C0D"/>
    <w:rsid w:val="00E85D47"/>
    <w:rsid w:val="00E85DA5"/>
    <w:rsid w:val="00E85F8C"/>
    <w:rsid w:val="00E8611E"/>
    <w:rsid w:val="00E861E5"/>
    <w:rsid w:val="00E8630F"/>
    <w:rsid w:val="00E866D2"/>
    <w:rsid w:val="00E8686B"/>
    <w:rsid w:val="00E868BA"/>
    <w:rsid w:val="00E86B71"/>
    <w:rsid w:val="00E86C46"/>
    <w:rsid w:val="00E86C85"/>
    <w:rsid w:val="00E86C97"/>
    <w:rsid w:val="00E86CF2"/>
    <w:rsid w:val="00E86D78"/>
    <w:rsid w:val="00E86E32"/>
    <w:rsid w:val="00E86EC2"/>
    <w:rsid w:val="00E87096"/>
    <w:rsid w:val="00E8714F"/>
    <w:rsid w:val="00E872C9"/>
    <w:rsid w:val="00E87490"/>
    <w:rsid w:val="00E8754D"/>
    <w:rsid w:val="00E876F5"/>
    <w:rsid w:val="00E87950"/>
    <w:rsid w:val="00E879BB"/>
    <w:rsid w:val="00E879E0"/>
    <w:rsid w:val="00E879EB"/>
    <w:rsid w:val="00E87A7C"/>
    <w:rsid w:val="00E87BFB"/>
    <w:rsid w:val="00E87D42"/>
    <w:rsid w:val="00E87F17"/>
    <w:rsid w:val="00E87FC1"/>
    <w:rsid w:val="00E9002C"/>
    <w:rsid w:val="00E90049"/>
    <w:rsid w:val="00E90103"/>
    <w:rsid w:val="00E9018F"/>
    <w:rsid w:val="00E901F8"/>
    <w:rsid w:val="00E90279"/>
    <w:rsid w:val="00E90329"/>
    <w:rsid w:val="00E9037E"/>
    <w:rsid w:val="00E90391"/>
    <w:rsid w:val="00E903D2"/>
    <w:rsid w:val="00E9042E"/>
    <w:rsid w:val="00E90492"/>
    <w:rsid w:val="00E906EE"/>
    <w:rsid w:val="00E9076E"/>
    <w:rsid w:val="00E907A5"/>
    <w:rsid w:val="00E907D9"/>
    <w:rsid w:val="00E9082F"/>
    <w:rsid w:val="00E90975"/>
    <w:rsid w:val="00E90B2A"/>
    <w:rsid w:val="00E90C6E"/>
    <w:rsid w:val="00E90C96"/>
    <w:rsid w:val="00E90D02"/>
    <w:rsid w:val="00E90E0F"/>
    <w:rsid w:val="00E90F17"/>
    <w:rsid w:val="00E90FE5"/>
    <w:rsid w:val="00E910C2"/>
    <w:rsid w:val="00E91232"/>
    <w:rsid w:val="00E91263"/>
    <w:rsid w:val="00E9137B"/>
    <w:rsid w:val="00E91455"/>
    <w:rsid w:val="00E915C8"/>
    <w:rsid w:val="00E917C0"/>
    <w:rsid w:val="00E918D8"/>
    <w:rsid w:val="00E91900"/>
    <w:rsid w:val="00E91983"/>
    <w:rsid w:val="00E91A44"/>
    <w:rsid w:val="00E91B41"/>
    <w:rsid w:val="00E91D35"/>
    <w:rsid w:val="00E91D75"/>
    <w:rsid w:val="00E91DE0"/>
    <w:rsid w:val="00E91E77"/>
    <w:rsid w:val="00E91E8C"/>
    <w:rsid w:val="00E91EEB"/>
    <w:rsid w:val="00E91FF0"/>
    <w:rsid w:val="00E91FF6"/>
    <w:rsid w:val="00E9216A"/>
    <w:rsid w:val="00E921A8"/>
    <w:rsid w:val="00E9226E"/>
    <w:rsid w:val="00E92377"/>
    <w:rsid w:val="00E923B8"/>
    <w:rsid w:val="00E924A3"/>
    <w:rsid w:val="00E924D6"/>
    <w:rsid w:val="00E9258D"/>
    <w:rsid w:val="00E925EF"/>
    <w:rsid w:val="00E92745"/>
    <w:rsid w:val="00E92796"/>
    <w:rsid w:val="00E92827"/>
    <w:rsid w:val="00E9284F"/>
    <w:rsid w:val="00E928A7"/>
    <w:rsid w:val="00E92912"/>
    <w:rsid w:val="00E9293D"/>
    <w:rsid w:val="00E92ACB"/>
    <w:rsid w:val="00E92B2A"/>
    <w:rsid w:val="00E92C7A"/>
    <w:rsid w:val="00E92F5E"/>
    <w:rsid w:val="00E92FC8"/>
    <w:rsid w:val="00E930A6"/>
    <w:rsid w:val="00E93181"/>
    <w:rsid w:val="00E931D8"/>
    <w:rsid w:val="00E9333A"/>
    <w:rsid w:val="00E93527"/>
    <w:rsid w:val="00E93547"/>
    <w:rsid w:val="00E93743"/>
    <w:rsid w:val="00E9379F"/>
    <w:rsid w:val="00E93833"/>
    <w:rsid w:val="00E93874"/>
    <w:rsid w:val="00E9395F"/>
    <w:rsid w:val="00E939BE"/>
    <w:rsid w:val="00E939FE"/>
    <w:rsid w:val="00E9400E"/>
    <w:rsid w:val="00E940D2"/>
    <w:rsid w:val="00E941C9"/>
    <w:rsid w:val="00E942AB"/>
    <w:rsid w:val="00E943C2"/>
    <w:rsid w:val="00E94628"/>
    <w:rsid w:val="00E946FD"/>
    <w:rsid w:val="00E94704"/>
    <w:rsid w:val="00E94990"/>
    <w:rsid w:val="00E94B25"/>
    <w:rsid w:val="00E94BCC"/>
    <w:rsid w:val="00E94D01"/>
    <w:rsid w:val="00E94EFB"/>
    <w:rsid w:val="00E94F5D"/>
    <w:rsid w:val="00E95002"/>
    <w:rsid w:val="00E950F2"/>
    <w:rsid w:val="00E9511D"/>
    <w:rsid w:val="00E95526"/>
    <w:rsid w:val="00E955AD"/>
    <w:rsid w:val="00E95680"/>
    <w:rsid w:val="00E95887"/>
    <w:rsid w:val="00E9598F"/>
    <w:rsid w:val="00E95A30"/>
    <w:rsid w:val="00E95A6F"/>
    <w:rsid w:val="00E95AD4"/>
    <w:rsid w:val="00E95DB6"/>
    <w:rsid w:val="00E95DC0"/>
    <w:rsid w:val="00E96124"/>
    <w:rsid w:val="00E96448"/>
    <w:rsid w:val="00E9646F"/>
    <w:rsid w:val="00E96525"/>
    <w:rsid w:val="00E965A4"/>
    <w:rsid w:val="00E965D1"/>
    <w:rsid w:val="00E96621"/>
    <w:rsid w:val="00E96671"/>
    <w:rsid w:val="00E96DDB"/>
    <w:rsid w:val="00E96DE7"/>
    <w:rsid w:val="00E96E58"/>
    <w:rsid w:val="00E97146"/>
    <w:rsid w:val="00E971A7"/>
    <w:rsid w:val="00E97238"/>
    <w:rsid w:val="00E97505"/>
    <w:rsid w:val="00E97512"/>
    <w:rsid w:val="00E97602"/>
    <w:rsid w:val="00E97649"/>
    <w:rsid w:val="00E977AB"/>
    <w:rsid w:val="00E9789B"/>
    <w:rsid w:val="00E9799C"/>
    <w:rsid w:val="00E979E4"/>
    <w:rsid w:val="00E97B03"/>
    <w:rsid w:val="00E97BCF"/>
    <w:rsid w:val="00E97BD0"/>
    <w:rsid w:val="00E97DE3"/>
    <w:rsid w:val="00E97EEA"/>
    <w:rsid w:val="00E97F11"/>
    <w:rsid w:val="00EA02F2"/>
    <w:rsid w:val="00EA0308"/>
    <w:rsid w:val="00EA03D6"/>
    <w:rsid w:val="00EA049C"/>
    <w:rsid w:val="00EA0620"/>
    <w:rsid w:val="00EA06C0"/>
    <w:rsid w:val="00EA0717"/>
    <w:rsid w:val="00EA07D5"/>
    <w:rsid w:val="00EA0840"/>
    <w:rsid w:val="00EA0A46"/>
    <w:rsid w:val="00EA0A76"/>
    <w:rsid w:val="00EA0CB9"/>
    <w:rsid w:val="00EA0E8C"/>
    <w:rsid w:val="00EA110F"/>
    <w:rsid w:val="00EA1328"/>
    <w:rsid w:val="00EA1562"/>
    <w:rsid w:val="00EA1606"/>
    <w:rsid w:val="00EA1678"/>
    <w:rsid w:val="00EA16A1"/>
    <w:rsid w:val="00EA16EC"/>
    <w:rsid w:val="00EA18A5"/>
    <w:rsid w:val="00EA18C5"/>
    <w:rsid w:val="00EA1C68"/>
    <w:rsid w:val="00EA1CA9"/>
    <w:rsid w:val="00EA1DBB"/>
    <w:rsid w:val="00EA1E82"/>
    <w:rsid w:val="00EA20E9"/>
    <w:rsid w:val="00EA23DB"/>
    <w:rsid w:val="00EA24EA"/>
    <w:rsid w:val="00EA26DB"/>
    <w:rsid w:val="00EA2969"/>
    <w:rsid w:val="00EA2981"/>
    <w:rsid w:val="00EA2B11"/>
    <w:rsid w:val="00EA2B62"/>
    <w:rsid w:val="00EA2C78"/>
    <w:rsid w:val="00EA2DA5"/>
    <w:rsid w:val="00EA2EED"/>
    <w:rsid w:val="00EA3012"/>
    <w:rsid w:val="00EA317F"/>
    <w:rsid w:val="00EA3254"/>
    <w:rsid w:val="00EA3299"/>
    <w:rsid w:val="00EA3317"/>
    <w:rsid w:val="00EA3435"/>
    <w:rsid w:val="00EA369D"/>
    <w:rsid w:val="00EA3904"/>
    <w:rsid w:val="00EA397A"/>
    <w:rsid w:val="00EA3ABB"/>
    <w:rsid w:val="00EA3C7E"/>
    <w:rsid w:val="00EA3D77"/>
    <w:rsid w:val="00EA3D7F"/>
    <w:rsid w:val="00EA3DA8"/>
    <w:rsid w:val="00EA3FB9"/>
    <w:rsid w:val="00EA4002"/>
    <w:rsid w:val="00EA4025"/>
    <w:rsid w:val="00EA42EB"/>
    <w:rsid w:val="00EA4340"/>
    <w:rsid w:val="00EA44A2"/>
    <w:rsid w:val="00EA450F"/>
    <w:rsid w:val="00EA45C7"/>
    <w:rsid w:val="00EA46FF"/>
    <w:rsid w:val="00EA48AD"/>
    <w:rsid w:val="00EA49AE"/>
    <w:rsid w:val="00EA4B0C"/>
    <w:rsid w:val="00EA4B1A"/>
    <w:rsid w:val="00EA4BA0"/>
    <w:rsid w:val="00EA4CD3"/>
    <w:rsid w:val="00EA4D02"/>
    <w:rsid w:val="00EA4D73"/>
    <w:rsid w:val="00EA4FA0"/>
    <w:rsid w:val="00EA50F2"/>
    <w:rsid w:val="00EA5216"/>
    <w:rsid w:val="00EA52A9"/>
    <w:rsid w:val="00EA557C"/>
    <w:rsid w:val="00EA563C"/>
    <w:rsid w:val="00EA57A5"/>
    <w:rsid w:val="00EA588B"/>
    <w:rsid w:val="00EA58AA"/>
    <w:rsid w:val="00EA58E0"/>
    <w:rsid w:val="00EA591E"/>
    <w:rsid w:val="00EA5950"/>
    <w:rsid w:val="00EA5B4E"/>
    <w:rsid w:val="00EA5C1B"/>
    <w:rsid w:val="00EA5D08"/>
    <w:rsid w:val="00EA606F"/>
    <w:rsid w:val="00EA6095"/>
    <w:rsid w:val="00EA6126"/>
    <w:rsid w:val="00EA62AB"/>
    <w:rsid w:val="00EA64CF"/>
    <w:rsid w:val="00EA67A2"/>
    <w:rsid w:val="00EA6876"/>
    <w:rsid w:val="00EA69CD"/>
    <w:rsid w:val="00EA6B18"/>
    <w:rsid w:val="00EA6C17"/>
    <w:rsid w:val="00EA6C4C"/>
    <w:rsid w:val="00EA6DD5"/>
    <w:rsid w:val="00EA6EE3"/>
    <w:rsid w:val="00EA7040"/>
    <w:rsid w:val="00EA7065"/>
    <w:rsid w:val="00EA72C2"/>
    <w:rsid w:val="00EA74DD"/>
    <w:rsid w:val="00EA7601"/>
    <w:rsid w:val="00EA779B"/>
    <w:rsid w:val="00EA7812"/>
    <w:rsid w:val="00EA7825"/>
    <w:rsid w:val="00EA78B6"/>
    <w:rsid w:val="00EA7B41"/>
    <w:rsid w:val="00EA7BAC"/>
    <w:rsid w:val="00EA7CCD"/>
    <w:rsid w:val="00EA7EDD"/>
    <w:rsid w:val="00EA7F01"/>
    <w:rsid w:val="00EB0008"/>
    <w:rsid w:val="00EB0022"/>
    <w:rsid w:val="00EB00B9"/>
    <w:rsid w:val="00EB05FB"/>
    <w:rsid w:val="00EB06F3"/>
    <w:rsid w:val="00EB0701"/>
    <w:rsid w:val="00EB0702"/>
    <w:rsid w:val="00EB0767"/>
    <w:rsid w:val="00EB07BA"/>
    <w:rsid w:val="00EB08FD"/>
    <w:rsid w:val="00EB09C4"/>
    <w:rsid w:val="00EB0BBA"/>
    <w:rsid w:val="00EB0BE3"/>
    <w:rsid w:val="00EB0C25"/>
    <w:rsid w:val="00EB0F57"/>
    <w:rsid w:val="00EB0FB2"/>
    <w:rsid w:val="00EB10A9"/>
    <w:rsid w:val="00EB12D1"/>
    <w:rsid w:val="00EB12F0"/>
    <w:rsid w:val="00EB1302"/>
    <w:rsid w:val="00EB1417"/>
    <w:rsid w:val="00EB14F0"/>
    <w:rsid w:val="00EB1540"/>
    <w:rsid w:val="00EB15D7"/>
    <w:rsid w:val="00EB15EF"/>
    <w:rsid w:val="00EB169D"/>
    <w:rsid w:val="00EB170F"/>
    <w:rsid w:val="00EB196C"/>
    <w:rsid w:val="00EB1AA5"/>
    <w:rsid w:val="00EB1D58"/>
    <w:rsid w:val="00EB1E47"/>
    <w:rsid w:val="00EB1E72"/>
    <w:rsid w:val="00EB1F4F"/>
    <w:rsid w:val="00EB1F67"/>
    <w:rsid w:val="00EB2310"/>
    <w:rsid w:val="00EB232B"/>
    <w:rsid w:val="00EB25F1"/>
    <w:rsid w:val="00EB26B1"/>
    <w:rsid w:val="00EB27C6"/>
    <w:rsid w:val="00EB27DC"/>
    <w:rsid w:val="00EB2866"/>
    <w:rsid w:val="00EB28E6"/>
    <w:rsid w:val="00EB28FB"/>
    <w:rsid w:val="00EB2980"/>
    <w:rsid w:val="00EB29C5"/>
    <w:rsid w:val="00EB2A14"/>
    <w:rsid w:val="00EB2A8A"/>
    <w:rsid w:val="00EB2A96"/>
    <w:rsid w:val="00EB2CBB"/>
    <w:rsid w:val="00EB2CD0"/>
    <w:rsid w:val="00EB2E6E"/>
    <w:rsid w:val="00EB2ECA"/>
    <w:rsid w:val="00EB2FCA"/>
    <w:rsid w:val="00EB3133"/>
    <w:rsid w:val="00EB321E"/>
    <w:rsid w:val="00EB324D"/>
    <w:rsid w:val="00EB3259"/>
    <w:rsid w:val="00EB3388"/>
    <w:rsid w:val="00EB3411"/>
    <w:rsid w:val="00EB355B"/>
    <w:rsid w:val="00EB359B"/>
    <w:rsid w:val="00EB365B"/>
    <w:rsid w:val="00EB3668"/>
    <w:rsid w:val="00EB3877"/>
    <w:rsid w:val="00EB3892"/>
    <w:rsid w:val="00EB3A38"/>
    <w:rsid w:val="00EB3A71"/>
    <w:rsid w:val="00EB3D27"/>
    <w:rsid w:val="00EB3D2B"/>
    <w:rsid w:val="00EB3DEA"/>
    <w:rsid w:val="00EB3F0E"/>
    <w:rsid w:val="00EB3F45"/>
    <w:rsid w:val="00EB4020"/>
    <w:rsid w:val="00EB4065"/>
    <w:rsid w:val="00EB40EA"/>
    <w:rsid w:val="00EB4659"/>
    <w:rsid w:val="00EB466D"/>
    <w:rsid w:val="00EB4671"/>
    <w:rsid w:val="00EB4809"/>
    <w:rsid w:val="00EB482A"/>
    <w:rsid w:val="00EB4874"/>
    <w:rsid w:val="00EB49A1"/>
    <w:rsid w:val="00EB4A0F"/>
    <w:rsid w:val="00EB4B4D"/>
    <w:rsid w:val="00EB4E8F"/>
    <w:rsid w:val="00EB4F0B"/>
    <w:rsid w:val="00EB4F36"/>
    <w:rsid w:val="00EB5020"/>
    <w:rsid w:val="00EB5041"/>
    <w:rsid w:val="00EB50F8"/>
    <w:rsid w:val="00EB5120"/>
    <w:rsid w:val="00EB51F4"/>
    <w:rsid w:val="00EB5303"/>
    <w:rsid w:val="00EB54B0"/>
    <w:rsid w:val="00EB559A"/>
    <w:rsid w:val="00EB56B2"/>
    <w:rsid w:val="00EB5801"/>
    <w:rsid w:val="00EB5907"/>
    <w:rsid w:val="00EB5B25"/>
    <w:rsid w:val="00EB5BFC"/>
    <w:rsid w:val="00EB5E47"/>
    <w:rsid w:val="00EB5FD4"/>
    <w:rsid w:val="00EB62E6"/>
    <w:rsid w:val="00EB62F5"/>
    <w:rsid w:val="00EB635C"/>
    <w:rsid w:val="00EB6455"/>
    <w:rsid w:val="00EB6477"/>
    <w:rsid w:val="00EB64AC"/>
    <w:rsid w:val="00EB6504"/>
    <w:rsid w:val="00EB6575"/>
    <w:rsid w:val="00EB65CD"/>
    <w:rsid w:val="00EB6940"/>
    <w:rsid w:val="00EB69CC"/>
    <w:rsid w:val="00EB69D4"/>
    <w:rsid w:val="00EB69E3"/>
    <w:rsid w:val="00EB6C49"/>
    <w:rsid w:val="00EB6E20"/>
    <w:rsid w:val="00EB6EFD"/>
    <w:rsid w:val="00EB7261"/>
    <w:rsid w:val="00EB728B"/>
    <w:rsid w:val="00EB72D7"/>
    <w:rsid w:val="00EB73E6"/>
    <w:rsid w:val="00EB741F"/>
    <w:rsid w:val="00EB7432"/>
    <w:rsid w:val="00EB769D"/>
    <w:rsid w:val="00EB76A4"/>
    <w:rsid w:val="00EB79FF"/>
    <w:rsid w:val="00EB7D9A"/>
    <w:rsid w:val="00EB7DDA"/>
    <w:rsid w:val="00EB7EEF"/>
    <w:rsid w:val="00EB7F7A"/>
    <w:rsid w:val="00EB7FCB"/>
    <w:rsid w:val="00EC0493"/>
    <w:rsid w:val="00EC05F8"/>
    <w:rsid w:val="00EC074F"/>
    <w:rsid w:val="00EC0814"/>
    <w:rsid w:val="00EC08B1"/>
    <w:rsid w:val="00EC0A50"/>
    <w:rsid w:val="00EC0A5A"/>
    <w:rsid w:val="00EC0A7F"/>
    <w:rsid w:val="00EC0C89"/>
    <w:rsid w:val="00EC0EAC"/>
    <w:rsid w:val="00EC0F3C"/>
    <w:rsid w:val="00EC0FF4"/>
    <w:rsid w:val="00EC10F1"/>
    <w:rsid w:val="00EC12A5"/>
    <w:rsid w:val="00EC12BC"/>
    <w:rsid w:val="00EC1369"/>
    <w:rsid w:val="00EC138A"/>
    <w:rsid w:val="00EC13E2"/>
    <w:rsid w:val="00EC15E2"/>
    <w:rsid w:val="00EC15F1"/>
    <w:rsid w:val="00EC16E4"/>
    <w:rsid w:val="00EC179F"/>
    <w:rsid w:val="00EC1AD3"/>
    <w:rsid w:val="00EC1BC4"/>
    <w:rsid w:val="00EC1DA3"/>
    <w:rsid w:val="00EC1E4C"/>
    <w:rsid w:val="00EC20BF"/>
    <w:rsid w:val="00EC20CE"/>
    <w:rsid w:val="00EC21BB"/>
    <w:rsid w:val="00EC223D"/>
    <w:rsid w:val="00EC229A"/>
    <w:rsid w:val="00EC22AB"/>
    <w:rsid w:val="00EC275E"/>
    <w:rsid w:val="00EC294D"/>
    <w:rsid w:val="00EC2A52"/>
    <w:rsid w:val="00EC2B4E"/>
    <w:rsid w:val="00EC2C08"/>
    <w:rsid w:val="00EC2E87"/>
    <w:rsid w:val="00EC308B"/>
    <w:rsid w:val="00EC319D"/>
    <w:rsid w:val="00EC3220"/>
    <w:rsid w:val="00EC32D9"/>
    <w:rsid w:val="00EC353B"/>
    <w:rsid w:val="00EC368D"/>
    <w:rsid w:val="00EC37F9"/>
    <w:rsid w:val="00EC3915"/>
    <w:rsid w:val="00EC3935"/>
    <w:rsid w:val="00EC395D"/>
    <w:rsid w:val="00EC3B01"/>
    <w:rsid w:val="00EC3BEF"/>
    <w:rsid w:val="00EC3C8C"/>
    <w:rsid w:val="00EC3D60"/>
    <w:rsid w:val="00EC3F03"/>
    <w:rsid w:val="00EC3F87"/>
    <w:rsid w:val="00EC3FC8"/>
    <w:rsid w:val="00EC4038"/>
    <w:rsid w:val="00EC407E"/>
    <w:rsid w:val="00EC415F"/>
    <w:rsid w:val="00EC4417"/>
    <w:rsid w:val="00EC448E"/>
    <w:rsid w:val="00EC44F4"/>
    <w:rsid w:val="00EC474A"/>
    <w:rsid w:val="00EC4934"/>
    <w:rsid w:val="00EC4A04"/>
    <w:rsid w:val="00EC4AA5"/>
    <w:rsid w:val="00EC4C77"/>
    <w:rsid w:val="00EC4C7F"/>
    <w:rsid w:val="00EC4F31"/>
    <w:rsid w:val="00EC5002"/>
    <w:rsid w:val="00EC502D"/>
    <w:rsid w:val="00EC51D9"/>
    <w:rsid w:val="00EC53A7"/>
    <w:rsid w:val="00EC57EF"/>
    <w:rsid w:val="00EC58F0"/>
    <w:rsid w:val="00EC5A40"/>
    <w:rsid w:val="00EC5D07"/>
    <w:rsid w:val="00EC5E5A"/>
    <w:rsid w:val="00EC5E93"/>
    <w:rsid w:val="00EC611F"/>
    <w:rsid w:val="00EC61AF"/>
    <w:rsid w:val="00EC6342"/>
    <w:rsid w:val="00EC6363"/>
    <w:rsid w:val="00EC6524"/>
    <w:rsid w:val="00EC6531"/>
    <w:rsid w:val="00EC6618"/>
    <w:rsid w:val="00EC67E7"/>
    <w:rsid w:val="00EC6955"/>
    <w:rsid w:val="00EC6BEC"/>
    <w:rsid w:val="00EC70DB"/>
    <w:rsid w:val="00EC7290"/>
    <w:rsid w:val="00EC738A"/>
    <w:rsid w:val="00EC73D9"/>
    <w:rsid w:val="00EC7428"/>
    <w:rsid w:val="00EC754A"/>
    <w:rsid w:val="00EC768B"/>
    <w:rsid w:val="00EC77FC"/>
    <w:rsid w:val="00EC780C"/>
    <w:rsid w:val="00EC790A"/>
    <w:rsid w:val="00EC7B77"/>
    <w:rsid w:val="00EC7B7C"/>
    <w:rsid w:val="00EC7B95"/>
    <w:rsid w:val="00EC7D63"/>
    <w:rsid w:val="00ED00D0"/>
    <w:rsid w:val="00ED0115"/>
    <w:rsid w:val="00ED013C"/>
    <w:rsid w:val="00ED032E"/>
    <w:rsid w:val="00ED03DF"/>
    <w:rsid w:val="00ED0515"/>
    <w:rsid w:val="00ED051D"/>
    <w:rsid w:val="00ED0601"/>
    <w:rsid w:val="00ED065B"/>
    <w:rsid w:val="00ED06FA"/>
    <w:rsid w:val="00ED07B7"/>
    <w:rsid w:val="00ED0825"/>
    <w:rsid w:val="00ED0850"/>
    <w:rsid w:val="00ED0B02"/>
    <w:rsid w:val="00ED0B53"/>
    <w:rsid w:val="00ED0C12"/>
    <w:rsid w:val="00ED0EEC"/>
    <w:rsid w:val="00ED0F46"/>
    <w:rsid w:val="00ED10BC"/>
    <w:rsid w:val="00ED115A"/>
    <w:rsid w:val="00ED1179"/>
    <w:rsid w:val="00ED11BA"/>
    <w:rsid w:val="00ED1425"/>
    <w:rsid w:val="00ED157C"/>
    <w:rsid w:val="00ED15D1"/>
    <w:rsid w:val="00ED199E"/>
    <w:rsid w:val="00ED19A8"/>
    <w:rsid w:val="00ED19FB"/>
    <w:rsid w:val="00ED1A8B"/>
    <w:rsid w:val="00ED1AD8"/>
    <w:rsid w:val="00ED1BC3"/>
    <w:rsid w:val="00ED1CEB"/>
    <w:rsid w:val="00ED1E3C"/>
    <w:rsid w:val="00ED2001"/>
    <w:rsid w:val="00ED2294"/>
    <w:rsid w:val="00ED22A0"/>
    <w:rsid w:val="00ED233A"/>
    <w:rsid w:val="00ED2369"/>
    <w:rsid w:val="00ED2453"/>
    <w:rsid w:val="00ED2459"/>
    <w:rsid w:val="00ED2544"/>
    <w:rsid w:val="00ED2612"/>
    <w:rsid w:val="00ED263B"/>
    <w:rsid w:val="00ED265B"/>
    <w:rsid w:val="00ED2A2F"/>
    <w:rsid w:val="00ED2A93"/>
    <w:rsid w:val="00ED2D79"/>
    <w:rsid w:val="00ED2E09"/>
    <w:rsid w:val="00ED2EA1"/>
    <w:rsid w:val="00ED2EE6"/>
    <w:rsid w:val="00ED2F38"/>
    <w:rsid w:val="00ED3074"/>
    <w:rsid w:val="00ED3337"/>
    <w:rsid w:val="00ED33D1"/>
    <w:rsid w:val="00ED3470"/>
    <w:rsid w:val="00ED34CA"/>
    <w:rsid w:val="00ED362C"/>
    <w:rsid w:val="00ED37A3"/>
    <w:rsid w:val="00ED3ABF"/>
    <w:rsid w:val="00ED3AEF"/>
    <w:rsid w:val="00ED3B74"/>
    <w:rsid w:val="00ED3CB6"/>
    <w:rsid w:val="00ED3E30"/>
    <w:rsid w:val="00ED4069"/>
    <w:rsid w:val="00ED40CD"/>
    <w:rsid w:val="00ED40F4"/>
    <w:rsid w:val="00ED4117"/>
    <w:rsid w:val="00ED4141"/>
    <w:rsid w:val="00ED41BF"/>
    <w:rsid w:val="00ED4313"/>
    <w:rsid w:val="00ED4383"/>
    <w:rsid w:val="00ED43A1"/>
    <w:rsid w:val="00ED468E"/>
    <w:rsid w:val="00ED46F3"/>
    <w:rsid w:val="00ED4798"/>
    <w:rsid w:val="00ED47AD"/>
    <w:rsid w:val="00ED47BF"/>
    <w:rsid w:val="00ED4A0D"/>
    <w:rsid w:val="00ED4AEC"/>
    <w:rsid w:val="00ED4AEE"/>
    <w:rsid w:val="00ED4DE4"/>
    <w:rsid w:val="00ED514F"/>
    <w:rsid w:val="00ED5188"/>
    <w:rsid w:val="00ED51AC"/>
    <w:rsid w:val="00ED54D9"/>
    <w:rsid w:val="00ED59C5"/>
    <w:rsid w:val="00ED5A74"/>
    <w:rsid w:val="00ED5B2D"/>
    <w:rsid w:val="00ED5B40"/>
    <w:rsid w:val="00ED5D76"/>
    <w:rsid w:val="00ED5DC9"/>
    <w:rsid w:val="00ED5F43"/>
    <w:rsid w:val="00ED5FF4"/>
    <w:rsid w:val="00ED60F2"/>
    <w:rsid w:val="00ED619F"/>
    <w:rsid w:val="00ED626C"/>
    <w:rsid w:val="00ED633B"/>
    <w:rsid w:val="00ED64FC"/>
    <w:rsid w:val="00ED650C"/>
    <w:rsid w:val="00ED67DE"/>
    <w:rsid w:val="00ED696C"/>
    <w:rsid w:val="00ED6ABC"/>
    <w:rsid w:val="00ED6B48"/>
    <w:rsid w:val="00ED6C34"/>
    <w:rsid w:val="00ED6EC9"/>
    <w:rsid w:val="00ED6F96"/>
    <w:rsid w:val="00ED7042"/>
    <w:rsid w:val="00ED70A0"/>
    <w:rsid w:val="00ED7358"/>
    <w:rsid w:val="00ED740B"/>
    <w:rsid w:val="00ED7415"/>
    <w:rsid w:val="00ED746B"/>
    <w:rsid w:val="00ED7475"/>
    <w:rsid w:val="00ED7499"/>
    <w:rsid w:val="00ED7742"/>
    <w:rsid w:val="00ED7886"/>
    <w:rsid w:val="00ED78CE"/>
    <w:rsid w:val="00ED7BCC"/>
    <w:rsid w:val="00ED7D67"/>
    <w:rsid w:val="00ED7E35"/>
    <w:rsid w:val="00ED7E58"/>
    <w:rsid w:val="00ED7E5A"/>
    <w:rsid w:val="00ED7F84"/>
    <w:rsid w:val="00EE00FE"/>
    <w:rsid w:val="00EE0125"/>
    <w:rsid w:val="00EE01FC"/>
    <w:rsid w:val="00EE0274"/>
    <w:rsid w:val="00EE037A"/>
    <w:rsid w:val="00EE037E"/>
    <w:rsid w:val="00EE03ED"/>
    <w:rsid w:val="00EE0472"/>
    <w:rsid w:val="00EE0482"/>
    <w:rsid w:val="00EE04C1"/>
    <w:rsid w:val="00EE0500"/>
    <w:rsid w:val="00EE0569"/>
    <w:rsid w:val="00EE0818"/>
    <w:rsid w:val="00EE0844"/>
    <w:rsid w:val="00EE089F"/>
    <w:rsid w:val="00EE0948"/>
    <w:rsid w:val="00EE0B6F"/>
    <w:rsid w:val="00EE0B8C"/>
    <w:rsid w:val="00EE0D79"/>
    <w:rsid w:val="00EE0DCD"/>
    <w:rsid w:val="00EE0E69"/>
    <w:rsid w:val="00EE0EA5"/>
    <w:rsid w:val="00EE1030"/>
    <w:rsid w:val="00EE103C"/>
    <w:rsid w:val="00EE11BA"/>
    <w:rsid w:val="00EE11F1"/>
    <w:rsid w:val="00EE128F"/>
    <w:rsid w:val="00EE133E"/>
    <w:rsid w:val="00EE13E4"/>
    <w:rsid w:val="00EE1656"/>
    <w:rsid w:val="00EE1684"/>
    <w:rsid w:val="00EE16BA"/>
    <w:rsid w:val="00EE17E4"/>
    <w:rsid w:val="00EE182B"/>
    <w:rsid w:val="00EE18B1"/>
    <w:rsid w:val="00EE1C4B"/>
    <w:rsid w:val="00EE1CAF"/>
    <w:rsid w:val="00EE1E15"/>
    <w:rsid w:val="00EE1EDF"/>
    <w:rsid w:val="00EE2069"/>
    <w:rsid w:val="00EE2119"/>
    <w:rsid w:val="00EE219D"/>
    <w:rsid w:val="00EE2371"/>
    <w:rsid w:val="00EE2380"/>
    <w:rsid w:val="00EE2615"/>
    <w:rsid w:val="00EE2769"/>
    <w:rsid w:val="00EE277B"/>
    <w:rsid w:val="00EE2824"/>
    <w:rsid w:val="00EE28AC"/>
    <w:rsid w:val="00EE28E7"/>
    <w:rsid w:val="00EE28EC"/>
    <w:rsid w:val="00EE2AEF"/>
    <w:rsid w:val="00EE2B0E"/>
    <w:rsid w:val="00EE2D4A"/>
    <w:rsid w:val="00EE2D57"/>
    <w:rsid w:val="00EE305C"/>
    <w:rsid w:val="00EE30D8"/>
    <w:rsid w:val="00EE32B9"/>
    <w:rsid w:val="00EE3386"/>
    <w:rsid w:val="00EE3786"/>
    <w:rsid w:val="00EE3920"/>
    <w:rsid w:val="00EE3A46"/>
    <w:rsid w:val="00EE3C82"/>
    <w:rsid w:val="00EE3CD3"/>
    <w:rsid w:val="00EE3D01"/>
    <w:rsid w:val="00EE3D20"/>
    <w:rsid w:val="00EE3D67"/>
    <w:rsid w:val="00EE3DF3"/>
    <w:rsid w:val="00EE3E6B"/>
    <w:rsid w:val="00EE3EA3"/>
    <w:rsid w:val="00EE3F6A"/>
    <w:rsid w:val="00EE3F75"/>
    <w:rsid w:val="00EE3FFB"/>
    <w:rsid w:val="00EE408F"/>
    <w:rsid w:val="00EE4180"/>
    <w:rsid w:val="00EE41B8"/>
    <w:rsid w:val="00EE4371"/>
    <w:rsid w:val="00EE45DE"/>
    <w:rsid w:val="00EE467F"/>
    <w:rsid w:val="00EE46A2"/>
    <w:rsid w:val="00EE46F8"/>
    <w:rsid w:val="00EE47BA"/>
    <w:rsid w:val="00EE47F6"/>
    <w:rsid w:val="00EE48E4"/>
    <w:rsid w:val="00EE491F"/>
    <w:rsid w:val="00EE4C81"/>
    <w:rsid w:val="00EE4E27"/>
    <w:rsid w:val="00EE4ECE"/>
    <w:rsid w:val="00EE4F1D"/>
    <w:rsid w:val="00EE516F"/>
    <w:rsid w:val="00EE5207"/>
    <w:rsid w:val="00EE5258"/>
    <w:rsid w:val="00EE5301"/>
    <w:rsid w:val="00EE534F"/>
    <w:rsid w:val="00EE54F1"/>
    <w:rsid w:val="00EE55AD"/>
    <w:rsid w:val="00EE5824"/>
    <w:rsid w:val="00EE584A"/>
    <w:rsid w:val="00EE5B25"/>
    <w:rsid w:val="00EE5F5E"/>
    <w:rsid w:val="00EE603B"/>
    <w:rsid w:val="00EE61EE"/>
    <w:rsid w:val="00EE61FA"/>
    <w:rsid w:val="00EE6393"/>
    <w:rsid w:val="00EE674C"/>
    <w:rsid w:val="00EE69B5"/>
    <w:rsid w:val="00EE6B66"/>
    <w:rsid w:val="00EE6DD5"/>
    <w:rsid w:val="00EE6F7C"/>
    <w:rsid w:val="00EE700D"/>
    <w:rsid w:val="00EE727B"/>
    <w:rsid w:val="00EE73DA"/>
    <w:rsid w:val="00EE7645"/>
    <w:rsid w:val="00EE7668"/>
    <w:rsid w:val="00EE7A56"/>
    <w:rsid w:val="00EE7AE8"/>
    <w:rsid w:val="00EE7E1E"/>
    <w:rsid w:val="00EF0041"/>
    <w:rsid w:val="00EF01A4"/>
    <w:rsid w:val="00EF022F"/>
    <w:rsid w:val="00EF0267"/>
    <w:rsid w:val="00EF033A"/>
    <w:rsid w:val="00EF048C"/>
    <w:rsid w:val="00EF0637"/>
    <w:rsid w:val="00EF070F"/>
    <w:rsid w:val="00EF0856"/>
    <w:rsid w:val="00EF0869"/>
    <w:rsid w:val="00EF08AC"/>
    <w:rsid w:val="00EF0A41"/>
    <w:rsid w:val="00EF0ABB"/>
    <w:rsid w:val="00EF0B3E"/>
    <w:rsid w:val="00EF0BCB"/>
    <w:rsid w:val="00EF0BE3"/>
    <w:rsid w:val="00EF0C75"/>
    <w:rsid w:val="00EF0C9B"/>
    <w:rsid w:val="00EF0D6B"/>
    <w:rsid w:val="00EF0E33"/>
    <w:rsid w:val="00EF0E91"/>
    <w:rsid w:val="00EF0F90"/>
    <w:rsid w:val="00EF0FDB"/>
    <w:rsid w:val="00EF11B2"/>
    <w:rsid w:val="00EF11DC"/>
    <w:rsid w:val="00EF11E2"/>
    <w:rsid w:val="00EF128C"/>
    <w:rsid w:val="00EF130F"/>
    <w:rsid w:val="00EF133D"/>
    <w:rsid w:val="00EF141F"/>
    <w:rsid w:val="00EF15B9"/>
    <w:rsid w:val="00EF164F"/>
    <w:rsid w:val="00EF18BC"/>
    <w:rsid w:val="00EF190F"/>
    <w:rsid w:val="00EF19A6"/>
    <w:rsid w:val="00EF1AA1"/>
    <w:rsid w:val="00EF1C4D"/>
    <w:rsid w:val="00EF1C9A"/>
    <w:rsid w:val="00EF1D2A"/>
    <w:rsid w:val="00EF1D7D"/>
    <w:rsid w:val="00EF1EA8"/>
    <w:rsid w:val="00EF1EAC"/>
    <w:rsid w:val="00EF1FB5"/>
    <w:rsid w:val="00EF1FE9"/>
    <w:rsid w:val="00EF2022"/>
    <w:rsid w:val="00EF20E3"/>
    <w:rsid w:val="00EF253B"/>
    <w:rsid w:val="00EF2807"/>
    <w:rsid w:val="00EF2A3D"/>
    <w:rsid w:val="00EF2A7F"/>
    <w:rsid w:val="00EF2B20"/>
    <w:rsid w:val="00EF2C59"/>
    <w:rsid w:val="00EF2CC2"/>
    <w:rsid w:val="00EF2CDA"/>
    <w:rsid w:val="00EF2D6D"/>
    <w:rsid w:val="00EF2E5E"/>
    <w:rsid w:val="00EF2E87"/>
    <w:rsid w:val="00EF301D"/>
    <w:rsid w:val="00EF322F"/>
    <w:rsid w:val="00EF3368"/>
    <w:rsid w:val="00EF3420"/>
    <w:rsid w:val="00EF34FD"/>
    <w:rsid w:val="00EF368A"/>
    <w:rsid w:val="00EF36C2"/>
    <w:rsid w:val="00EF3836"/>
    <w:rsid w:val="00EF3AFE"/>
    <w:rsid w:val="00EF3B2A"/>
    <w:rsid w:val="00EF3B92"/>
    <w:rsid w:val="00EF3DA1"/>
    <w:rsid w:val="00EF3DD1"/>
    <w:rsid w:val="00EF3FC6"/>
    <w:rsid w:val="00EF40FD"/>
    <w:rsid w:val="00EF412A"/>
    <w:rsid w:val="00EF434F"/>
    <w:rsid w:val="00EF4422"/>
    <w:rsid w:val="00EF4473"/>
    <w:rsid w:val="00EF447C"/>
    <w:rsid w:val="00EF44A8"/>
    <w:rsid w:val="00EF46AD"/>
    <w:rsid w:val="00EF4841"/>
    <w:rsid w:val="00EF4A19"/>
    <w:rsid w:val="00EF4AF3"/>
    <w:rsid w:val="00EF4C62"/>
    <w:rsid w:val="00EF4CC4"/>
    <w:rsid w:val="00EF4CD4"/>
    <w:rsid w:val="00EF4DE2"/>
    <w:rsid w:val="00EF4EB4"/>
    <w:rsid w:val="00EF4FF1"/>
    <w:rsid w:val="00EF5026"/>
    <w:rsid w:val="00EF502E"/>
    <w:rsid w:val="00EF5054"/>
    <w:rsid w:val="00EF5088"/>
    <w:rsid w:val="00EF513D"/>
    <w:rsid w:val="00EF53CA"/>
    <w:rsid w:val="00EF55CA"/>
    <w:rsid w:val="00EF56BF"/>
    <w:rsid w:val="00EF59E8"/>
    <w:rsid w:val="00EF59F6"/>
    <w:rsid w:val="00EF5A47"/>
    <w:rsid w:val="00EF5B39"/>
    <w:rsid w:val="00EF5C2D"/>
    <w:rsid w:val="00EF5C37"/>
    <w:rsid w:val="00EF5D14"/>
    <w:rsid w:val="00EF5EC6"/>
    <w:rsid w:val="00EF5F9C"/>
    <w:rsid w:val="00EF623D"/>
    <w:rsid w:val="00EF6300"/>
    <w:rsid w:val="00EF639D"/>
    <w:rsid w:val="00EF6417"/>
    <w:rsid w:val="00EF6474"/>
    <w:rsid w:val="00EF64CE"/>
    <w:rsid w:val="00EF6585"/>
    <w:rsid w:val="00EF65AC"/>
    <w:rsid w:val="00EF65E1"/>
    <w:rsid w:val="00EF6704"/>
    <w:rsid w:val="00EF6737"/>
    <w:rsid w:val="00EF67F9"/>
    <w:rsid w:val="00EF6884"/>
    <w:rsid w:val="00EF6B3C"/>
    <w:rsid w:val="00EF6C9A"/>
    <w:rsid w:val="00EF6D84"/>
    <w:rsid w:val="00EF6DBD"/>
    <w:rsid w:val="00EF6F4E"/>
    <w:rsid w:val="00EF7138"/>
    <w:rsid w:val="00EF74A2"/>
    <w:rsid w:val="00EF7529"/>
    <w:rsid w:val="00EF7725"/>
    <w:rsid w:val="00EF7935"/>
    <w:rsid w:val="00EF7938"/>
    <w:rsid w:val="00EF7969"/>
    <w:rsid w:val="00EF7A42"/>
    <w:rsid w:val="00EF7A75"/>
    <w:rsid w:val="00EF7FEE"/>
    <w:rsid w:val="00F001F6"/>
    <w:rsid w:val="00F005B4"/>
    <w:rsid w:val="00F0061B"/>
    <w:rsid w:val="00F006B6"/>
    <w:rsid w:val="00F006D3"/>
    <w:rsid w:val="00F006D9"/>
    <w:rsid w:val="00F0076E"/>
    <w:rsid w:val="00F00822"/>
    <w:rsid w:val="00F00844"/>
    <w:rsid w:val="00F009A9"/>
    <w:rsid w:val="00F00BD7"/>
    <w:rsid w:val="00F00CE0"/>
    <w:rsid w:val="00F00CE3"/>
    <w:rsid w:val="00F00D91"/>
    <w:rsid w:val="00F00DF6"/>
    <w:rsid w:val="00F01149"/>
    <w:rsid w:val="00F011D5"/>
    <w:rsid w:val="00F012A2"/>
    <w:rsid w:val="00F012A6"/>
    <w:rsid w:val="00F01377"/>
    <w:rsid w:val="00F013E2"/>
    <w:rsid w:val="00F0147C"/>
    <w:rsid w:val="00F0153E"/>
    <w:rsid w:val="00F015B6"/>
    <w:rsid w:val="00F018F2"/>
    <w:rsid w:val="00F019A1"/>
    <w:rsid w:val="00F019E8"/>
    <w:rsid w:val="00F01B7B"/>
    <w:rsid w:val="00F01D1F"/>
    <w:rsid w:val="00F01E29"/>
    <w:rsid w:val="00F01F17"/>
    <w:rsid w:val="00F01F1E"/>
    <w:rsid w:val="00F0200B"/>
    <w:rsid w:val="00F02040"/>
    <w:rsid w:val="00F02102"/>
    <w:rsid w:val="00F02114"/>
    <w:rsid w:val="00F02429"/>
    <w:rsid w:val="00F02586"/>
    <w:rsid w:val="00F025DA"/>
    <w:rsid w:val="00F0273D"/>
    <w:rsid w:val="00F027D0"/>
    <w:rsid w:val="00F027E6"/>
    <w:rsid w:val="00F02C13"/>
    <w:rsid w:val="00F02E1E"/>
    <w:rsid w:val="00F02E93"/>
    <w:rsid w:val="00F02EA0"/>
    <w:rsid w:val="00F0301C"/>
    <w:rsid w:val="00F030C7"/>
    <w:rsid w:val="00F031D5"/>
    <w:rsid w:val="00F0343F"/>
    <w:rsid w:val="00F03506"/>
    <w:rsid w:val="00F03532"/>
    <w:rsid w:val="00F0357D"/>
    <w:rsid w:val="00F03600"/>
    <w:rsid w:val="00F0365C"/>
    <w:rsid w:val="00F036AA"/>
    <w:rsid w:val="00F0375E"/>
    <w:rsid w:val="00F037DB"/>
    <w:rsid w:val="00F039A4"/>
    <w:rsid w:val="00F03B30"/>
    <w:rsid w:val="00F03D03"/>
    <w:rsid w:val="00F03FDF"/>
    <w:rsid w:val="00F041BF"/>
    <w:rsid w:val="00F042F9"/>
    <w:rsid w:val="00F0439C"/>
    <w:rsid w:val="00F043D0"/>
    <w:rsid w:val="00F044A3"/>
    <w:rsid w:val="00F0462F"/>
    <w:rsid w:val="00F0466F"/>
    <w:rsid w:val="00F046BE"/>
    <w:rsid w:val="00F046C9"/>
    <w:rsid w:val="00F046CD"/>
    <w:rsid w:val="00F047C1"/>
    <w:rsid w:val="00F0498B"/>
    <w:rsid w:val="00F049F0"/>
    <w:rsid w:val="00F04B7A"/>
    <w:rsid w:val="00F04BB1"/>
    <w:rsid w:val="00F04F53"/>
    <w:rsid w:val="00F04F99"/>
    <w:rsid w:val="00F051CD"/>
    <w:rsid w:val="00F05385"/>
    <w:rsid w:val="00F05487"/>
    <w:rsid w:val="00F05490"/>
    <w:rsid w:val="00F056FB"/>
    <w:rsid w:val="00F058F9"/>
    <w:rsid w:val="00F059BB"/>
    <w:rsid w:val="00F05A08"/>
    <w:rsid w:val="00F05D7D"/>
    <w:rsid w:val="00F06189"/>
    <w:rsid w:val="00F063FF"/>
    <w:rsid w:val="00F06419"/>
    <w:rsid w:val="00F06556"/>
    <w:rsid w:val="00F0657E"/>
    <w:rsid w:val="00F065FB"/>
    <w:rsid w:val="00F066E8"/>
    <w:rsid w:val="00F06722"/>
    <w:rsid w:val="00F06750"/>
    <w:rsid w:val="00F06C1C"/>
    <w:rsid w:val="00F06CDA"/>
    <w:rsid w:val="00F06F3D"/>
    <w:rsid w:val="00F06F66"/>
    <w:rsid w:val="00F07208"/>
    <w:rsid w:val="00F0720F"/>
    <w:rsid w:val="00F07522"/>
    <w:rsid w:val="00F07563"/>
    <w:rsid w:val="00F0777D"/>
    <w:rsid w:val="00F07898"/>
    <w:rsid w:val="00F07C4D"/>
    <w:rsid w:val="00F07ECC"/>
    <w:rsid w:val="00F07FFB"/>
    <w:rsid w:val="00F1000E"/>
    <w:rsid w:val="00F1001A"/>
    <w:rsid w:val="00F10247"/>
    <w:rsid w:val="00F10282"/>
    <w:rsid w:val="00F1042C"/>
    <w:rsid w:val="00F107AD"/>
    <w:rsid w:val="00F1084F"/>
    <w:rsid w:val="00F108C1"/>
    <w:rsid w:val="00F10A8B"/>
    <w:rsid w:val="00F10B24"/>
    <w:rsid w:val="00F10BF0"/>
    <w:rsid w:val="00F10C41"/>
    <w:rsid w:val="00F10E00"/>
    <w:rsid w:val="00F112EB"/>
    <w:rsid w:val="00F11540"/>
    <w:rsid w:val="00F115D7"/>
    <w:rsid w:val="00F117C2"/>
    <w:rsid w:val="00F1182B"/>
    <w:rsid w:val="00F11929"/>
    <w:rsid w:val="00F11AC5"/>
    <w:rsid w:val="00F11C0B"/>
    <w:rsid w:val="00F11C7F"/>
    <w:rsid w:val="00F11E56"/>
    <w:rsid w:val="00F11E90"/>
    <w:rsid w:val="00F11FB6"/>
    <w:rsid w:val="00F11FC0"/>
    <w:rsid w:val="00F1203C"/>
    <w:rsid w:val="00F12299"/>
    <w:rsid w:val="00F12312"/>
    <w:rsid w:val="00F124A2"/>
    <w:rsid w:val="00F1262E"/>
    <w:rsid w:val="00F127CD"/>
    <w:rsid w:val="00F12A0A"/>
    <w:rsid w:val="00F12B1B"/>
    <w:rsid w:val="00F12BAB"/>
    <w:rsid w:val="00F12C5F"/>
    <w:rsid w:val="00F12E3F"/>
    <w:rsid w:val="00F12EC4"/>
    <w:rsid w:val="00F13271"/>
    <w:rsid w:val="00F13543"/>
    <w:rsid w:val="00F1371C"/>
    <w:rsid w:val="00F13878"/>
    <w:rsid w:val="00F13951"/>
    <w:rsid w:val="00F13A57"/>
    <w:rsid w:val="00F13DE5"/>
    <w:rsid w:val="00F13E1A"/>
    <w:rsid w:val="00F13EB6"/>
    <w:rsid w:val="00F13EDF"/>
    <w:rsid w:val="00F141CA"/>
    <w:rsid w:val="00F146B9"/>
    <w:rsid w:val="00F146F0"/>
    <w:rsid w:val="00F147B7"/>
    <w:rsid w:val="00F147D4"/>
    <w:rsid w:val="00F14872"/>
    <w:rsid w:val="00F14A8F"/>
    <w:rsid w:val="00F14BA0"/>
    <w:rsid w:val="00F14C99"/>
    <w:rsid w:val="00F14C9A"/>
    <w:rsid w:val="00F14CC2"/>
    <w:rsid w:val="00F14D3C"/>
    <w:rsid w:val="00F14D42"/>
    <w:rsid w:val="00F14EEA"/>
    <w:rsid w:val="00F1507E"/>
    <w:rsid w:val="00F150DC"/>
    <w:rsid w:val="00F150EC"/>
    <w:rsid w:val="00F15145"/>
    <w:rsid w:val="00F154C2"/>
    <w:rsid w:val="00F154FC"/>
    <w:rsid w:val="00F158C7"/>
    <w:rsid w:val="00F15900"/>
    <w:rsid w:val="00F15985"/>
    <w:rsid w:val="00F15A0A"/>
    <w:rsid w:val="00F15AE3"/>
    <w:rsid w:val="00F15BFC"/>
    <w:rsid w:val="00F15D3D"/>
    <w:rsid w:val="00F15D3E"/>
    <w:rsid w:val="00F15FB1"/>
    <w:rsid w:val="00F15FB5"/>
    <w:rsid w:val="00F15FE2"/>
    <w:rsid w:val="00F160DF"/>
    <w:rsid w:val="00F16161"/>
    <w:rsid w:val="00F161CC"/>
    <w:rsid w:val="00F161F6"/>
    <w:rsid w:val="00F1662B"/>
    <w:rsid w:val="00F16632"/>
    <w:rsid w:val="00F167DD"/>
    <w:rsid w:val="00F16AA2"/>
    <w:rsid w:val="00F16BF2"/>
    <w:rsid w:val="00F16EA1"/>
    <w:rsid w:val="00F16FC8"/>
    <w:rsid w:val="00F170D8"/>
    <w:rsid w:val="00F17134"/>
    <w:rsid w:val="00F1759B"/>
    <w:rsid w:val="00F17648"/>
    <w:rsid w:val="00F177BE"/>
    <w:rsid w:val="00F177F0"/>
    <w:rsid w:val="00F178A8"/>
    <w:rsid w:val="00F1794E"/>
    <w:rsid w:val="00F17A0D"/>
    <w:rsid w:val="00F17B85"/>
    <w:rsid w:val="00F17C69"/>
    <w:rsid w:val="00F17D5D"/>
    <w:rsid w:val="00F17E18"/>
    <w:rsid w:val="00F17EB7"/>
    <w:rsid w:val="00F2004E"/>
    <w:rsid w:val="00F201EA"/>
    <w:rsid w:val="00F20294"/>
    <w:rsid w:val="00F20432"/>
    <w:rsid w:val="00F204C9"/>
    <w:rsid w:val="00F20596"/>
    <w:rsid w:val="00F205CE"/>
    <w:rsid w:val="00F2064F"/>
    <w:rsid w:val="00F206F7"/>
    <w:rsid w:val="00F20916"/>
    <w:rsid w:val="00F2092F"/>
    <w:rsid w:val="00F20BCD"/>
    <w:rsid w:val="00F20DBA"/>
    <w:rsid w:val="00F20DC7"/>
    <w:rsid w:val="00F20E13"/>
    <w:rsid w:val="00F20EA0"/>
    <w:rsid w:val="00F21044"/>
    <w:rsid w:val="00F2108F"/>
    <w:rsid w:val="00F210EA"/>
    <w:rsid w:val="00F211DF"/>
    <w:rsid w:val="00F212C2"/>
    <w:rsid w:val="00F213C0"/>
    <w:rsid w:val="00F213E7"/>
    <w:rsid w:val="00F2149D"/>
    <w:rsid w:val="00F21535"/>
    <w:rsid w:val="00F21590"/>
    <w:rsid w:val="00F2159F"/>
    <w:rsid w:val="00F215CB"/>
    <w:rsid w:val="00F21615"/>
    <w:rsid w:val="00F2162C"/>
    <w:rsid w:val="00F217CE"/>
    <w:rsid w:val="00F21832"/>
    <w:rsid w:val="00F218E9"/>
    <w:rsid w:val="00F21991"/>
    <w:rsid w:val="00F21AB9"/>
    <w:rsid w:val="00F21CB6"/>
    <w:rsid w:val="00F21CFC"/>
    <w:rsid w:val="00F21E45"/>
    <w:rsid w:val="00F21FC9"/>
    <w:rsid w:val="00F21FCD"/>
    <w:rsid w:val="00F2201B"/>
    <w:rsid w:val="00F220E2"/>
    <w:rsid w:val="00F220F6"/>
    <w:rsid w:val="00F221B0"/>
    <w:rsid w:val="00F221BC"/>
    <w:rsid w:val="00F22223"/>
    <w:rsid w:val="00F22287"/>
    <w:rsid w:val="00F2232A"/>
    <w:rsid w:val="00F223D1"/>
    <w:rsid w:val="00F223FF"/>
    <w:rsid w:val="00F22409"/>
    <w:rsid w:val="00F22421"/>
    <w:rsid w:val="00F22441"/>
    <w:rsid w:val="00F225B0"/>
    <w:rsid w:val="00F22741"/>
    <w:rsid w:val="00F22747"/>
    <w:rsid w:val="00F227D4"/>
    <w:rsid w:val="00F22869"/>
    <w:rsid w:val="00F22916"/>
    <w:rsid w:val="00F22B54"/>
    <w:rsid w:val="00F22B6F"/>
    <w:rsid w:val="00F22CBF"/>
    <w:rsid w:val="00F22D68"/>
    <w:rsid w:val="00F22D82"/>
    <w:rsid w:val="00F22DCF"/>
    <w:rsid w:val="00F22ED7"/>
    <w:rsid w:val="00F2303B"/>
    <w:rsid w:val="00F23096"/>
    <w:rsid w:val="00F23216"/>
    <w:rsid w:val="00F23335"/>
    <w:rsid w:val="00F23454"/>
    <w:rsid w:val="00F23480"/>
    <w:rsid w:val="00F23486"/>
    <w:rsid w:val="00F2357F"/>
    <w:rsid w:val="00F23A3F"/>
    <w:rsid w:val="00F23C09"/>
    <w:rsid w:val="00F23D44"/>
    <w:rsid w:val="00F23DAC"/>
    <w:rsid w:val="00F23E46"/>
    <w:rsid w:val="00F23E65"/>
    <w:rsid w:val="00F24076"/>
    <w:rsid w:val="00F240C1"/>
    <w:rsid w:val="00F2415D"/>
    <w:rsid w:val="00F2439F"/>
    <w:rsid w:val="00F243EE"/>
    <w:rsid w:val="00F244DC"/>
    <w:rsid w:val="00F245CC"/>
    <w:rsid w:val="00F24783"/>
    <w:rsid w:val="00F2479F"/>
    <w:rsid w:val="00F24A5B"/>
    <w:rsid w:val="00F24A65"/>
    <w:rsid w:val="00F24D81"/>
    <w:rsid w:val="00F24D95"/>
    <w:rsid w:val="00F24EB2"/>
    <w:rsid w:val="00F24EDE"/>
    <w:rsid w:val="00F24FA7"/>
    <w:rsid w:val="00F24FFA"/>
    <w:rsid w:val="00F250BC"/>
    <w:rsid w:val="00F25148"/>
    <w:rsid w:val="00F2523B"/>
    <w:rsid w:val="00F25318"/>
    <w:rsid w:val="00F2533A"/>
    <w:rsid w:val="00F25472"/>
    <w:rsid w:val="00F254CB"/>
    <w:rsid w:val="00F25563"/>
    <w:rsid w:val="00F257C3"/>
    <w:rsid w:val="00F25A20"/>
    <w:rsid w:val="00F25A59"/>
    <w:rsid w:val="00F25A7E"/>
    <w:rsid w:val="00F25B04"/>
    <w:rsid w:val="00F25B89"/>
    <w:rsid w:val="00F25C94"/>
    <w:rsid w:val="00F25D44"/>
    <w:rsid w:val="00F25DAF"/>
    <w:rsid w:val="00F25DCC"/>
    <w:rsid w:val="00F25DF5"/>
    <w:rsid w:val="00F25F8D"/>
    <w:rsid w:val="00F26003"/>
    <w:rsid w:val="00F263B8"/>
    <w:rsid w:val="00F263B9"/>
    <w:rsid w:val="00F265B5"/>
    <w:rsid w:val="00F26626"/>
    <w:rsid w:val="00F26661"/>
    <w:rsid w:val="00F267DF"/>
    <w:rsid w:val="00F26915"/>
    <w:rsid w:val="00F26919"/>
    <w:rsid w:val="00F269F3"/>
    <w:rsid w:val="00F26BC0"/>
    <w:rsid w:val="00F26C70"/>
    <w:rsid w:val="00F26CBC"/>
    <w:rsid w:val="00F26F38"/>
    <w:rsid w:val="00F26F72"/>
    <w:rsid w:val="00F26FC6"/>
    <w:rsid w:val="00F26FDD"/>
    <w:rsid w:val="00F271FF"/>
    <w:rsid w:val="00F275CA"/>
    <w:rsid w:val="00F27697"/>
    <w:rsid w:val="00F27A18"/>
    <w:rsid w:val="00F27B1F"/>
    <w:rsid w:val="00F27BB1"/>
    <w:rsid w:val="00F27C06"/>
    <w:rsid w:val="00F27DD5"/>
    <w:rsid w:val="00F27E87"/>
    <w:rsid w:val="00F27F02"/>
    <w:rsid w:val="00F30023"/>
    <w:rsid w:val="00F30297"/>
    <w:rsid w:val="00F302E7"/>
    <w:rsid w:val="00F303CA"/>
    <w:rsid w:val="00F3050A"/>
    <w:rsid w:val="00F3075A"/>
    <w:rsid w:val="00F30990"/>
    <w:rsid w:val="00F30A12"/>
    <w:rsid w:val="00F30AB2"/>
    <w:rsid w:val="00F30B5D"/>
    <w:rsid w:val="00F30BB5"/>
    <w:rsid w:val="00F30DF3"/>
    <w:rsid w:val="00F30F5A"/>
    <w:rsid w:val="00F30F9E"/>
    <w:rsid w:val="00F30FED"/>
    <w:rsid w:val="00F310DF"/>
    <w:rsid w:val="00F31117"/>
    <w:rsid w:val="00F31279"/>
    <w:rsid w:val="00F3128F"/>
    <w:rsid w:val="00F313A5"/>
    <w:rsid w:val="00F313AA"/>
    <w:rsid w:val="00F3159F"/>
    <w:rsid w:val="00F3177F"/>
    <w:rsid w:val="00F31938"/>
    <w:rsid w:val="00F31B1B"/>
    <w:rsid w:val="00F31C3A"/>
    <w:rsid w:val="00F31DD8"/>
    <w:rsid w:val="00F31DF4"/>
    <w:rsid w:val="00F31E8D"/>
    <w:rsid w:val="00F31FA1"/>
    <w:rsid w:val="00F3229B"/>
    <w:rsid w:val="00F32352"/>
    <w:rsid w:val="00F32362"/>
    <w:rsid w:val="00F3243A"/>
    <w:rsid w:val="00F32662"/>
    <w:rsid w:val="00F32793"/>
    <w:rsid w:val="00F3287A"/>
    <w:rsid w:val="00F32901"/>
    <w:rsid w:val="00F32A6C"/>
    <w:rsid w:val="00F32B59"/>
    <w:rsid w:val="00F32EBC"/>
    <w:rsid w:val="00F330FE"/>
    <w:rsid w:val="00F33117"/>
    <w:rsid w:val="00F33377"/>
    <w:rsid w:val="00F334BF"/>
    <w:rsid w:val="00F334D3"/>
    <w:rsid w:val="00F33605"/>
    <w:rsid w:val="00F33607"/>
    <w:rsid w:val="00F33658"/>
    <w:rsid w:val="00F33761"/>
    <w:rsid w:val="00F33810"/>
    <w:rsid w:val="00F3397A"/>
    <w:rsid w:val="00F33A4C"/>
    <w:rsid w:val="00F33A60"/>
    <w:rsid w:val="00F33A99"/>
    <w:rsid w:val="00F33AAB"/>
    <w:rsid w:val="00F33B7B"/>
    <w:rsid w:val="00F33D9E"/>
    <w:rsid w:val="00F33E15"/>
    <w:rsid w:val="00F33FB4"/>
    <w:rsid w:val="00F3436F"/>
    <w:rsid w:val="00F343BF"/>
    <w:rsid w:val="00F344C9"/>
    <w:rsid w:val="00F344D7"/>
    <w:rsid w:val="00F3467F"/>
    <w:rsid w:val="00F34922"/>
    <w:rsid w:val="00F349FB"/>
    <w:rsid w:val="00F34A05"/>
    <w:rsid w:val="00F34C39"/>
    <w:rsid w:val="00F34F57"/>
    <w:rsid w:val="00F35024"/>
    <w:rsid w:val="00F3502F"/>
    <w:rsid w:val="00F3503E"/>
    <w:rsid w:val="00F350FA"/>
    <w:rsid w:val="00F35107"/>
    <w:rsid w:val="00F35184"/>
    <w:rsid w:val="00F35298"/>
    <w:rsid w:val="00F352C1"/>
    <w:rsid w:val="00F353A8"/>
    <w:rsid w:val="00F354A5"/>
    <w:rsid w:val="00F355CC"/>
    <w:rsid w:val="00F35675"/>
    <w:rsid w:val="00F357D8"/>
    <w:rsid w:val="00F357FC"/>
    <w:rsid w:val="00F358F9"/>
    <w:rsid w:val="00F35A0F"/>
    <w:rsid w:val="00F35AF7"/>
    <w:rsid w:val="00F35BC4"/>
    <w:rsid w:val="00F35C25"/>
    <w:rsid w:val="00F35F13"/>
    <w:rsid w:val="00F3619E"/>
    <w:rsid w:val="00F36353"/>
    <w:rsid w:val="00F3635D"/>
    <w:rsid w:val="00F36466"/>
    <w:rsid w:val="00F36510"/>
    <w:rsid w:val="00F3654E"/>
    <w:rsid w:val="00F368A4"/>
    <w:rsid w:val="00F368E2"/>
    <w:rsid w:val="00F368FE"/>
    <w:rsid w:val="00F3693E"/>
    <w:rsid w:val="00F36B01"/>
    <w:rsid w:val="00F36D67"/>
    <w:rsid w:val="00F36F91"/>
    <w:rsid w:val="00F37011"/>
    <w:rsid w:val="00F3718D"/>
    <w:rsid w:val="00F37495"/>
    <w:rsid w:val="00F37889"/>
    <w:rsid w:val="00F378C1"/>
    <w:rsid w:val="00F37A5D"/>
    <w:rsid w:val="00F37BA5"/>
    <w:rsid w:val="00F37CBC"/>
    <w:rsid w:val="00F37EA3"/>
    <w:rsid w:val="00F37EF5"/>
    <w:rsid w:val="00F4021A"/>
    <w:rsid w:val="00F4028A"/>
    <w:rsid w:val="00F403B7"/>
    <w:rsid w:val="00F404D1"/>
    <w:rsid w:val="00F40509"/>
    <w:rsid w:val="00F4060F"/>
    <w:rsid w:val="00F4064B"/>
    <w:rsid w:val="00F409A1"/>
    <w:rsid w:val="00F40AC8"/>
    <w:rsid w:val="00F40C16"/>
    <w:rsid w:val="00F40C9C"/>
    <w:rsid w:val="00F40E22"/>
    <w:rsid w:val="00F40F18"/>
    <w:rsid w:val="00F4115F"/>
    <w:rsid w:val="00F41162"/>
    <w:rsid w:val="00F4117E"/>
    <w:rsid w:val="00F41199"/>
    <w:rsid w:val="00F413E4"/>
    <w:rsid w:val="00F4141D"/>
    <w:rsid w:val="00F4154D"/>
    <w:rsid w:val="00F415A0"/>
    <w:rsid w:val="00F415B9"/>
    <w:rsid w:val="00F41657"/>
    <w:rsid w:val="00F4179C"/>
    <w:rsid w:val="00F41914"/>
    <w:rsid w:val="00F4191F"/>
    <w:rsid w:val="00F419EA"/>
    <w:rsid w:val="00F41A57"/>
    <w:rsid w:val="00F41A5F"/>
    <w:rsid w:val="00F41AD9"/>
    <w:rsid w:val="00F41B04"/>
    <w:rsid w:val="00F41C07"/>
    <w:rsid w:val="00F41C0E"/>
    <w:rsid w:val="00F41CDE"/>
    <w:rsid w:val="00F41CF5"/>
    <w:rsid w:val="00F41F1F"/>
    <w:rsid w:val="00F41F2C"/>
    <w:rsid w:val="00F41F34"/>
    <w:rsid w:val="00F4201A"/>
    <w:rsid w:val="00F42369"/>
    <w:rsid w:val="00F4271F"/>
    <w:rsid w:val="00F427D1"/>
    <w:rsid w:val="00F42887"/>
    <w:rsid w:val="00F42C89"/>
    <w:rsid w:val="00F43159"/>
    <w:rsid w:val="00F43205"/>
    <w:rsid w:val="00F43216"/>
    <w:rsid w:val="00F43326"/>
    <w:rsid w:val="00F43548"/>
    <w:rsid w:val="00F43577"/>
    <w:rsid w:val="00F435DE"/>
    <w:rsid w:val="00F43688"/>
    <w:rsid w:val="00F437F7"/>
    <w:rsid w:val="00F43B55"/>
    <w:rsid w:val="00F43C65"/>
    <w:rsid w:val="00F43D5F"/>
    <w:rsid w:val="00F43D8B"/>
    <w:rsid w:val="00F43E9A"/>
    <w:rsid w:val="00F43F4C"/>
    <w:rsid w:val="00F44031"/>
    <w:rsid w:val="00F4412E"/>
    <w:rsid w:val="00F4413E"/>
    <w:rsid w:val="00F4430B"/>
    <w:rsid w:val="00F44351"/>
    <w:rsid w:val="00F4439F"/>
    <w:rsid w:val="00F44630"/>
    <w:rsid w:val="00F446DC"/>
    <w:rsid w:val="00F446E2"/>
    <w:rsid w:val="00F447AC"/>
    <w:rsid w:val="00F44808"/>
    <w:rsid w:val="00F449BF"/>
    <w:rsid w:val="00F44AEF"/>
    <w:rsid w:val="00F44B1C"/>
    <w:rsid w:val="00F44CEB"/>
    <w:rsid w:val="00F44FD0"/>
    <w:rsid w:val="00F45037"/>
    <w:rsid w:val="00F451BB"/>
    <w:rsid w:val="00F4524E"/>
    <w:rsid w:val="00F45334"/>
    <w:rsid w:val="00F4536C"/>
    <w:rsid w:val="00F453C5"/>
    <w:rsid w:val="00F45414"/>
    <w:rsid w:val="00F45518"/>
    <w:rsid w:val="00F4551C"/>
    <w:rsid w:val="00F45593"/>
    <w:rsid w:val="00F4568C"/>
    <w:rsid w:val="00F458EF"/>
    <w:rsid w:val="00F4599D"/>
    <w:rsid w:val="00F459B7"/>
    <w:rsid w:val="00F45A29"/>
    <w:rsid w:val="00F45AF3"/>
    <w:rsid w:val="00F45CEC"/>
    <w:rsid w:val="00F45E78"/>
    <w:rsid w:val="00F4615F"/>
    <w:rsid w:val="00F462F8"/>
    <w:rsid w:val="00F4645E"/>
    <w:rsid w:val="00F46499"/>
    <w:rsid w:val="00F464D0"/>
    <w:rsid w:val="00F46507"/>
    <w:rsid w:val="00F465EC"/>
    <w:rsid w:val="00F4661C"/>
    <w:rsid w:val="00F4666B"/>
    <w:rsid w:val="00F46715"/>
    <w:rsid w:val="00F467C4"/>
    <w:rsid w:val="00F467FE"/>
    <w:rsid w:val="00F46836"/>
    <w:rsid w:val="00F46880"/>
    <w:rsid w:val="00F468C1"/>
    <w:rsid w:val="00F46A40"/>
    <w:rsid w:val="00F46C82"/>
    <w:rsid w:val="00F46CDF"/>
    <w:rsid w:val="00F46CEA"/>
    <w:rsid w:val="00F46D14"/>
    <w:rsid w:val="00F46D42"/>
    <w:rsid w:val="00F46EB8"/>
    <w:rsid w:val="00F47201"/>
    <w:rsid w:val="00F472AE"/>
    <w:rsid w:val="00F47364"/>
    <w:rsid w:val="00F47569"/>
    <w:rsid w:val="00F47642"/>
    <w:rsid w:val="00F47647"/>
    <w:rsid w:val="00F47742"/>
    <w:rsid w:val="00F4778F"/>
    <w:rsid w:val="00F479B0"/>
    <w:rsid w:val="00F47A15"/>
    <w:rsid w:val="00F47BFA"/>
    <w:rsid w:val="00F47C59"/>
    <w:rsid w:val="00F47C65"/>
    <w:rsid w:val="00F47CF6"/>
    <w:rsid w:val="00F47CF8"/>
    <w:rsid w:val="00F47F2B"/>
    <w:rsid w:val="00F5009C"/>
    <w:rsid w:val="00F500C0"/>
    <w:rsid w:val="00F501FA"/>
    <w:rsid w:val="00F502A2"/>
    <w:rsid w:val="00F50400"/>
    <w:rsid w:val="00F508CB"/>
    <w:rsid w:val="00F508E5"/>
    <w:rsid w:val="00F5098A"/>
    <w:rsid w:val="00F50A82"/>
    <w:rsid w:val="00F50AFD"/>
    <w:rsid w:val="00F50B39"/>
    <w:rsid w:val="00F50B90"/>
    <w:rsid w:val="00F50B9B"/>
    <w:rsid w:val="00F50BAF"/>
    <w:rsid w:val="00F50ECE"/>
    <w:rsid w:val="00F50F37"/>
    <w:rsid w:val="00F50FE5"/>
    <w:rsid w:val="00F510A3"/>
    <w:rsid w:val="00F510E3"/>
    <w:rsid w:val="00F5115A"/>
    <w:rsid w:val="00F51193"/>
    <w:rsid w:val="00F51260"/>
    <w:rsid w:val="00F51284"/>
    <w:rsid w:val="00F5129D"/>
    <w:rsid w:val="00F5148F"/>
    <w:rsid w:val="00F514E5"/>
    <w:rsid w:val="00F51530"/>
    <w:rsid w:val="00F51601"/>
    <w:rsid w:val="00F517D6"/>
    <w:rsid w:val="00F518C1"/>
    <w:rsid w:val="00F519CF"/>
    <w:rsid w:val="00F51A7D"/>
    <w:rsid w:val="00F51B7C"/>
    <w:rsid w:val="00F51CF1"/>
    <w:rsid w:val="00F51DE0"/>
    <w:rsid w:val="00F51E88"/>
    <w:rsid w:val="00F51EAE"/>
    <w:rsid w:val="00F521C0"/>
    <w:rsid w:val="00F52273"/>
    <w:rsid w:val="00F52777"/>
    <w:rsid w:val="00F527CE"/>
    <w:rsid w:val="00F528B0"/>
    <w:rsid w:val="00F52924"/>
    <w:rsid w:val="00F52A06"/>
    <w:rsid w:val="00F52AE5"/>
    <w:rsid w:val="00F52C68"/>
    <w:rsid w:val="00F52C90"/>
    <w:rsid w:val="00F52CA3"/>
    <w:rsid w:val="00F52D70"/>
    <w:rsid w:val="00F52D8A"/>
    <w:rsid w:val="00F5300E"/>
    <w:rsid w:val="00F53042"/>
    <w:rsid w:val="00F5390F"/>
    <w:rsid w:val="00F53A2E"/>
    <w:rsid w:val="00F53B6A"/>
    <w:rsid w:val="00F53C4F"/>
    <w:rsid w:val="00F53D52"/>
    <w:rsid w:val="00F53E20"/>
    <w:rsid w:val="00F53EA2"/>
    <w:rsid w:val="00F54046"/>
    <w:rsid w:val="00F54234"/>
    <w:rsid w:val="00F54256"/>
    <w:rsid w:val="00F54452"/>
    <w:rsid w:val="00F5457F"/>
    <w:rsid w:val="00F54634"/>
    <w:rsid w:val="00F5485A"/>
    <w:rsid w:val="00F54878"/>
    <w:rsid w:val="00F549B2"/>
    <w:rsid w:val="00F54A36"/>
    <w:rsid w:val="00F54A68"/>
    <w:rsid w:val="00F54CA7"/>
    <w:rsid w:val="00F54CC0"/>
    <w:rsid w:val="00F54D1F"/>
    <w:rsid w:val="00F54E56"/>
    <w:rsid w:val="00F54EB0"/>
    <w:rsid w:val="00F55056"/>
    <w:rsid w:val="00F55195"/>
    <w:rsid w:val="00F55308"/>
    <w:rsid w:val="00F556C7"/>
    <w:rsid w:val="00F5585B"/>
    <w:rsid w:val="00F55A9B"/>
    <w:rsid w:val="00F55B1B"/>
    <w:rsid w:val="00F55BCA"/>
    <w:rsid w:val="00F55BF0"/>
    <w:rsid w:val="00F55D1F"/>
    <w:rsid w:val="00F55D92"/>
    <w:rsid w:val="00F55DC7"/>
    <w:rsid w:val="00F55F5E"/>
    <w:rsid w:val="00F55F9A"/>
    <w:rsid w:val="00F5606B"/>
    <w:rsid w:val="00F562CC"/>
    <w:rsid w:val="00F56375"/>
    <w:rsid w:val="00F56379"/>
    <w:rsid w:val="00F565E5"/>
    <w:rsid w:val="00F56651"/>
    <w:rsid w:val="00F56686"/>
    <w:rsid w:val="00F56689"/>
    <w:rsid w:val="00F5674C"/>
    <w:rsid w:val="00F56907"/>
    <w:rsid w:val="00F5731A"/>
    <w:rsid w:val="00F57325"/>
    <w:rsid w:val="00F57862"/>
    <w:rsid w:val="00F579C8"/>
    <w:rsid w:val="00F579D3"/>
    <w:rsid w:val="00F57ABA"/>
    <w:rsid w:val="00F57C26"/>
    <w:rsid w:val="00F57C4F"/>
    <w:rsid w:val="00F57D38"/>
    <w:rsid w:val="00F57E73"/>
    <w:rsid w:val="00F6005E"/>
    <w:rsid w:val="00F600AE"/>
    <w:rsid w:val="00F60109"/>
    <w:rsid w:val="00F606E7"/>
    <w:rsid w:val="00F606FE"/>
    <w:rsid w:val="00F607A9"/>
    <w:rsid w:val="00F608D9"/>
    <w:rsid w:val="00F608F5"/>
    <w:rsid w:val="00F60D1F"/>
    <w:rsid w:val="00F60D7B"/>
    <w:rsid w:val="00F60EDB"/>
    <w:rsid w:val="00F61154"/>
    <w:rsid w:val="00F612EF"/>
    <w:rsid w:val="00F615A7"/>
    <w:rsid w:val="00F615F9"/>
    <w:rsid w:val="00F617A9"/>
    <w:rsid w:val="00F617FD"/>
    <w:rsid w:val="00F61854"/>
    <w:rsid w:val="00F6191A"/>
    <w:rsid w:val="00F61AAC"/>
    <w:rsid w:val="00F61B67"/>
    <w:rsid w:val="00F61CF7"/>
    <w:rsid w:val="00F620A7"/>
    <w:rsid w:val="00F62322"/>
    <w:rsid w:val="00F62505"/>
    <w:rsid w:val="00F6268C"/>
    <w:rsid w:val="00F6273D"/>
    <w:rsid w:val="00F628D4"/>
    <w:rsid w:val="00F62A6E"/>
    <w:rsid w:val="00F62B98"/>
    <w:rsid w:val="00F62D99"/>
    <w:rsid w:val="00F6300D"/>
    <w:rsid w:val="00F63028"/>
    <w:rsid w:val="00F63258"/>
    <w:rsid w:val="00F63306"/>
    <w:rsid w:val="00F63315"/>
    <w:rsid w:val="00F6348C"/>
    <w:rsid w:val="00F6354A"/>
    <w:rsid w:val="00F63597"/>
    <w:rsid w:val="00F63634"/>
    <w:rsid w:val="00F63705"/>
    <w:rsid w:val="00F63895"/>
    <w:rsid w:val="00F638F1"/>
    <w:rsid w:val="00F63B1C"/>
    <w:rsid w:val="00F63C0A"/>
    <w:rsid w:val="00F63F02"/>
    <w:rsid w:val="00F63F8D"/>
    <w:rsid w:val="00F6408F"/>
    <w:rsid w:val="00F64343"/>
    <w:rsid w:val="00F644C5"/>
    <w:rsid w:val="00F644CE"/>
    <w:rsid w:val="00F64627"/>
    <w:rsid w:val="00F646EA"/>
    <w:rsid w:val="00F64714"/>
    <w:rsid w:val="00F6474D"/>
    <w:rsid w:val="00F6499F"/>
    <w:rsid w:val="00F64A17"/>
    <w:rsid w:val="00F64A27"/>
    <w:rsid w:val="00F64D7B"/>
    <w:rsid w:val="00F64D85"/>
    <w:rsid w:val="00F64E07"/>
    <w:rsid w:val="00F64F05"/>
    <w:rsid w:val="00F6503A"/>
    <w:rsid w:val="00F65155"/>
    <w:rsid w:val="00F651FE"/>
    <w:rsid w:val="00F65553"/>
    <w:rsid w:val="00F656F6"/>
    <w:rsid w:val="00F65750"/>
    <w:rsid w:val="00F65822"/>
    <w:rsid w:val="00F658B4"/>
    <w:rsid w:val="00F65A4E"/>
    <w:rsid w:val="00F65AC4"/>
    <w:rsid w:val="00F65C4A"/>
    <w:rsid w:val="00F65C9C"/>
    <w:rsid w:val="00F65D5B"/>
    <w:rsid w:val="00F65E71"/>
    <w:rsid w:val="00F65E98"/>
    <w:rsid w:val="00F65F59"/>
    <w:rsid w:val="00F66027"/>
    <w:rsid w:val="00F660FE"/>
    <w:rsid w:val="00F66153"/>
    <w:rsid w:val="00F66267"/>
    <w:rsid w:val="00F663EF"/>
    <w:rsid w:val="00F66437"/>
    <w:rsid w:val="00F667AB"/>
    <w:rsid w:val="00F669ED"/>
    <w:rsid w:val="00F66A80"/>
    <w:rsid w:val="00F66B9E"/>
    <w:rsid w:val="00F66C90"/>
    <w:rsid w:val="00F67199"/>
    <w:rsid w:val="00F6727D"/>
    <w:rsid w:val="00F672B4"/>
    <w:rsid w:val="00F67302"/>
    <w:rsid w:val="00F67395"/>
    <w:rsid w:val="00F6762B"/>
    <w:rsid w:val="00F67782"/>
    <w:rsid w:val="00F6784E"/>
    <w:rsid w:val="00F6786B"/>
    <w:rsid w:val="00F678F8"/>
    <w:rsid w:val="00F679BB"/>
    <w:rsid w:val="00F67AA3"/>
    <w:rsid w:val="00F67B0E"/>
    <w:rsid w:val="00F67D5F"/>
    <w:rsid w:val="00F67F2B"/>
    <w:rsid w:val="00F7003C"/>
    <w:rsid w:val="00F700BD"/>
    <w:rsid w:val="00F70100"/>
    <w:rsid w:val="00F7013E"/>
    <w:rsid w:val="00F70278"/>
    <w:rsid w:val="00F7033B"/>
    <w:rsid w:val="00F70465"/>
    <w:rsid w:val="00F7050D"/>
    <w:rsid w:val="00F7056C"/>
    <w:rsid w:val="00F70587"/>
    <w:rsid w:val="00F706BC"/>
    <w:rsid w:val="00F7071A"/>
    <w:rsid w:val="00F70726"/>
    <w:rsid w:val="00F70763"/>
    <w:rsid w:val="00F7092D"/>
    <w:rsid w:val="00F70980"/>
    <w:rsid w:val="00F70B7D"/>
    <w:rsid w:val="00F70C39"/>
    <w:rsid w:val="00F70CD8"/>
    <w:rsid w:val="00F70DC4"/>
    <w:rsid w:val="00F70DD5"/>
    <w:rsid w:val="00F70DD7"/>
    <w:rsid w:val="00F70F11"/>
    <w:rsid w:val="00F70F65"/>
    <w:rsid w:val="00F70F83"/>
    <w:rsid w:val="00F70FA7"/>
    <w:rsid w:val="00F70FB1"/>
    <w:rsid w:val="00F71082"/>
    <w:rsid w:val="00F71214"/>
    <w:rsid w:val="00F71693"/>
    <w:rsid w:val="00F716C6"/>
    <w:rsid w:val="00F718E0"/>
    <w:rsid w:val="00F71913"/>
    <w:rsid w:val="00F719EC"/>
    <w:rsid w:val="00F71A52"/>
    <w:rsid w:val="00F71B32"/>
    <w:rsid w:val="00F71B55"/>
    <w:rsid w:val="00F71D1F"/>
    <w:rsid w:val="00F72101"/>
    <w:rsid w:val="00F7210B"/>
    <w:rsid w:val="00F72149"/>
    <w:rsid w:val="00F7217B"/>
    <w:rsid w:val="00F7219C"/>
    <w:rsid w:val="00F722A1"/>
    <w:rsid w:val="00F7238A"/>
    <w:rsid w:val="00F72395"/>
    <w:rsid w:val="00F7244B"/>
    <w:rsid w:val="00F7244D"/>
    <w:rsid w:val="00F72630"/>
    <w:rsid w:val="00F726C2"/>
    <w:rsid w:val="00F726CE"/>
    <w:rsid w:val="00F7275F"/>
    <w:rsid w:val="00F727B8"/>
    <w:rsid w:val="00F72932"/>
    <w:rsid w:val="00F72944"/>
    <w:rsid w:val="00F72980"/>
    <w:rsid w:val="00F72BEB"/>
    <w:rsid w:val="00F73012"/>
    <w:rsid w:val="00F73356"/>
    <w:rsid w:val="00F73387"/>
    <w:rsid w:val="00F7343C"/>
    <w:rsid w:val="00F735DF"/>
    <w:rsid w:val="00F73855"/>
    <w:rsid w:val="00F73870"/>
    <w:rsid w:val="00F738F2"/>
    <w:rsid w:val="00F73933"/>
    <w:rsid w:val="00F7394D"/>
    <w:rsid w:val="00F73ACD"/>
    <w:rsid w:val="00F73B0A"/>
    <w:rsid w:val="00F73D74"/>
    <w:rsid w:val="00F73DC7"/>
    <w:rsid w:val="00F73F3F"/>
    <w:rsid w:val="00F74111"/>
    <w:rsid w:val="00F74220"/>
    <w:rsid w:val="00F742CC"/>
    <w:rsid w:val="00F743EA"/>
    <w:rsid w:val="00F74473"/>
    <w:rsid w:val="00F744A0"/>
    <w:rsid w:val="00F74579"/>
    <w:rsid w:val="00F7467E"/>
    <w:rsid w:val="00F746BD"/>
    <w:rsid w:val="00F74757"/>
    <w:rsid w:val="00F747DD"/>
    <w:rsid w:val="00F747E3"/>
    <w:rsid w:val="00F74957"/>
    <w:rsid w:val="00F749B9"/>
    <w:rsid w:val="00F74BCB"/>
    <w:rsid w:val="00F74BD5"/>
    <w:rsid w:val="00F74EA0"/>
    <w:rsid w:val="00F750E7"/>
    <w:rsid w:val="00F75119"/>
    <w:rsid w:val="00F75212"/>
    <w:rsid w:val="00F753C1"/>
    <w:rsid w:val="00F753F5"/>
    <w:rsid w:val="00F7544D"/>
    <w:rsid w:val="00F754D6"/>
    <w:rsid w:val="00F754F2"/>
    <w:rsid w:val="00F75598"/>
    <w:rsid w:val="00F7582F"/>
    <w:rsid w:val="00F75897"/>
    <w:rsid w:val="00F758C4"/>
    <w:rsid w:val="00F75B02"/>
    <w:rsid w:val="00F75C50"/>
    <w:rsid w:val="00F75D33"/>
    <w:rsid w:val="00F75DE3"/>
    <w:rsid w:val="00F75E39"/>
    <w:rsid w:val="00F75EA9"/>
    <w:rsid w:val="00F75F93"/>
    <w:rsid w:val="00F76306"/>
    <w:rsid w:val="00F76454"/>
    <w:rsid w:val="00F76541"/>
    <w:rsid w:val="00F765D7"/>
    <w:rsid w:val="00F765F8"/>
    <w:rsid w:val="00F76817"/>
    <w:rsid w:val="00F7681D"/>
    <w:rsid w:val="00F76CA4"/>
    <w:rsid w:val="00F77068"/>
    <w:rsid w:val="00F77092"/>
    <w:rsid w:val="00F77100"/>
    <w:rsid w:val="00F771C0"/>
    <w:rsid w:val="00F77324"/>
    <w:rsid w:val="00F77534"/>
    <w:rsid w:val="00F7770F"/>
    <w:rsid w:val="00F7778F"/>
    <w:rsid w:val="00F7782E"/>
    <w:rsid w:val="00F778B0"/>
    <w:rsid w:val="00F778E4"/>
    <w:rsid w:val="00F779E4"/>
    <w:rsid w:val="00F77A37"/>
    <w:rsid w:val="00F77A8E"/>
    <w:rsid w:val="00F77BBA"/>
    <w:rsid w:val="00F77D5E"/>
    <w:rsid w:val="00F77D61"/>
    <w:rsid w:val="00F77DFF"/>
    <w:rsid w:val="00F80091"/>
    <w:rsid w:val="00F80155"/>
    <w:rsid w:val="00F80253"/>
    <w:rsid w:val="00F80406"/>
    <w:rsid w:val="00F80997"/>
    <w:rsid w:val="00F80A1E"/>
    <w:rsid w:val="00F80AF8"/>
    <w:rsid w:val="00F80B32"/>
    <w:rsid w:val="00F80BEF"/>
    <w:rsid w:val="00F80CC4"/>
    <w:rsid w:val="00F80E9A"/>
    <w:rsid w:val="00F811D3"/>
    <w:rsid w:val="00F81325"/>
    <w:rsid w:val="00F81326"/>
    <w:rsid w:val="00F81403"/>
    <w:rsid w:val="00F81487"/>
    <w:rsid w:val="00F8161C"/>
    <w:rsid w:val="00F8161D"/>
    <w:rsid w:val="00F816D0"/>
    <w:rsid w:val="00F81708"/>
    <w:rsid w:val="00F817C1"/>
    <w:rsid w:val="00F8181B"/>
    <w:rsid w:val="00F81B11"/>
    <w:rsid w:val="00F81C45"/>
    <w:rsid w:val="00F81C81"/>
    <w:rsid w:val="00F81CB1"/>
    <w:rsid w:val="00F81CD6"/>
    <w:rsid w:val="00F81DAA"/>
    <w:rsid w:val="00F81F83"/>
    <w:rsid w:val="00F8208A"/>
    <w:rsid w:val="00F82113"/>
    <w:rsid w:val="00F82203"/>
    <w:rsid w:val="00F822FD"/>
    <w:rsid w:val="00F82385"/>
    <w:rsid w:val="00F823D0"/>
    <w:rsid w:val="00F823FC"/>
    <w:rsid w:val="00F824C2"/>
    <w:rsid w:val="00F82687"/>
    <w:rsid w:val="00F82790"/>
    <w:rsid w:val="00F828E5"/>
    <w:rsid w:val="00F82926"/>
    <w:rsid w:val="00F82A42"/>
    <w:rsid w:val="00F82BAF"/>
    <w:rsid w:val="00F82BDF"/>
    <w:rsid w:val="00F82C0A"/>
    <w:rsid w:val="00F82C9B"/>
    <w:rsid w:val="00F82D7C"/>
    <w:rsid w:val="00F82E58"/>
    <w:rsid w:val="00F83145"/>
    <w:rsid w:val="00F83196"/>
    <w:rsid w:val="00F83325"/>
    <w:rsid w:val="00F8340F"/>
    <w:rsid w:val="00F83426"/>
    <w:rsid w:val="00F83624"/>
    <w:rsid w:val="00F837E0"/>
    <w:rsid w:val="00F83828"/>
    <w:rsid w:val="00F83894"/>
    <w:rsid w:val="00F839A0"/>
    <w:rsid w:val="00F83A17"/>
    <w:rsid w:val="00F83A5B"/>
    <w:rsid w:val="00F83E27"/>
    <w:rsid w:val="00F83EB5"/>
    <w:rsid w:val="00F83EDE"/>
    <w:rsid w:val="00F83F0D"/>
    <w:rsid w:val="00F83F57"/>
    <w:rsid w:val="00F841C0"/>
    <w:rsid w:val="00F841D0"/>
    <w:rsid w:val="00F84264"/>
    <w:rsid w:val="00F84735"/>
    <w:rsid w:val="00F84870"/>
    <w:rsid w:val="00F848D9"/>
    <w:rsid w:val="00F8496A"/>
    <w:rsid w:val="00F849A6"/>
    <w:rsid w:val="00F84CA6"/>
    <w:rsid w:val="00F84E4D"/>
    <w:rsid w:val="00F84F72"/>
    <w:rsid w:val="00F85060"/>
    <w:rsid w:val="00F85097"/>
    <w:rsid w:val="00F851B6"/>
    <w:rsid w:val="00F8524C"/>
    <w:rsid w:val="00F85298"/>
    <w:rsid w:val="00F853E3"/>
    <w:rsid w:val="00F85447"/>
    <w:rsid w:val="00F855EA"/>
    <w:rsid w:val="00F85627"/>
    <w:rsid w:val="00F856BA"/>
    <w:rsid w:val="00F85755"/>
    <w:rsid w:val="00F85788"/>
    <w:rsid w:val="00F857BE"/>
    <w:rsid w:val="00F859CE"/>
    <w:rsid w:val="00F859F7"/>
    <w:rsid w:val="00F85A2B"/>
    <w:rsid w:val="00F85A2C"/>
    <w:rsid w:val="00F85AD9"/>
    <w:rsid w:val="00F85D4B"/>
    <w:rsid w:val="00F85FD6"/>
    <w:rsid w:val="00F8605A"/>
    <w:rsid w:val="00F86118"/>
    <w:rsid w:val="00F86189"/>
    <w:rsid w:val="00F8642C"/>
    <w:rsid w:val="00F8652E"/>
    <w:rsid w:val="00F865E3"/>
    <w:rsid w:val="00F866FD"/>
    <w:rsid w:val="00F867AA"/>
    <w:rsid w:val="00F867D1"/>
    <w:rsid w:val="00F86861"/>
    <w:rsid w:val="00F8699D"/>
    <w:rsid w:val="00F86CA1"/>
    <w:rsid w:val="00F86D24"/>
    <w:rsid w:val="00F86DCA"/>
    <w:rsid w:val="00F86F4B"/>
    <w:rsid w:val="00F86F7B"/>
    <w:rsid w:val="00F8709F"/>
    <w:rsid w:val="00F871D9"/>
    <w:rsid w:val="00F872E1"/>
    <w:rsid w:val="00F87442"/>
    <w:rsid w:val="00F875C2"/>
    <w:rsid w:val="00F87634"/>
    <w:rsid w:val="00F8770C"/>
    <w:rsid w:val="00F879DA"/>
    <w:rsid w:val="00F87A86"/>
    <w:rsid w:val="00F87A96"/>
    <w:rsid w:val="00F87BF1"/>
    <w:rsid w:val="00F87C5C"/>
    <w:rsid w:val="00F87C77"/>
    <w:rsid w:val="00F87C96"/>
    <w:rsid w:val="00F87CB2"/>
    <w:rsid w:val="00F87CB5"/>
    <w:rsid w:val="00F87D59"/>
    <w:rsid w:val="00F90284"/>
    <w:rsid w:val="00F902C1"/>
    <w:rsid w:val="00F903CB"/>
    <w:rsid w:val="00F9066B"/>
    <w:rsid w:val="00F90915"/>
    <w:rsid w:val="00F90971"/>
    <w:rsid w:val="00F90A6A"/>
    <w:rsid w:val="00F90C6B"/>
    <w:rsid w:val="00F90D09"/>
    <w:rsid w:val="00F90E18"/>
    <w:rsid w:val="00F90ED1"/>
    <w:rsid w:val="00F90EDA"/>
    <w:rsid w:val="00F90FB9"/>
    <w:rsid w:val="00F9105B"/>
    <w:rsid w:val="00F91226"/>
    <w:rsid w:val="00F9134A"/>
    <w:rsid w:val="00F915B8"/>
    <w:rsid w:val="00F91811"/>
    <w:rsid w:val="00F9184A"/>
    <w:rsid w:val="00F918C1"/>
    <w:rsid w:val="00F91B11"/>
    <w:rsid w:val="00F91C6A"/>
    <w:rsid w:val="00F91D71"/>
    <w:rsid w:val="00F91DCA"/>
    <w:rsid w:val="00F91DE3"/>
    <w:rsid w:val="00F91EBA"/>
    <w:rsid w:val="00F91EDC"/>
    <w:rsid w:val="00F9207D"/>
    <w:rsid w:val="00F9221F"/>
    <w:rsid w:val="00F9253D"/>
    <w:rsid w:val="00F92544"/>
    <w:rsid w:val="00F926BD"/>
    <w:rsid w:val="00F92A83"/>
    <w:rsid w:val="00F92B29"/>
    <w:rsid w:val="00F92B45"/>
    <w:rsid w:val="00F92BB3"/>
    <w:rsid w:val="00F92CF9"/>
    <w:rsid w:val="00F92D51"/>
    <w:rsid w:val="00F92ED1"/>
    <w:rsid w:val="00F92F98"/>
    <w:rsid w:val="00F92FD6"/>
    <w:rsid w:val="00F9301B"/>
    <w:rsid w:val="00F9319F"/>
    <w:rsid w:val="00F9322C"/>
    <w:rsid w:val="00F9324D"/>
    <w:rsid w:val="00F93257"/>
    <w:rsid w:val="00F93279"/>
    <w:rsid w:val="00F933E3"/>
    <w:rsid w:val="00F934DA"/>
    <w:rsid w:val="00F936CD"/>
    <w:rsid w:val="00F9372B"/>
    <w:rsid w:val="00F93889"/>
    <w:rsid w:val="00F938F9"/>
    <w:rsid w:val="00F9393F"/>
    <w:rsid w:val="00F93993"/>
    <w:rsid w:val="00F939C9"/>
    <w:rsid w:val="00F93C13"/>
    <w:rsid w:val="00F93CAA"/>
    <w:rsid w:val="00F93D16"/>
    <w:rsid w:val="00F93D54"/>
    <w:rsid w:val="00F93DC7"/>
    <w:rsid w:val="00F93EE5"/>
    <w:rsid w:val="00F93F26"/>
    <w:rsid w:val="00F9402A"/>
    <w:rsid w:val="00F9406A"/>
    <w:rsid w:val="00F9409A"/>
    <w:rsid w:val="00F940D0"/>
    <w:rsid w:val="00F94197"/>
    <w:rsid w:val="00F94243"/>
    <w:rsid w:val="00F94361"/>
    <w:rsid w:val="00F947C7"/>
    <w:rsid w:val="00F9491C"/>
    <w:rsid w:val="00F94A82"/>
    <w:rsid w:val="00F94B67"/>
    <w:rsid w:val="00F94D1A"/>
    <w:rsid w:val="00F94DAB"/>
    <w:rsid w:val="00F94EB7"/>
    <w:rsid w:val="00F94EBC"/>
    <w:rsid w:val="00F94EDC"/>
    <w:rsid w:val="00F94FA6"/>
    <w:rsid w:val="00F95151"/>
    <w:rsid w:val="00F95188"/>
    <w:rsid w:val="00F951E8"/>
    <w:rsid w:val="00F953E3"/>
    <w:rsid w:val="00F95446"/>
    <w:rsid w:val="00F955E5"/>
    <w:rsid w:val="00F95755"/>
    <w:rsid w:val="00F957B2"/>
    <w:rsid w:val="00F957C4"/>
    <w:rsid w:val="00F959F2"/>
    <w:rsid w:val="00F95A94"/>
    <w:rsid w:val="00F95B73"/>
    <w:rsid w:val="00F95BC1"/>
    <w:rsid w:val="00F95C2A"/>
    <w:rsid w:val="00F95C63"/>
    <w:rsid w:val="00F95C77"/>
    <w:rsid w:val="00F95E16"/>
    <w:rsid w:val="00F95E3F"/>
    <w:rsid w:val="00F95F74"/>
    <w:rsid w:val="00F96170"/>
    <w:rsid w:val="00F96365"/>
    <w:rsid w:val="00F964E0"/>
    <w:rsid w:val="00F964E9"/>
    <w:rsid w:val="00F96530"/>
    <w:rsid w:val="00F96724"/>
    <w:rsid w:val="00F9690D"/>
    <w:rsid w:val="00F96B03"/>
    <w:rsid w:val="00F96BC8"/>
    <w:rsid w:val="00F96C72"/>
    <w:rsid w:val="00F96F48"/>
    <w:rsid w:val="00F96F7C"/>
    <w:rsid w:val="00F96F80"/>
    <w:rsid w:val="00F96F88"/>
    <w:rsid w:val="00F96FBA"/>
    <w:rsid w:val="00F9702C"/>
    <w:rsid w:val="00F97044"/>
    <w:rsid w:val="00F970CD"/>
    <w:rsid w:val="00F97294"/>
    <w:rsid w:val="00F975FD"/>
    <w:rsid w:val="00F976A5"/>
    <w:rsid w:val="00F9778B"/>
    <w:rsid w:val="00F97818"/>
    <w:rsid w:val="00F97842"/>
    <w:rsid w:val="00F978A4"/>
    <w:rsid w:val="00F97A6F"/>
    <w:rsid w:val="00F97BBB"/>
    <w:rsid w:val="00F97E88"/>
    <w:rsid w:val="00F97F82"/>
    <w:rsid w:val="00FA0030"/>
    <w:rsid w:val="00FA01E1"/>
    <w:rsid w:val="00FA0317"/>
    <w:rsid w:val="00FA0461"/>
    <w:rsid w:val="00FA0492"/>
    <w:rsid w:val="00FA0534"/>
    <w:rsid w:val="00FA0564"/>
    <w:rsid w:val="00FA05EA"/>
    <w:rsid w:val="00FA063E"/>
    <w:rsid w:val="00FA06A2"/>
    <w:rsid w:val="00FA0738"/>
    <w:rsid w:val="00FA0784"/>
    <w:rsid w:val="00FA079A"/>
    <w:rsid w:val="00FA08B5"/>
    <w:rsid w:val="00FA08FE"/>
    <w:rsid w:val="00FA0C72"/>
    <w:rsid w:val="00FA0DDF"/>
    <w:rsid w:val="00FA0E1C"/>
    <w:rsid w:val="00FA0F8C"/>
    <w:rsid w:val="00FA0FF8"/>
    <w:rsid w:val="00FA11F5"/>
    <w:rsid w:val="00FA127E"/>
    <w:rsid w:val="00FA1290"/>
    <w:rsid w:val="00FA1313"/>
    <w:rsid w:val="00FA156B"/>
    <w:rsid w:val="00FA1612"/>
    <w:rsid w:val="00FA17E0"/>
    <w:rsid w:val="00FA1977"/>
    <w:rsid w:val="00FA1A16"/>
    <w:rsid w:val="00FA1A4D"/>
    <w:rsid w:val="00FA1BFA"/>
    <w:rsid w:val="00FA1FD6"/>
    <w:rsid w:val="00FA1FFA"/>
    <w:rsid w:val="00FA2059"/>
    <w:rsid w:val="00FA2314"/>
    <w:rsid w:val="00FA2489"/>
    <w:rsid w:val="00FA2537"/>
    <w:rsid w:val="00FA2616"/>
    <w:rsid w:val="00FA26B5"/>
    <w:rsid w:val="00FA276C"/>
    <w:rsid w:val="00FA27FA"/>
    <w:rsid w:val="00FA2972"/>
    <w:rsid w:val="00FA2BC9"/>
    <w:rsid w:val="00FA2CF3"/>
    <w:rsid w:val="00FA2D87"/>
    <w:rsid w:val="00FA2D9C"/>
    <w:rsid w:val="00FA2EC2"/>
    <w:rsid w:val="00FA2EEF"/>
    <w:rsid w:val="00FA2FC8"/>
    <w:rsid w:val="00FA301C"/>
    <w:rsid w:val="00FA3084"/>
    <w:rsid w:val="00FA3109"/>
    <w:rsid w:val="00FA311D"/>
    <w:rsid w:val="00FA345F"/>
    <w:rsid w:val="00FA3490"/>
    <w:rsid w:val="00FA3976"/>
    <w:rsid w:val="00FA39EB"/>
    <w:rsid w:val="00FA3AF6"/>
    <w:rsid w:val="00FA3B39"/>
    <w:rsid w:val="00FA3D82"/>
    <w:rsid w:val="00FA3D87"/>
    <w:rsid w:val="00FA3FF7"/>
    <w:rsid w:val="00FA40A9"/>
    <w:rsid w:val="00FA413C"/>
    <w:rsid w:val="00FA4561"/>
    <w:rsid w:val="00FA462F"/>
    <w:rsid w:val="00FA46A2"/>
    <w:rsid w:val="00FA476C"/>
    <w:rsid w:val="00FA4813"/>
    <w:rsid w:val="00FA4866"/>
    <w:rsid w:val="00FA4994"/>
    <w:rsid w:val="00FA4A5D"/>
    <w:rsid w:val="00FA4A6F"/>
    <w:rsid w:val="00FA4AD1"/>
    <w:rsid w:val="00FA4D2C"/>
    <w:rsid w:val="00FA4FD1"/>
    <w:rsid w:val="00FA5061"/>
    <w:rsid w:val="00FA54A4"/>
    <w:rsid w:val="00FA54C0"/>
    <w:rsid w:val="00FA558A"/>
    <w:rsid w:val="00FA55B8"/>
    <w:rsid w:val="00FA5713"/>
    <w:rsid w:val="00FA57BB"/>
    <w:rsid w:val="00FA5823"/>
    <w:rsid w:val="00FA596E"/>
    <w:rsid w:val="00FA59E2"/>
    <w:rsid w:val="00FA59E8"/>
    <w:rsid w:val="00FA5A02"/>
    <w:rsid w:val="00FA5A5C"/>
    <w:rsid w:val="00FA5C19"/>
    <w:rsid w:val="00FA5CB7"/>
    <w:rsid w:val="00FA5E84"/>
    <w:rsid w:val="00FA604B"/>
    <w:rsid w:val="00FA609B"/>
    <w:rsid w:val="00FA61F0"/>
    <w:rsid w:val="00FA6224"/>
    <w:rsid w:val="00FA6302"/>
    <w:rsid w:val="00FA6317"/>
    <w:rsid w:val="00FA6416"/>
    <w:rsid w:val="00FA67BD"/>
    <w:rsid w:val="00FA683A"/>
    <w:rsid w:val="00FA6878"/>
    <w:rsid w:val="00FA6977"/>
    <w:rsid w:val="00FA6B96"/>
    <w:rsid w:val="00FA6D68"/>
    <w:rsid w:val="00FA6D70"/>
    <w:rsid w:val="00FA6DB7"/>
    <w:rsid w:val="00FA6EE3"/>
    <w:rsid w:val="00FA6FC6"/>
    <w:rsid w:val="00FA70C3"/>
    <w:rsid w:val="00FA718E"/>
    <w:rsid w:val="00FA74DD"/>
    <w:rsid w:val="00FA74ED"/>
    <w:rsid w:val="00FA754C"/>
    <w:rsid w:val="00FA7669"/>
    <w:rsid w:val="00FA76EB"/>
    <w:rsid w:val="00FA7B47"/>
    <w:rsid w:val="00FA7BB3"/>
    <w:rsid w:val="00FA7DC6"/>
    <w:rsid w:val="00FA7E88"/>
    <w:rsid w:val="00FA7EE8"/>
    <w:rsid w:val="00FB00D4"/>
    <w:rsid w:val="00FB00EC"/>
    <w:rsid w:val="00FB0258"/>
    <w:rsid w:val="00FB0325"/>
    <w:rsid w:val="00FB0676"/>
    <w:rsid w:val="00FB06A2"/>
    <w:rsid w:val="00FB06E2"/>
    <w:rsid w:val="00FB0945"/>
    <w:rsid w:val="00FB0A23"/>
    <w:rsid w:val="00FB0B52"/>
    <w:rsid w:val="00FB0CD2"/>
    <w:rsid w:val="00FB0DF7"/>
    <w:rsid w:val="00FB0E36"/>
    <w:rsid w:val="00FB0FC8"/>
    <w:rsid w:val="00FB120E"/>
    <w:rsid w:val="00FB13F3"/>
    <w:rsid w:val="00FB158F"/>
    <w:rsid w:val="00FB1610"/>
    <w:rsid w:val="00FB1636"/>
    <w:rsid w:val="00FB1655"/>
    <w:rsid w:val="00FB1729"/>
    <w:rsid w:val="00FB17BE"/>
    <w:rsid w:val="00FB17EA"/>
    <w:rsid w:val="00FB1929"/>
    <w:rsid w:val="00FB1A01"/>
    <w:rsid w:val="00FB1D94"/>
    <w:rsid w:val="00FB1F28"/>
    <w:rsid w:val="00FB1F8D"/>
    <w:rsid w:val="00FB20A7"/>
    <w:rsid w:val="00FB20A8"/>
    <w:rsid w:val="00FB20F7"/>
    <w:rsid w:val="00FB2182"/>
    <w:rsid w:val="00FB2261"/>
    <w:rsid w:val="00FB2478"/>
    <w:rsid w:val="00FB24CC"/>
    <w:rsid w:val="00FB29FB"/>
    <w:rsid w:val="00FB2A0D"/>
    <w:rsid w:val="00FB2C22"/>
    <w:rsid w:val="00FB2EEE"/>
    <w:rsid w:val="00FB2FE6"/>
    <w:rsid w:val="00FB30CE"/>
    <w:rsid w:val="00FB3227"/>
    <w:rsid w:val="00FB32CD"/>
    <w:rsid w:val="00FB3465"/>
    <w:rsid w:val="00FB3538"/>
    <w:rsid w:val="00FB3845"/>
    <w:rsid w:val="00FB38BC"/>
    <w:rsid w:val="00FB3915"/>
    <w:rsid w:val="00FB3A4D"/>
    <w:rsid w:val="00FB3C32"/>
    <w:rsid w:val="00FB3C80"/>
    <w:rsid w:val="00FB3D67"/>
    <w:rsid w:val="00FB3E11"/>
    <w:rsid w:val="00FB3E83"/>
    <w:rsid w:val="00FB3F27"/>
    <w:rsid w:val="00FB4112"/>
    <w:rsid w:val="00FB41C2"/>
    <w:rsid w:val="00FB4417"/>
    <w:rsid w:val="00FB4550"/>
    <w:rsid w:val="00FB45A6"/>
    <w:rsid w:val="00FB45C4"/>
    <w:rsid w:val="00FB4688"/>
    <w:rsid w:val="00FB47BB"/>
    <w:rsid w:val="00FB4817"/>
    <w:rsid w:val="00FB4896"/>
    <w:rsid w:val="00FB4ABE"/>
    <w:rsid w:val="00FB4B62"/>
    <w:rsid w:val="00FB4D84"/>
    <w:rsid w:val="00FB4DB8"/>
    <w:rsid w:val="00FB4E00"/>
    <w:rsid w:val="00FB5259"/>
    <w:rsid w:val="00FB52CB"/>
    <w:rsid w:val="00FB53BA"/>
    <w:rsid w:val="00FB5438"/>
    <w:rsid w:val="00FB5493"/>
    <w:rsid w:val="00FB559F"/>
    <w:rsid w:val="00FB5661"/>
    <w:rsid w:val="00FB594D"/>
    <w:rsid w:val="00FB599D"/>
    <w:rsid w:val="00FB5CA4"/>
    <w:rsid w:val="00FB5D50"/>
    <w:rsid w:val="00FB5DA5"/>
    <w:rsid w:val="00FB5DB0"/>
    <w:rsid w:val="00FB5DEB"/>
    <w:rsid w:val="00FB5EA1"/>
    <w:rsid w:val="00FB6102"/>
    <w:rsid w:val="00FB615C"/>
    <w:rsid w:val="00FB62EB"/>
    <w:rsid w:val="00FB6387"/>
    <w:rsid w:val="00FB63CA"/>
    <w:rsid w:val="00FB63D4"/>
    <w:rsid w:val="00FB63F5"/>
    <w:rsid w:val="00FB6418"/>
    <w:rsid w:val="00FB64F8"/>
    <w:rsid w:val="00FB68D5"/>
    <w:rsid w:val="00FB6C48"/>
    <w:rsid w:val="00FB6CD9"/>
    <w:rsid w:val="00FB6D74"/>
    <w:rsid w:val="00FB6DE0"/>
    <w:rsid w:val="00FB6FD7"/>
    <w:rsid w:val="00FB6FF8"/>
    <w:rsid w:val="00FB7063"/>
    <w:rsid w:val="00FB709E"/>
    <w:rsid w:val="00FB70AC"/>
    <w:rsid w:val="00FB7314"/>
    <w:rsid w:val="00FB7337"/>
    <w:rsid w:val="00FB734B"/>
    <w:rsid w:val="00FB7414"/>
    <w:rsid w:val="00FB7546"/>
    <w:rsid w:val="00FB75A4"/>
    <w:rsid w:val="00FB77AC"/>
    <w:rsid w:val="00FB7A56"/>
    <w:rsid w:val="00FB7A9A"/>
    <w:rsid w:val="00FB7B26"/>
    <w:rsid w:val="00FB7C37"/>
    <w:rsid w:val="00FB7D6B"/>
    <w:rsid w:val="00FB7F21"/>
    <w:rsid w:val="00FB7F2E"/>
    <w:rsid w:val="00FC00EF"/>
    <w:rsid w:val="00FC03E2"/>
    <w:rsid w:val="00FC0523"/>
    <w:rsid w:val="00FC0654"/>
    <w:rsid w:val="00FC06B9"/>
    <w:rsid w:val="00FC079A"/>
    <w:rsid w:val="00FC07A0"/>
    <w:rsid w:val="00FC07C2"/>
    <w:rsid w:val="00FC085E"/>
    <w:rsid w:val="00FC0867"/>
    <w:rsid w:val="00FC0888"/>
    <w:rsid w:val="00FC08D5"/>
    <w:rsid w:val="00FC0921"/>
    <w:rsid w:val="00FC0A36"/>
    <w:rsid w:val="00FC0AB1"/>
    <w:rsid w:val="00FC0E51"/>
    <w:rsid w:val="00FC0EF8"/>
    <w:rsid w:val="00FC0F81"/>
    <w:rsid w:val="00FC0FDB"/>
    <w:rsid w:val="00FC11EB"/>
    <w:rsid w:val="00FC1547"/>
    <w:rsid w:val="00FC189E"/>
    <w:rsid w:val="00FC1963"/>
    <w:rsid w:val="00FC1A5B"/>
    <w:rsid w:val="00FC1AF0"/>
    <w:rsid w:val="00FC1C2B"/>
    <w:rsid w:val="00FC1C32"/>
    <w:rsid w:val="00FC1E11"/>
    <w:rsid w:val="00FC1E2B"/>
    <w:rsid w:val="00FC20FA"/>
    <w:rsid w:val="00FC2333"/>
    <w:rsid w:val="00FC251B"/>
    <w:rsid w:val="00FC254E"/>
    <w:rsid w:val="00FC258B"/>
    <w:rsid w:val="00FC297C"/>
    <w:rsid w:val="00FC2A2B"/>
    <w:rsid w:val="00FC2A6F"/>
    <w:rsid w:val="00FC2CE2"/>
    <w:rsid w:val="00FC2D95"/>
    <w:rsid w:val="00FC2DF4"/>
    <w:rsid w:val="00FC2EF8"/>
    <w:rsid w:val="00FC30CB"/>
    <w:rsid w:val="00FC31C0"/>
    <w:rsid w:val="00FC3206"/>
    <w:rsid w:val="00FC327B"/>
    <w:rsid w:val="00FC32D7"/>
    <w:rsid w:val="00FC3451"/>
    <w:rsid w:val="00FC34C3"/>
    <w:rsid w:val="00FC355B"/>
    <w:rsid w:val="00FC368A"/>
    <w:rsid w:val="00FC3B37"/>
    <w:rsid w:val="00FC3C2F"/>
    <w:rsid w:val="00FC3C41"/>
    <w:rsid w:val="00FC3C6C"/>
    <w:rsid w:val="00FC3CC5"/>
    <w:rsid w:val="00FC3E24"/>
    <w:rsid w:val="00FC3E77"/>
    <w:rsid w:val="00FC3F78"/>
    <w:rsid w:val="00FC40B1"/>
    <w:rsid w:val="00FC40CA"/>
    <w:rsid w:val="00FC4142"/>
    <w:rsid w:val="00FC41A2"/>
    <w:rsid w:val="00FC41DE"/>
    <w:rsid w:val="00FC461A"/>
    <w:rsid w:val="00FC471D"/>
    <w:rsid w:val="00FC4823"/>
    <w:rsid w:val="00FC4879"/>
    <w:rsid w:val="00FC4A78"/>
    <w:rsid w:val="00FC4B2B"/>
    <w:rsid w:val="00FC4DA0"/>
    <w:rsid w:val="00FC4DE2"/>
    <w:rsid w:val="00FC4E63"/>
    <w:rsid w:val="00FC4F28"/>
    <w:rsid w:val="00FC4FAE"/>
    <w:rsid w:val="00FC4FF4"/>
    <w:rsid w:val="00FC500B"/>
    <w:rsid w:val="00FC52B3"/>
    <w:rsid w:val="00FC52F8"/>
    <w:rsid w:val="00FC5363"/>
    <w:rsid w:val="00FC539F"/>
    <w:rsid w:val="00FC54E4"/>
    <w:rsid w:val="00FC5515"/>
    <w:rsid w:val="00FC553E"/>
    <w:rsid w:val="00FC55B7"/>
    <w:rsid w:val="00FC57BE"/>
    <w:rsid w:val="00FC58CC"/>
    <w:rsid w:val="00FC58E6"/>
    <w:rsid w:val="00FC597F"/>
    <w:rsid w:val="00FC5991"/>
    <w:rsid w:val="00FC59E9"/>
    <w:rsid w:val="00FC5B8A"/>
    <w:rsid w:val="00FC5CF8"/>
    <w:rsid w:val="00FC5DA8"/>
    <w:rsid w:val="00FC5E40"/>
    <w:rsid w:val="00FC5EC4"/>
    <w:rsid w:val="00FC5EEA"/>
    <w:rsid w:val="00FC5FE6"/>
    <w:rsid w:val="00FC606C"/>
    <w:rsid w:val="00FC62A4"/>
    <w:rsid w:val="00FC636A"/>
    <w:rsid w:val="00FC653F"/>
    <w:rsid w:val="00FC6548"/>
    <w:rsid w:val="00FC6714"/>
    <w:rsid w:val="00FC6772"/>
    <w:rsid w:val="00FC67EB"/>
    <w:rsid w:val="00FC6A0D"/>
    <w:rsid w:val="00FC6A62"/>
    <w:rsid w:val="00FC6BB3"/>
    <w:rsid w:val="00FC6BB4"/>
    <w:rsid w:val="00FC6C00"/>
    <w:rsid w:val="00FC6CDA"/>
    <w:rsid w:val="00FC6E33"/>
    <w:rsid w:val="00FC7013"/>
    <w:rsid w:val="00FC707B"/>
    <w:rsid w:val="00FC70B6"/>
    <w:rsid w:val="00FC713E"/>
    <w:rsid w:val="00FC7254"/>
    <w:rsid w:val="00FC72D3"/>
    <w:rsid w:val="00FC74D9"/>
    <w:rsid w:val="00FC7522"/>
    <w:rsid w:val="00FC7874"/>
    <w:rsid w:val="00FC7977"/>
    <w:rsid w:val="00FC797D"/>
    <w:rsid w:val="00FC7A29"/>
    <w:rsid w:val="00FC7ECD"/>
    <w:rsid w:val="00FC7F07"/>
    <w:rsid w:val="00FD01D6"/>
    <w:rsid w:val="00FD01F5"/>
    <w:rsid w:val="00FD02A3"/>
    <w:rsid w:val="00FD0379"/>
    <w:rsid w:val="00FD048C"/>
    <w:rsid w:val="00FD06A0"/>
    <w:rsid w:val="00FD0704"/>
    <w:rsid w:val="00FD097A"/>
    <w:rsid w:val="00FD0A82"/>
    <w:rsid w:val="00FD0B10"/>
    <w:rsid w:val="00FD0BE9"/>
    <w:rsid w:val="00FD0BEB"/>
    <w:rsid w:val="00FD0BEC"/>
    <w:rsid w:val="00FD0C3D"/>
    <w:rsid w:val="00FD0E1C"/>
    <w:rsid w:val="00FD0E77"/>
    <w:rsid w:val="00FD0EFD"/>
    <w:rsid w:val="00FD14F4"/>
    <w:rsid w:val="00FD1535"/>
    <w:rsid w:val="00FD1554"/>
    <w:rsid w:val="00FD1556"/>
    <w:rsid w:val="00FD1771"/>
    <w:rsid w:val="00FD181A"/>
    <w:rsid w:val="00FD1A40"/>
    <w:rsid w:val="00FD1A44"/>
    <w:rsid w:val="00FD1A8A"/>
    <w:rsid w:val="00FD1C68"/>
    <w:rsid w:val="00FD1DD9"/>
    <w:rsid w:val="00FD1ECB"/>
    <w:rsid w:val="00FD1FF9"/>
    <w:rsid w:val="00FD207A"/>
    <w:rsid w:val="00FD21BF"/>
    <w:rsid w:val="00FD2345"/>
    <w:rsid w:val="00FD24C1"/>
    <w:rsid w:val="00FD26F1"/>
    <w:rsid w:val="00FD26FF"/>
    <w:rsid w:val="00FD2A5B"/>
    <w:rsid w:val="00FD2C24"/>
    <w:rsid w:val="00FD2CDD"/>
    <w:rsid w:val="00FD2CF7"/>
    <w:rsid w:val="00FD2D40"/>
    <w:rsid w:val="00FD2E66"/>
    <w:rsid w:val="00FD331B"/>
    <w:rsid w:val="00FD3443"/>
    <w:rsid w:val="00FD34C5"/>
    <w:rsid w:val="00FD35C8"/>
    <w:rsid w:val="00FD3661"/>
    <w:rsid w:val="00FD3A0F"/>
    <w:rsid w:val="00FD3BD5"/>
    <w:rsid w:val="00FD3BDC"/>
    <w:rsid w:val="00FD3CE3"/>
    <w:rsid w:val="00FD4138"/>
    <w:rsid w:val="00FD42B8"/>
    <w:rsid w:val="00FD453D"/>
    <w:rsid w:val="00FD45AF"/>
    <w:rsid w:val="00FD45F0"/>
    <w:rsid w:val="00FD467D"/>
    <w:rsid w:val="00FD4782"/>
    <w:rsid w:val="00FD484F"/>
    <w:rsid w:val="00FD48AC"/>
    <w:rsid w:val="00FD48D0"/>
    <w:rsid w:val="00FD4A3A"/>
    <w:rsid w:val="00FD4AC5"/>
    <w:rsid w:val="00FD4B31"/>
    <w:rsid w:val="00FD4BC3"/>
    <w:rsid w:val="00FD4CF2"/>
    <w:rsid w:val="00FD4D3A"/>
    <w:rsid w:val="00FD4DDF"/>
    <w:rsid w:val="00FD4DE7"/>
    <w:rsid w:val="00FD4E9F"/>
    <w:rsid w:val="00FD4ED1"/>
    <w:rsid w:val="00FD5135"/>
    <w:rsid w:val="00FD5159"/>
    <w:rsid w:val="00FD55DC"/>
    <w:rsid w:val="00FD5624"/>
    <w:rsid w:val="00FD5661"/>
    <w:rsid w:val="00FD581B"/>
    <w:rsid w:val="00FD58C3"/>
    <w:rsid w:val="00FD5A61"/>
    <w:rsid w:val="00FD5BB1"/>
    <w:rsid w:val="00FD5FAC"/>
    <w:rsid w:val="00FD617F"/>
    <w:rsid w:val="00FD62F0"/>
    <w:rsid w:val="00FD6305"/>
    <w:rsid w:val="00FD632F"/>
    <w:rsid w:val="00FD65F1"/>
    <w:rsid w:val="00FD66B1"/>
    <w:rsid w:val="00FD672F"/>
    <w:rsid w:val="00FD6954"/>
    <w:rsid w:val="00FD6A52"/>
    <w:rsid w:val="00FD6BC1"/>
    <w:rsid w:val="00FD6BF1"/>
    <w:rsid w:val="00FD6CAD"/>
    <w:rsid w:val="00FD6D0E"/>
    <w:rsid w:val="00FD6E9B"/>
    <w:rsid w:val="00FD6F52"/>
    <w:rsid w:val="00FD7056"/>
    <w:rsid w:val="00FD7062"/>
    <w:rsid w:val="00FD7071"/>
    <w:rsid w:val="00FD7100"/>
    <w:rsid w:val="00FD71B2"/>
    <w:rsid w:val="00FD71C6"/>
    <w:rsid w:val="00FD7491"/>
    <w:rsid w:val="00FD74B9"/>
    <w:rsid w:val="00FD7642"/>
    <w:rsid w:val="00FD76B4"/>
    <w:rsid w:val="00FD770E"/>
    <w:rsid w:val="00FD7A20"/>
    <w:rsid w:val="00FD7D43"/>
    <w:rsid w:val="00FD7DD0"/>
    <w:rsid w:val="00FD7F2A"/>
    <w:rsid w:val="00FD7F56"/>
    <w:rsid w:val="00FE03FF"/>
    <w:rsid w:val="00FE044A"/>
    <w:rsid w:val="00FE0554"/>
    <w:rsid w:val="00FE058C"/>
    <w:rsid w:val="00FE0631"/>
    <w:rsid w:val="00FE0696"/>
    <w:rsid w:val="00FE08ED"/>
    <w:rsid w:val="00FE09F7"/>
    <w:rsid w:val="00FE0A3F"/>
    <w:rsid w:val="00FE0A90"/>
    <w:rsid w:val="00FE0AC6"/>
    <w:rsid w:val="00FE0B19"/>
    <w:rsid w:val="00FE0BC7"/>
    <w:rsid w:val="00FE0C4C"/>
    <w:rsid w:val="00FE0D02"/>
    <w:rsid w:val="00FE0D25"/>
    <w:rsid w:val="00FE0E98"/>
    <w:rsid w:val="00FE0EBB"/>
    <w:rsid w:val="00FE0EC3"/>
    <w:rsid w:val="00FE0F18"/>
    <w:rsid w:val="00FE10EE"/>
    <w:rsid w:val="00FE11D4"/>
    <w:rsid w:val="00FE11D5"/>
    <w:rsid w:val="00FE1320"/>
    <w:rsid w:val="00FE146F"/>
    <w:rsid w:val="00FE1493"/>
    <w:rsid w:val="00FE14B3"/>
    <w:rsid w:val="00FE1612"/>
    <w:rsid w:val="00FE167E"/>
    <w:rsid w:val="00FE1A2A"/>
    <w:rsid w:val="00FE1AC9"/>
    <w:rsid w:val="00FE1B77"/>
    <w:rsid w:val="00FE1CDA"/>
    <w:rsid w:val="00FE1D8B"/>
    <w:rsid w:val="00FE1D94"/>
    <w:rsid w:val="00FE1DF0"/>
    <w:rsid w:val="00FE20E4"/>
    <w:rsid w:val="00FE22AF"/>
    <w:rsid w:val="00FE22BF"/>
    <w:rsid w:val="00FE2367"/>
    <w:rsid w:val="00FE25FB"/>
    <w:rsid w:val="00FE26AA"/>
    <w:rsid w:val="00FE271F"/>
    <w:rsid w:val="00FE2A6F"/>
    <w:rsid w:val="00FE2A70"/>
    <w:rsid w:val="00FE2AFB"/>
    <w:rsid w:val="00FE2B32"/>
    <w:rsid w:val="00FE2D98"/>
    <w:rsid w:val="00FE2E9B"/>
    <w:rsid w:val="00FE2EA8"/>
    <w:rsid w:val="00FE3138"/>
    <w:rsid w:val="00FE323E"/>
    <w:rsid w:val="00FE326A"/>
    <w:rsid w:val="00FE3362"/>
    <w:rsid w:val="00FE336D"/>
    <w:rsid w:val="00FE33DB"/>
    <w:rsid w:val="00FE33F1"/>
    <w:rsid w:val="00FE3420"/>
    <w:rsid w:val="00FE3429"/>
    <w:rsid w:val="00FE35E0"/>
    <w:rsid w:val="00FE3972"/>
    <w:rsid w:val="00FE39E5"/>
    <w:rsid w:val="00FE3B37"/>
    <w:rsid w:val="00FE3D43"/>
    <w:rsid w:val="00FE3DBA"/>
    <w:rsid w:val="00FE3F1E"/>
    <w:rsid w:val="00FE3F5B"/>
    <w:rsid w:val="00FE3FF5"/>
    <w:rsid w:val="00FE3FFF"/>
    <w:rsid w:val="00FE41A3"/>
    <w:rsid w:val="00FE4320"/>
    <w:rsid w:val="00FE4372"/>
    <w:rsid w:val="00FE4446"/>
    <w:rsid w:val="00FE4455"/>
    <w:rsid w:val="00FE44F6"/>
    <w:rsid w:val="00FE45D0"/>
    <w:rsid w:val="00FE45EB"/>
    <w:rsid w:val="00FE4AC7"/>
    <w:rsid w:val="00FE4AC8"/>
    <w:rsid w:val="00FE4B01"/>
    <w:rsid w:val="00FE4C52"/>
    <w:rsid w:val="00FE4DAD"/>
    <w:rsid w:val="00FE4E80"/>
    <w:rsid w:val="00FE4EBE"/>
    <w:rsid w:val="00FE5026"/>
    <w:rsid w:val="00FE5087"/>
    <w:rsid w:val="00FE5098"/>
    <w:rsid w:val="00FE50AD"/>
    <w:rsid w:val="00FE5110"/>
    <w:rsid w:val="00FE5223"/>
    <w:rsid w:val="00FE522D"/>
    <w:rsid w:val="00FE52A7"/>
    <w:rsid w:val="00FE52E5"/>
    <w:rsid w:val="00FE53BA"/>
    <w:rsid w:val="00FE54BD"/>
    <w:rsid w:val="00FE56DE"/>
    <w:rsid w:val="00FE57F3"/>
    <w:rsid w:val="00FE5E6B"/>
    <w:rsid w:val="00FE5EA5"/>
    <w:rsid w:val="00FE5F88"/>
    <w:rsid w:val="00FE605A"/>
    <w:rsid w:val="00FE60C4"/>
    <w:rsid w:val="00FE647B"/>
    <w:rsid w:val="00FE669D"/>
    <w:rsid w:val="00FE671F"/>
    <w:rsid w:val="00FE672F"/>
    <w:rsid w:val="00FE69F4"/>
    <w:rsid w:val="00FE69FE"/>
    <w:rsid w:val="00FE6A16"/>
    <w:rsid w:val="00FE6ACD"/>
    <w:rsid w:val="00FE6D8E"/>
    <w:rsid w:val="00FE6E45"/>
    <w:rsid w:val="00FE6E6E"/>
    <w:rsid w:val="00FE6F67"/>
    <w:rsid w:val="00FE7158"/>
    <w:rsid w:val="00FE7173"/>
    <w:rsid w:val="00FE7186"/>
    <w:rsid w:val="00FE7241"/>
    <w:rsid w:val="00FE72F8"/>
    <w:rsid w:val="00FE7311"/>
    <w:rsid w:val="00FE733A"/>
    <w:rsid w:val="00FE7414"/>
    <w:rsid w:val="00FE74BA"/>
    <w:rsid w:val="00FE756D"/>
    <w:rsid w:val="00FE7585"/>
    <w:rsid w:val="00FE75AA"/>
    <w:rsid w:val="00FE76AD"/>
    <w:rsid w:val="00FE76E8"/>
    <w:rsid w:val="00FE770B"/>
    <w:rsid w:val="00FE7769"/>
    <w:rsid w:val="00FE77D2"/>
    <w:rsid w:val="00FE7925"/>
    <w:rsid w:val="00FE7CAA"/>
    <w:rsid w:val="00FE7D4B"/>
    <w:rsid w:val="00FE7D69"/>
    <w:rsid w:val="00FE7D7C"/>
    <w:rsid w:val="00FE7D82"/>
    <w:rsid w:val="00FE7E3F"/>
    <w:rsid w:val="00FE7F36"/>
    <w:rsid w:val="00FE7FD4"/>
    <w:rsid w:val="00FE7FDA"/>
    <w:rsid w:val="00FF00C8"/>
    <w:rsid w:val="00FF00DE"/>
    <w:rsid w:val="00FF0128"/>
    <w:rsid w:val="00FF02A7"/>
    <w:rsid w:val="00FF02E4"/>
    <w:rsid w:val="00FF034A"/>
    <w:rsid w:val="00FF0676"/>
    <w:rsid w:val="00FF0764"/>
    <w:rsid w:val="00FF0848"/>
    <w:rsid w:val="00FF08DF"/>
    <w:rsid w:val="00FF0A5A"/>
    <w:rsid w:val="00FF0B28"/>
    <w:rsid w:val="00FF0C6A"/>
    <w:rsid w:val="00FF0CF1"/>
    <w:rsid w:val="00FF0E0C"/>
    <w:rsid w:val="00FF0F74"/>
    <w:rsid w:val="00FF1792"/>
    <w:rsid w:val="00FF1853"/>
    <w:rsid w:val="00FF1890"/>
    <w:rsid w:val="00FF199A"/>
    <w:rsid w:val="00FF1CA1"/>
    <w:rsid w:val="00FF1CC9"/>
    <w:rsid w:val="00FF1E7F"/>
    <w:rsid w:val="00FF1FD9"/>
    <w:rsid w:val="00FF20A4"/>
    <w:rsid w:val="00FF21ED"/>
    <w:rsid w:val="00FF222C"/>
    <w:rsid w:val="00FF226D"/>
    <w:rsid w:val="00FF22CD"/>
    <w:rsid w:val="00FF238E"/>
    <w:rsid w:val="00FF23F7"/>
    <w:rsid w:val="00FF25FE"/>
    <w:rsid w:val="00FF2657"/>
    <w:rsid w:val="00FF26F8"/>
    <w:rsid w:val="00FF28DC"/>
    <w:rsid w:val="00FF292E"/>
    <w:rsid w:val="00FF29B7"/>
    <w:rsid w:val="00FF29C7"/>
    <w:rsid w:val="00FF2AB9"/>
    <w:rsid w:val="00FF2BC4"/>
    <w:rsid w:val="00FF2CFF"/>
    <w:rsid w:val="00FF2D83"/>
    <w:rsid w:val="00FF2F83"/>
    <w:rsid w:val="00FF312F"/>
    <w:rsid w:val="00FF31FF"/>
    <w:rsid w:val="00FF3236"/>
    <w:rsid w:val="00FF33BF"/>
    <w:rsid w:val="00FF33DB"/>
    <w:rsid w:val="00FF34B0"/>
    <w:rsid w:val="00FF358D"/>
    <w:rsid w:val="00FF363D"/>
    <w:rsid w:val="00FF3765"/>
    <w:rsid w:val="00FF3B8D"/>
    <w:rsid w:val="00FF3D43"/>
    <w:rsid w:val="00FF3E82"/>
    <w:rsid w:val="00FF3EEB"/>
    <w:rsid w:val="00FF4105"/>
    <w:rsid w:val="00FF4279"/>
    <w:rsid w:val="00FF4430"/>
    <w:rsid w:val="00FF455C"/>
    <w:rsid w:val="00FF45C1"/>
    <w:rsid w:val="00FF4643"/>
    <w:rsid w:val="00FF4976"/>
    <w:rsid w:val="00FF4AC6"/>
    <w:rsid w:val="00FF4C63"/>
    <w:rsid w:val="00FF4D5D"/>
    <w:rsid w:val="00FF4D9D"/>
    <w:rsid w:val="00FF4E54"/>
    <w:rsid w:val="00FF4FC9"/>
    <w:rsid w:val="00FF52B0"/>
    <w:rsid w:val="00FF540A"/>
    <w:rsid w:val="00FF55CE"/>
    <w:rsid w:val="00FF55E3"/>
    <w:rsid w:val="00FF58E7"/>
    <w:rsid w:val="00FF596E"/>
    <w:rsid w:val="00FF5A19"/>
    <w:rsid w:val="00FF5AFB"/>
    <w:rsid w:val="00FF5E1D"/>
    <w:rsid w:val="00FF5EA6"/>
    <w:rsid w:val="00FF607F"/>
    <w:rsid w:val="00FF60BB"/>
    <w:rsid w:val="00FF6100"/>
    <w:rsid w:val="00FF630E"/>
    <w:rsid w:val="00FF65AC"/>
    <w:rsid w:val="00FF662F"/>
    <w:rsid w:val="00FF6712"/>
    <w:rsid w:val="00FF688D"/>
    <w:rsid w:val="00FF69F7"/>
    <w:rsid w:val="00FF6C27"/>
    <w:rsid w:val="00FF6C66"/>
    <w:rsid w:val="00FF6CAF"/>
    <w:rsid w:val="00FF6CDF"/>
    <w:rsid w:val="00FF7180"/>
    <w:rsid w:val="00FF72CA"/>
    <w:rsid w:val="00FF731F"/>
    <w:rsid w:val="00FF76D5"/>
    <w:rsid w:val="00FF77BE"/>
    <w:rsid w:val="00FF7A4A"/>
    <w:rsid w:val="00FF7B2D"/>
    <w:rsid w:val="00FF7CB5"/>
    <w:rsid w:val="00FF7D97"/>
    <w:rsid w:val="00FF7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91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AF1911"/>
    <w:pPr>
      <w:suppressAutoHyphens/>
      <w:spacing w:after="120" w:line="276" w:lineRule="auto"/>
    </w:pPr>
    <w:rPr>
      <w:rFonts w:ascii="Calibri" w:hAnsi="Calibri"/>
      <w:sz w:val="16"/>
      <w:szCs w:val="16"/>
      <w:lang w:eastAsia="ar-SA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F1911"/>
    <w:rPr>
      <w:rFonts w:ascii="Calibri" w:hAnsi="Calibri"/>
      <w:sz w:val="16"/>
      <w:lang w:eastAsia="ar-SA" w:bidi="ar-SA"/>
    </w:rPr>
  </w:style>
  <w:style w:type="table" w:styleId="TableGrid">
    <w:name w:val="Table Grid"/>
    <w:basedOn w:val="TableNormal"/>
    <w:uiPriority w:val="99"/>
    <w:rsid w:val="00C4217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0343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3432"/>
    <w:rPr>
      <w:rFonts w:ascii="Segoe UI" w:hAnsi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45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503</Words>
  <Characters>2868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Форма заявки</dc:title>
  <dc:subject/>
  <dc:creator>MILSUMI_2</dc:creator>
  <cp:keywords/>
  <dc:description/>
  <cp:lastModifiedBy>User</cp:lastModifiedBy>
  <cp:revision>3</cp:revision>
  <cp:lastPrinted>2017-09-13T11:11:00Z</cp:lastPrinted>
  <dcterms:created xsi:type="dcterms:W3CDTF">2019-08-28T09:44:00Z</dcterms:created>
  <dcterms:modified xsi:type="dcterms:W3CDTF">2019-08-28T09:46:00Z</dcterms:modified>
</cp:coreProperties>
</file>